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de18" w14:paraId="0c9de18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B86" w:rsidP="007A5F16" w:rsidR="00F45B86">
      <w:pPr>
        <w:rPr>
          <w:szCs w:val="24"/>
          <w:lang w:val="hr-HR"/>
        </w:rPr>
      </w:pP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790F83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F45B86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 xml:space="preserve">, </w:t>
      </w:r>
      <w:r w:rsidR="00D5254D">
        <w:rPr>
          <w:szCs w:val="24"/>
          <w:lang w:val="pl-PL"/>
        </w:rPr>
        <w:t>18. studenog</w:t>
      </w:r>
      <w:r w:rsidR="00754C48">
        <w:rPr>
          <w:szCs w:val="24"/>
          <w:lang w:val="pl-PL"/>
        </w:rPr>
        <w:t xml:space="preserve"> 2015.</w:t>
      </w:r>
      <w:r w:rsidR="00D56156" w:rsidRPr="00F45B86">
        <w:rPr>
          <w:szCs w:val="24"/>
          <w:lang w:val="hr-HR"/>
        </w:rPr>
        <w:t xml:space="preserve"> </w:t>
      </w:r>
      <w:r w:rsidR="00754C48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D5254D">
        <w:rPr>
          <w:szCs w:val="24"/>
          <w:lang w:val="hr-HR"/>
        </w:rPr>
        <w:t xml:space="preserve"> 6.860</w:t>
      </w:r>
      <w:r w:rsidR="006D1FE9">
        <w:rPr>
          <w:szCs w:val="24"/>
          <w:lang w:val="hr-HR"/>
        </w:rPr>
        <w:t>.000,00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 xml:space="preserve">2069 k.o. Zaprudski </w:t>
            </w:r>
            <w:r w:rsidRPr="00AA0E3D">
              <w:rPr>
                <w:bCs/>
                <w:szCs w:val="24"/>
              </w:rPr>
              <w:lastRenderedPageBreak/>
              <w:t>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 w:rsidR="00D5254D">
        <w:rPr>
          <w:szCs w:val="24"/>
        </w:rPr>
        <w:t>15.400</w:t>
      </w:r>
      <w:r>
        <w:rPr>
          <w:szCs w:val="24"/>
        </w:rPr>
        <w:t>.000,00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 w:rsidR="00D5254D">
        <w:rPr>
          <w:szCs w:val="24"/>
          <w:lang w:val="hr-HR"/>
        </w:rPr>
        <w:t>četvrtom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 w:rsidR="00D5254D">
        <w:rPr>
          <w:szCs w:val="24"/>
          <w:lang w:val="hr-HR"/>
        </w:rPr>
        <w:t>4. veljače 2016</w:t>
      </w:r>
      <w:r w:rsidR="006D1FE9">
        <w:rPr>
          <w:szCs w:val="24"/>
          <w:lang w:val="hr-HR"/>
        </w:rPr>
        <w:t xml:space="preserve">. u </w:t>
      </w:r>
      <w:r w:rsidR="0056230D">
        <w:rPr>
          <w:szCs w:val="24"/>
          <w:lang w:val="hr-HR"/>
        </w:rPr>
        <w:t>10,00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D5254D">
        <w:rPr>
          <w:szCs w:val="24"/>
          <w:lang w:val="hr-HR"/>
        </w:rPr>
        <w:t xml:space="preserve">treću </w:t>
      </w:r>
      <w:r w:rsidR="0056230D">
        <w:rPr>
          <w:szCs w:val="24"/>
          <w:lang w:val="hr-HR"/>
        </w:rPr>
        <w:t xml:space="preserve">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D5254D">
        <w:rPr>
          <w:szCs w:val="24"/>
          <w:lang w:val="hr-HR"/>
        </w:rPr>
        <w:t>18. studeni</w:t>
      </w:r>
      <w:r w:rsidR="00AD12D4">
        <w:rPr>
          <w:szCs w:val="24"/>
          <w:lang w:val="hr-HR"/>
        </w:rPr>
        <w:t xml:space="preserve"> 2015.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6C0316">
        <w:rPr>
          <w:szCs w:val="24"/>
          <w:lang w:val="hr-HR"/>
        </w:rPr>
        <w:t xml:space="preserve"> v. r. </w:t>
      </w:r>
    </w:p>
    <w:p w:rsidRDefault="00F046B4" w:rsidP="007A5F16" w:rsidR="00F046B4" w:rsidRPr="00F45B86">
      <w:pPr>
        <w:jc w:val="both"/>
        <w:rPr>
          <w:szCs w:val="24"/>
          <w:lang w:val="hr-HR"/>
        </w:rPr>
      </w:pPr>
    </w:p>
    <w:p w:rsidRDefault="006C0316" w:rsidP="00AB7A2F" w:rsidR="006C031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lastRenderedPageBreak/>
        <w:t>Za točnost otpravka – ovl. službenik</w:t>
      </w:r>
    </w:p>
    <w:p w:rsidRDefault="006C0316" w:rsidP="00995CE9" w:rsidR="006C031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3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50D75"/>
    <w:rsid w:val="003657A1"/>
    <w:rsid w:val="003B64AF"/>
    <w:rsid w:val="00404980"/>
    <w:rsid w:val="00415C86"/>
    <w:rsid w:val="00416B02"/>
    <w:rsid w:val="004205AE"/>
    <w:rsid w:val="00424665"/>
    <w:rsid w:val="00442661"/>
    <w:rsid w:val="00445E2B"/>
    <w:rsid w:val="004D03D0"/>
    <w:rsid w:val="00541AEE"/>
    <w:rsid w:val="0056230D"/>
    <w:rsid w:val="00573276"/>
    <w:rsid w:val="005E47DD"/>
    <w:rsid w:val="005F0BCE"/>
    <w:rsid w:val="00607FB2"/>
    <w:rsid w:val="00640322"/>
    <w:rsid w:val="006434B0"/>
    <w:rsid w:val="00656188"/>
    <w:rsid w:val="00663881"/>
    <w:rsid w:val="00674AA1"/>
    <w:rsid w:val="006A33C4"/>
    <w:rsid w:val="006A4696"/>
    <w:rsid w:val="006C0316"/>
    <w:rsid w:val="006D1FE9"/>
    <w:rsid w:val="00714778"/>
    <w:rsid w:val="00751511"/>
    <w:rsid w:val="00754C48"/>
    <w:rsid w:val="007619CF"/>
    <w:rsid w:val="00790F83"/>
    <w:rsid w:val="007A5F16"/>
    <w:rsid w:val="007B267F"/>
    <w:rsid w:val="007D5BB7"/>
    <w:rsid w:val="007F116B"/>
    <w:rsid w:val="00801893"/>
    <w:rsid w:val="00811F4C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2FF3"/>
    <w:rsid w:val="00A72E42"/>
    <w:rsid w:val="00A92801"/>
    <w:rsid w:val="00AA5045"/>
    <w:rsid w:val="00AA517E"/>
    <w:rsid w:val="00AA6EF0"/>
    <w:rsid w:val="00AD09A2"/>
    <w:rsid w:val="00AD12D4"/>
    <w:rsid w:val="00B33B5E"/>
    <w:rsid w:val="00B827B8"/>
    <w:rsid w:val="00B9730D"/>
    <w:rsid w:val="00BA000E"/>
    <w:rsid w:val="00BA2BC0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254D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67AB"/>
    <w:rsid w:val="00EF783A"/>
    <w:rsid w:val="00F046B4"/>
    <w:rsid w:val="00F45B86"/>
    <w:rsid w:val="00F604CE"/>
    <w:rsid w:val="00F9498F"/>
    <w:rsid w:val="00FA0C21"/>
    <w:rsid w:val="00FA3A0A"/>
    <w:rsid w:val="00FB7DEE"/>
    <w:rsid w:val="00FD5FF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0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C0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pisarnici, svezi 9-11 u ref.</izvorni_sadrzaj>
    <derivirana_varijabla naziv="DomainObject.Predmet.Opis_1">svez 1-8 u pisarnici, svezi 9-11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</item>
    </izvorni_sadrzaj>
    <derivirana_varijabla naziv="DomainObject.Predmet.StecajniUpraviteljiListAddressOIB_1">
      <item>TOMISLAV ĐURIČIN, OIB 01733609458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3564</properties:Characters>
  <properties:Lines>190</properties:Lines>
  <properties:Paragraphs>97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2015-11-18T10:17:00Z</dcterms:created>
  <dc:creator>ksvajger</dc:creator>
  <cp:lastModifiedBy>Kristina Švajger</cp:lastModifiedBy>
  <cp:lastPrinted>2015-11-18T10:22:00Z</cp:lastPrinted>
  <dcterms:modified xmlns:xsi="http://www.w3.org/2001/XMLSchema-instance" xsi:type="dcterms:W3CDTF">2015-11-18T10:23:00Z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