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98d6" w14:paraId="c0398d6" w:rsidRDefault="004E79D7" w:rsidP="00DD1E5B" w:rsidR="004E79D7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831/15-6</w:t>
      </w:r>
    </w:p>
    <w:p w:rsidRDefault="004E79D7" w:rsidP="00E87D86" w:rsidR="004E79D7" w:rsidRPr="000175CB">
      <w:pPr>
        <w:jc w:val="both"/>
        <w:rPr>
          <w:sz w:val="22"/>
          <w:szCs w:val="22"/>
        </w:rPr>
      </w:pPr>
    </w:p>
    <w:p w:rsidRDefault="004E79D7" w:rsidP="00E87D86" w:rsidR="004E79D7" w:rsidRPr="000175CB">
      <w:pPr>
        <w:jc w:val="both"/>
        <w:rPr>
          <w:sz w:val="22"/>
          <w:szCs w:val="22"/>
        </w:rPr>
      </w:pPr>
    </w:p>
    <w:p w:rsidRDefault="004E79D7" w:rsidP="00E87D86" w:rsidR="004E79D7" w:rsidRPr="000175CB">
      <w:pPr>
        <w:jc w:val="both"/>
        <w:rPr>
          <w:bCs/>
          <w:sz w:val="22"/>
          <w:szCs w:val="22"/>
        </w:rPr>
      </w:pPr>
    </w:p>
    <w:p w:rsidRDefault="004E79D7" w:rsidP="00E87D86" w:rsidR="004E79D7" w:rsidRPr="000175CB">
      <w:pPr>
        <w:jc w:val="both"/>
        <w:rPr>
          <w:bCs/>
          <w:sz w:val="22"/>
          <w:szCs w:val="22"/>
        </w:rPr>
      </w:pPr>
    </w:p>
    <w:p w:rsidRDefault="004E79D7" w:rsidP="00E87D86" w:rsidR="004E79D7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4E79D7" w:rsidP="00E87D86" w:rsidR="004E79D7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4E79D7" w:rsidP="00FC1537" w:rsidR="004E79D7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79D7" w:rsidP="00E87D86" w:rsidR="004E79D7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79D7" w:rsidP="00FC1537" w:rsidR="004E79D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4E79D7" w:rsidP="00E87D86" w:rsidR="004E79D7" w:rsidRPr="000175CB">
      <w:pPr>
        <w:rPr>
          <w:sz w:val="22"/>
          <w:szCs w:val="22"/>
        </w:rPr>
      </w:pPr>
    </w:p>
    <w:p w:rsidRDefault="004E79D7" w:rsidP="001F7D4E" w:rsidR="004E79D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E79D7" w:rsidP="001F7D4E" w:rsidR="004E79D7" w:rsidRPr="000175CB">
      <w:pPr>
        <w:jc w:val="center"/>
        <w:rPr>
          <w:sz w:val="22"/>
          <w:szCs w:val="22"/>
        </w:rPr>
      </w:pPr>
    </w:p>
    <w:p w:rsidRDefault="004E79D7" w:rsidP="000175CB" w:rsidR="004E79D7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VATERPOLO KLUB „BIOGRAD“, Biograd na Moru, Obala Petra Krešimira IV, OIB 59605619026,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4.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18. veljače </w:t>
      </w:r>
      <w:r w:rsidRPr="000175CB">
        <w:rPr>
          <w:sz w:val="22"/>
          <w:szCs w:val="22"/>
        </w:rPr>
        <w:t xml:space="preserve">2016., objavio je </w:t>
      </w:r>
    </w:p>
    <w:p w:rsidRDefault="004E79D7" w:rsidP="00E87D86" w:rsidR="004E79D7" w:rsidRPr="000175CB">
      <w:pPr>
        <w:ind w:firstLine="720"/>
        <w:jc w:val="both"/>
        <w:rPr>
          <w:sz w:val="22"/>
          <w:szCs w:val="22"/>
        </w:rPr>
      </w:pPr>
    </w:p>
    <w:p w:rsidRDefault="004E79D7" w:rsidP="004D697C" w:rsidR="004E79D7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E79D7" w:rsidP="000175CB" w:rsidR="004E79D7" w:rsidRPr="000175CB">
      <w:pPr>
        <w:jc w:val="both"/>
        <w:rPr>
          <w:sz w:val="22"/>
          <w:szCs w:val="22"/>
        </w:rPr>
      </w:pPr>
    </w:p>
    <w:p w:rsidRDefault="004E79D7" w:rsidP="005C42A8" w:rsidR="004E79D7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VATERPOLO KLUB „BIOGRAD“, Biograd na Moru, Obala Petra Krešimira IV, OIB 59605619026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138.502,90</w:t>
      </w:r>
      <w:r w:rsidRPr="000175CB">
        <w:rPr>
          <w:sz w:val="22"/>
          <w:szCs w:val="22"/>
        </w:rPr>
        <w:t xml:space="preserve"> kn. </w:t>
      </w:r>
    </w:p>
    <w:p w:rsidRDefault="004E79D7" w:rsidP="00E87D86" w:rsidR="004E79D7" w:rsidRPr="000175CB">
      <w:pPr>
        <w:jc w:val="both"/>
        <w:rPr>
          <w:sz w:val="22"/>
          <w:szCs w:val="22"/>
        </w:rPr>
      </w:pPr>
    </w:p>
    <w:p w:rsidRDefault="004E79D7" w:rsidP="00CD5142" w:rsidR="004E79D7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Marijan Stopfer, Biograd na Moru, Obala Petra Krešimira IV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4E79D7" w:rsidP="00CD5142" w:rsidR="004E79D7" w:rsidRPr="000175CB">
      <w:pPr>
        <w:jc w:val="both"/>
        <w:rPr>
          <w:sz w:val="22"/>
          <w:szCs w:val="22"/>
        </w:rPr>
      </w:pPr>
    </w:p>
    <w:p w:rsidRDefault="004E79D7" w:rsidP="00B26015" w:rsidR="004E79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E7298B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831</w:t>
      </w:r>
      <w:r w:rsidRPr="000175CB">
        <w:rPr>
          <w:sz w:val="22"/>
          <w:szCs w:val="22"/>
        </w:rPr>
        <w:t>-2015.</w:t>
      </w:r>
    </w:p>
    <w:p w:rsidRDefault="004E79D7" w:rsidP="00DD1E5B" w:rsidR="004E79D7" w:rsidRPr="000175CB">
      <w:pPr>
        <w:jc w:val="both"/>
        <w:rPr>
          <w:sz w:val="22"/>
          <w:szCs w:val="22"/>
        </w:rPr>
      </w:pPr>
    </w:p>
    <w:p w:rsidRDefault="004E79D7" w:rsidP="00B62BFF" w:rsidR="004E79D7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E79D7" w:rsidP="000175CB" w:rsidR="004E79D7" w:rsidRPr="000175CB">
      <w:pPr>
        <w:jc w:val="both"/>
        <w:rPr>
          <w:sz w:val="22"/>
          <w:szCs w:val="22"/>
        </w:rPr>
      </w:pPr>
    </w:p>
    <w:p w:rsidRDefault="004E79D7" w:rsidP="00E87D86" w:rsidR="004E79D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4E79D7" w:rsidP="000175CB" w:rsidR="004E79D7" w:rsidRPr="000175CB">
      <w:pPr>
        <w:rPr>
          <w:sz w:val="22"/>
          <w:szCs w:val="22"/>
        </w:rPr>
      </w:pPr>
    </w:p>
    <w:p w:rsidRDefault="004E79D7" w:rsidP="00B91F87" w:rsidR="004E79D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4E79D7" w:rsidP="00346E26" w:rsidR="004E79D7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79D7" w:rsidP="00B91F87" w:rsidR="004E79D7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79D7" w:rsidP="000175CB" w:rsidR="004E79D7" w:rsidRPr="000175CB">
      <w:pPr>
        <w:jc w:val="both"/>
        <w:rPr>
          <w:sz w:val="22"/>
          <w:szCs w:val="22"/>
        </w:rPr>
      </w:pPr>
    </w:p>
    <w:p w:rsidRDefault="004E79D7" w:rsidP="00B62BFF" w:rsidR="004E79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4E79D7" w:rsidP="00B62BFF" w:rsidR="004E79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4E79D7" w:rsidP="00B62BFF" w:rsidR="004E79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4E79D7" w:rsidP="00B62BFF" w:rsidR="004E79D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4E79D7" w:rsidP="00E87D86" w:rsidR="004E79D7" w:rsidRPr="000175CB">
      <w:pPr>
        <w:rPr>
          <w:sz w:val="22"/>
          <w:szCs w:val="22"/>
        </w:rPr>
      </w:pPr>
    </w:p>
    <w:sectPr w:rsidSect="000175CB" w:rsidR="004E79D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A9" w:rsidP="00381900" w:rsidR="007E14A9">
      <w:r>
        <w:separator/>
      </w:r>
    </w:p>
  </w:endnote>
  <w:endnote w:id="0" w:type="continuationSeparator">
    <w:p w:rsidRDefault="007E14A9" w:rsidP="00381900" w:rsidR="007E1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98B" w:rsidR="004E79D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E79D7">
      <w:rPr>
        <w:noProof/>
      </w:rPr>
      <w:t>2</w:t>
    </w:r>
    <w:r>
      <w:rPr>
        <w:noProof/>
      </w:rPr>
      <w:fldChar w:fldCharType="end"/>
    </w:r>
  </w:p>
  <w:p w:rsidRDefault="004E79D7" w:rsidR="004E79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A9" w:rsidP="00381900" w:rsidR="007E14A9">
      <w:r>
        <w:separator/>
      </w:r>
    </w:p>
  </w:footnote>
  <w:footnote w:id="0" w:type="continuationSeparator">
    <w:p w:rsidRDefault="007E14A9" w:rsidP="00381900" w:rsidR="007E14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98B" w:rsidP="00630C9B" w:rsidR="004E79D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E79D7">
      <w:rPr>
        <w:noProof/>
      </w:rPr>
      <w:t>2</w:t>
    </w:r>
    <w:r>
      <w:rPr>
        <w:noProof/>
      </w:rPr>
      <w:fldChar w:fldCharType="end"/>
    </w:r>
    <w:r w:rsidR="004E79D7">
      <w:tab/>
    </w:r>
    <w:r w:rsidR="004E79D7">
      <w:tab/>
      <w:t>Poslovni broj: 5</w:t>
    </w:r>
    <w:r w:rsidR="004E79D7" w:rsidRPr="00FC1537">
      <w:t xml:space="preserve"> St</w:t>
    </w:r>
    <w:r w:rsidR="004E79D7">
      <w:t>-445/15-6</w:t>
    </w:r>
  </w:p>
  <w:p w:rsidRDefault="004E79D7" w:rsidP="00414B48" w:rsidR="004E79D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32B5C"/>
    <w:rsid w:val="00172D90"/>
    <w:rsid w:val="001A449D"/>
    <w:rsid w:val="001B1A98"/>
    <w:rsid w:val="001B4621"/>
    <w:rsid w:val="001B5A17"/>
    <w:rsid w:val="001F7D4E"/>
    <w:rsid w:val="00260D65"/>
    <w:rsid w:val="00287F03"/>
    <w:rsid w:val="002A5B53"/>
    <w:rsid w:val="002B61F2"/>
    <w:rsid w:val="002D745C"/>
    <w:rsid w:val="002F540A"/>
    <w:rsid w:val="0033241E"/>
    <w:rsid w:val="00346E26"/>
    <w:rsid w:val="00381900"/>
    <w:rsid w:val="003E4669"/>
    <w:rsid w:val="00414B48"/>
    <w:rsid w:val="004212FB"/>
    <w:rsid w:val="00445AD6"/>
    <w:rsid w:val="00474386"/>
    <w:rsid w:val="00477976"/>
    <w:rsid w:val="004A6E6C"/>
    <w:rsid w:val="004C1C69"/>
    <w:rsid w:val="004D697C"/>
    <w:rsid w:val="004E36C6"/>
    <w:rsid w:val="004E79D7"/>
    <w:rsid w:val="004F1927"/>
    <w:rsid w:val="00500497"/>
    <w:rsid w:val="00510F67"/>
    <w:rsid w:val="005B1907"/>
    <w:rsid w:val="005B1954"/>
    <w:rsid w:val="005C42A8"/>
    <w:rsid w:val="005F2D85"/>
    <w:rsid w:val="0063063F"/>
    <w:rsid w:val="00630A0A"/>
    <w:rsid w:val="00630C9B"/>
    <w:rsid w:val="00631196"/>
    <w:rsid w:val="00635951"/>
    <w:rsid w:val="00655D68"/>
    <w:rsid w:val="0065727A"/>
    <w:rsid w:val="00663483"/>
    <w:rsid w:val="00690B7B"/>
    <w:rsid w:val="00694227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14A9"/>
    <w:rsid w:val="007E4446"/>
    <w:rsid w:val="007E7890"/>
    <w:rsid w:val="008109EF"/>
    <w:rsid w:val="00840CEA"/>
    <w:rsid w:val="0093278A"/>
    <w:rsid w:val="009422F5"/>
    <w:rsid w:val="009C3129"/>
    <w:rsid w:val="009F3C42"/>
    <w:rsid w:val="00A3143F"/>
    <w:rsid w:val="00A33A3D"/>
    <w:rsid w:val="00A70229"/>
    <w:rsid w:val="00A96A7A"/>
    <w:rsid w:val="00AB2543"/>
    <w:rsid w:val="00AC38D3"/>
    <w:rsid w:val="00B0009A"/>
    <w:rsid w:val="00B22670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104D1"/>
    <w:rsid w:val="00D1681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7298B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365E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2F54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F540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F540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F540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F540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VATERPOLO KLUB "BIOGRAD"</izvorni_sadrzaj>
    <derivirana_varijabla naziv="DomainObject.Predmet.ProtustrankaFormated_1">  VATERPOLO KLUB "BIOGRAD"</derivirana_varijabla>
  </DomainObject.Predmet.ProtustrankaFormated>
  <DomainObject.Predmet.ProtustrankaFormatedOIB>
    <izvorni_sadrzaj>  VATERPOLO KLUB "BIOGRAD", OIB 59605619026</izvorni_sadrzaj>
    <derivirana_varijabla naziv="DomainObject.Predmet.ProtustrankaFormatedOIB_1">  VATERPOLO KLUB "BIOGRAD", OIB 59605619026</derivirana_varijabla>
  </DomainObject.Predmet.ProtustrankaFormatedOIB>
  <DomainObject.Predmet.ProtustrankaFormatedWithAdress>
    <izvorni_sadrzaj> VATERPOLO KLUB "BIOGRAD", Ob. P. Krešimira IV 0, 23210 Biograd Na Moru</izvorni_sadrzaj>
    <derivirana_varijabla naziv="DomainObject.Predmet.ProtustrankaFormatedWithAdress_1"> VATERPOLO KLUB "BIOGRAD", Ob. P. Krešimira IV 0, 23210 Biograd Na Moru</derivirana_varijabla>
  </DomainObject.Predmet.ProtustrankaFormatedWithAdress>
  <DomainObject.Predmet.ProtustrankaFormatedWithAdressOIB>
    <izvorni_sadrzaj> VATERPOLO KLUB "BIOGRAD", OIB 59605619026, Ob. P. Krešimira IV 0, 23210 Biograd Na Moru</izvorni_sadrzaj>
    <derivirana_varijabla naziv="DomainObject.Predmet.ProtustrankaFormatedWithAdressOIB_1"> VATERPOLO KLUB "BIOGRAD", OIB 59605619026, Ob. P. Krešimira IV 0, 23210 Biograd Na Moru</derivirana_varijabla>
  </DomainObject.Predmet.ProtustrankaFormatedWithAdressOIB>
  <DomainObject.Predmet.ProtustrankaWithAdress>
    <izvorni_sadrzaj>VATERPOLO KLUB "BIOGRAD" Ob. P. Krešimira IV 0, 23210 Biograd Na Moru</izvorni_sadrzaj>
    <derivirana_varijabla naziv="DomainObject.Predmet.ProtustrankaWithAdress_1">VATERPOLO KLUB "BIOGRAD" Ob. P. Krešimira IV 0, 23210 Biograd Na Moru</derivirana_varijabla>
  </DomainObject.Predmet.ProtustrankaWithAdress>
  <DomainObject.Predmet.ProtustrankaWithAdressOIB>
    <izvorni_sadrzaj>VATERPOLO KLUB "BIOGRAD", OIB 59605619026, Ob. P. Krešimira IV 0, 23210 Biograd Na Moru</izvorni_sadrzaj>
    <derivirana_varijabla naziv="DomainObject.Predmet.ProtustrankaWithAdressOIB_1">VATERPOLO KLUB "BIOGRAD", OIB 59605619026, Ob. P. Krešimira IV 0, 23210 Biograd Na Moru</derivirana_varijabla>
  </DomainObject.Predmet.ProtustrankaWithAdressOIB>
  <DomainObject.Predmet.ProtustrankaNazivFormated>
    <izvorni_sadrzaj>VATERPOLO KLUB "BIOGRAD"</izvorni_sadrzaj>
    <derivirana_varijabla naziv="DomainObject.Predmet.ProtustrankaNazivFormated_1">VATERPOLO KLUB "BIOGRAD"</derivirana_varijabla>
  </DomainObject.Predmet.ProtustrankaNazivFormated>
  <DomainObject.Predmet.ProtustrankaNazivFormatedOIB>
    <izvorni_sadrzaj>VATERPOLO KLUB "BIOGRAD", OIB 59605619026</izvorni_sadrzaj>
    <derivirana_varijabla naziv="DomainObject.Predmet.ProtustrankaNazivFormatedOIB_1">VATERPOLO KLUB "BIOGRAD", OIB 59605619026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138502.90</izvorni_sadrzaj>
    <derivirana_varijabla naziv="DomainObject.Predmet.TrenutnaVrijednost_1">138502.90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VATERPOLO KLUB "BIOGRAD"</item>
    </izvorni_sadrzaj>
    <derivirana_varijabla naziv="DomainObject.Predmet.ProtuStrankaListFormated_1">
      <item>VATERPOLO KLUB "BIOGRAD"</item>
    </derivirana_varijabla>
  </DomainObject.Predmet.ProtuStrankaListFormated>
  <DomainObject.Predmet.ProtuStrankaListFormatedOIB>
    <izvorni_sadrzaj>
      <item>VATERPOLO KLUB "BIOGRAD", OIB 59605619026</item>
    </izvorni_sadrzaj>
    <derivirana_varijabla naziv="DomainObject.Predmet.ProtuStrankaListFormatedOIB_1">
      <item>VATERPOLO KLUB "BIOGRAD", OIB 59605619026</item>
    </derivirana_varijabla>
  </DomainObject.Predmet.ProtuStrankaListFormatedOIB>
  <DomainObject.Predmet.ProtuStrankaListFormatedWithAdress>
    <izvorni_sadrzaj>
      <item>VATERPOLO KLUB "BIOGRAD", Ob. P. Krešimira IV 0, 23210 Biograd Na Moru</item>
    </izvorni_sadrzaj>
    <derivirana_varijabla naziv="DomainObject.Predmet.ProtuStrankaListFormatedWithAdress_1">
      <item>VATERPOLO KLUB "BIOGRAD", Ob. P. Krešimira IV 0, 23210 Biograd Na Moru</item>
    </derivirana_varijabla>
  </DomainObject.Predmet.ProtuStrankaListFormatedWithAdress>
  <DomainObject.Predmet.ProtuStrankaListFormatedWithAdressOIB>
    <izvorni_sadrzaj>
      <item>VATERPOLO KLUB "BIOGRAD", OIB 59605619026, Ob. P. Krešimira IV 0, 23210 Biograd Na Moru</item>
    </izvorni_sadrzaj>
    <derivirana_varijabla naziv="DomainObject.Predmet.ProtuStrankaListFormatedWithAdressOIB_1">
      <item>VATERPOLO KLUB "BIOGRAD", OIB 59605619026, Ob. P. Krešimira IV 0, 23210 Biograd Na Moru</item>
    </derivirana_varijabla>
  </DomainObject.Predmet.ProtuStrankaListFormatedWithAdressOIB>
  <DomainObject.Predmet.ProtuStrankaListNazivFormated>
    <izvorni_sadrzaj>
      <item>VATERPOLO KLUB "BIOGRAD"</item>
    </izvorni_sadrzaj>
    <derivirana_varijabla naziv="DomainObject.Predmet.ProtuStrankaListNazivFormated_1">
      <item>VATERPOLO KLUB "BIOGRAD"</item>
    </derivirana_varijabla>
  </DomainObject.Predmet.ProtuStrankaListNazivFormated>
  <DomainObject.Predmet.ProtuStrankaListNazivFormatedOIB>
    <izvorni_sadrzaj>
      <item>VATERPOLO KLUB "BIOGRAD", OIB 59605619026</item>
    </izvorni_sadrzaj>
    <derivirana_varijabla naziv="DomainObject.Predmet.ProtuStrankaListNazivFormatedOIB_1">
      <item>VATERPOLO KLUB "BIOGRAD", OIB 59605619026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VATERPOLO KLUB "BIOGRAD"</izvorni_sadrzaj>
    <derivirana_varijabla naziv="DomainObject.Predmet.ProtustrankaIDrugi_1">VATERPOLO KLUB "BIOGRAD"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VATERPOLO KLUB "BIOGRAD", OIB 59605619026, Ob. P. Krešimira IV 0, 23210 Biograd Na Moru</izvorni_sadrzaj>
    <derivirana_varijabla naziv="DomainObject.Predmet.ProtustrankaIDrugiAdressOIB_1">VATERPOLO KLUB "BIOGRAD", OIB 59605619026, Ob. P. Krešimira IV 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VATERPOLO KLUB "BIOGRAD"</item>
    </izvorni_sadrzaj>
    <derivirana_varijabla naziv="DomainObject.Predmet.SudioniciListNaziv_1">
      <item>FINA</item>
      <item>VATERPOLO KLUB "BIOGRAD"</item>
    </derivirana_varijabla>
  </DomainObject.Predmet.SudioniciListNaziv>
  <DomainObject.Predmet.SudioniciListAdressOIB>
    <izvorni_sadrzaj>
      <item>FINA, OIB 85821130368</item>
      <item>VATERPOLO KLUB "BIOGRAD", OIB 59605619026, Ob. P. Krešimira IV 0,23210 Biograd Na Moru</item>
    </izvorni_sadrzaj>
    <derivirana_varijabla naziv="DomainObject.Predmet.SudioniciListAdressOIB_1">
      <item>FINA, OIB 85821130368</item>
      <item>VATERPOLO KLUB "BIOGRAD", OIB 59605619026, Ob. P. Krešimira IV 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59605619026</item>
    </izvorni_sadrzaj>
    <derivirana_varijabla naziv="DomainObject.Predmet.SudioniciListNazivOIB_1">
      <item>, OIB 85821130368</item>
      <item>, OIB 59605619026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387</properties:Words>
  <properties:Characters>1997</properties:Characters>
  <properties:Lines>58</properties:Lines>
  <properties:Paragraphs>23</properties:Paragraphs>
  <properties:TotalTime>2</properties:TotalTime>
  <properties:ScaleCrop>false</properties:ScaleCrop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2016-02-17T08:06:00Z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2016-02-26T14:22:00Z</dcterms:modified>
  <cp:revision>4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