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36ba" w14:paraId="59c36ba" w:rsidRDefault="00DF20B9" w:rsidP="000F0F07" w:rsidR="0055583A" w:rsidRPr="00D53D42">
      <w:pPr>
        <w:jc w:val="right"/>
        <w15:collapsed w:val="false"/>
        <w:rPr>
          <w:b/>
        </w:rPr>
      </w:pPr>
      <w:bookmarkStart w:name="_GoBack" w:id="0"/>
      <w:bookmarkEnd w:id="0"/>
      <w:r w:rsidRPr="00D53D42">
        <w:rPr>
          <w:b/>
        </w:rPr>
        <w:t>Posl. br. 7 St</w:t>
      </w:r>
      <w:r w:rsidR="00E2769C" w:rsidRPr="00D53D42">
        <w:rPr>
          <w:b/>
        </w:rPr>
        <w:t>.</w:t>
      </w:r>
      <w:r w:rsidR="00D53D42">
        <w:rPr>
          <w:b/>
        </w:rPr>
        <w:t>1</w:t>
      </w:r>
      <w:r w:rsidR="000F0F07">
        <w:rPr>
          <w:b/>
        </w:rPr>
        <w:t>75/2014</w:t>
      </w:r>
    </w:p>
    <w:p w:rsidRDefault="002641C2" w:rsidR="002641C2" w:rsidRPr="00D53D42">
      <w:pPr>
        <w:rPr>
          <w:b/>
        </w:rPr>
      </w:pPr>
    </w:p>
    <w:p w:rsidRDefault="00D9311A" w:rsidR="00DF20B9" w:rsidRPr="00D53D42">
      <w:pPr>
        <w:ind w:firstLine="708"/>
        <w:rPr>
          <w:b/>
        </w:rPr>
      </w:pPr>
      <w:r w:rsidRPr="00D53D42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0B9" w:rsidR="00DF20B9" w:rsidRPr="00D53D42">
      <w:pPr>
        <w:rPr>
          <w:b/>
        </w:rPr>
      </w:pPr>
      <w:r w:rsidRPr="00D53D42">
        <w:rPr>
          <w:b/>
        </w:rPr>
        <w:t>REPUBLIKA HRVATSKA</w:t>
      </w:r>
    </w:p>
    <w:p w:rsidRDefault="00DF20B9" w:rsidR="00DF20B9" w:rsidRPr="00D53D42">
      <w:pPr>
        <w:rPr>
          <w:b/>
        </w:rPr>
      </w:pPr>
      <w:r w:rsidRPr="00D53D42">
        <w:rPr>
          <w:b/>
        </w:rPr>
        <w:t>TRGOVAČKI SUD U SPLITU</w:t>
      </w:r>
    </w:p>
    <w:p w:rsidRDefault="00DF20B9" w:rsidR="00DF20B9" w:rsidRPr="00D53D42">
      <w:pPr>
        <w:rPr>
          <w:b/>
        </w:rPr>
      </w:pPr>
      <w:r w:rsidRPr="00D53D42">
        <w:rPr>
          <w:b/>
        </w:rPr>
        <w:t>STALNA SLUŽBA U DUBROVNIKU</w:t>
      </w:r>
    </w:p>
    <w:p w:rsidRDefault="00DF20B9" w:rsidR="00DF20B9" w:rsidRPr="00D53D42">
      <w:pPr>
        <w:rPr>
          <w:b/>
        </w:rPr>
      </w:pPr>
      <w:r w:rsidRPr="00D53D42">
        <w:rPr>
          <w:b/>
        </w:rPr>
        <w:t>Dubrovnik, Dr. A. Starčevića 23</w:t>
      </w:r>
    </w:p>
    <w:p w:rsidRDefault="00DF20B9" w:rsidP="00044B16" w:rsidR="00044B16" w:rsidRPr="00D53D42">
      <w:pPr>
        <w:jc w:val="both"/>
        <w:rPr>
          <w:b/>
        </w:rPr>
      </w:pPr>
      <w:r w:rsidRPr="00D53D42">
        <w:rPr>
          <w:b/>
        </w:rPr>
        <w:t xml:space="preserve"> </w:t>
      </w:r>
      <w:r w:rsidR="002641C2" w:rsidRPr="00D53D42">
        <w:rPr>
          <w:b/>
        </w:rPr>
        <w:t xml:space="preserve"> </w:t>
      </w:r>
    </w:p>
    <w:p w:rsidRDefault="00BD6C0B" w:rsidP="003F48DE" w:rsidR="00BD6C0B" w:rsidRPr="00D53D42">
      <w:pPr>
        <w:jc w:val="center"/>
        <w:rPr>
          <w:b/>
        </w:rPr>
      </w:pPr>
    </w:p>
    <w:p w:rsidRDefault="00A663DA" w:rsidP="003F48DE" w:rsidR="00A663DA" w:rsidRPr="00D53D42">
      <w:pPr>
        <w:jc w:val="center"/>
        <w:rPr>
          <w:b/>
        </w:rPr>
      </w:pPr>
    </w:p>
    <w:p w:rsidRDefault="002641C2" w:rsidP="003F48DE" w:rsidR="002641C2" w:rsidRPr="00D53D42">
      <w:pPr>
        <w:jc w:val="center"/>
        <w:rPr>
          <w:b/>
        </w:rPr>
      </w:pPr>
    </w:p>
    <w:p w:rsidRDefault="00C66557" w:rsidP="003F48DE" w:rsidR="00A663DA" w:rsidRPr="00D53D42">
      <w:pPr>
        <w:jc w:val="center"/>
        <w:rPr>
          <w:b/>
        </w:rPr>
      </w:pPr>
      <w:r w:rsidRPr="00D53D42">
        <w:rPr>
          <w:b/>
        </w:rPr>
        <w:t>R E P U B L I K A  H R V A T S K A</w:t>
      </w:r>
    </w:p>
    <w:p w:rsidRDefault="00C66557" w:rsidP="003F48DE" w:rsidR="00C66557" w:rsidRPr="00D53D42">
      <w:pPr>
        <w:jc w:val="center"/>
        <w:rPr>
          <w:b/>
        </w:rPr>
      </w:pPr>
    </w:p>
    <w:p w:rsidRDefault="003F48DE" w:rsidP="003F48DE" w:rsidR="003F48DE" w:rsidRPr="00D53D42">
      <w:pPr>
        <w:jc w:val="center"/>
        <w:rPr>
          <w:b/>
        </w:rPr>
      </w:pPr>
      <w:r w:rsidRPr="00D53D42">
        <w:rPr>
          <w:b/>
        </w:rPr>
        <w:t xml:space="preserve">R J E Š E N J E </w:t>
      </w:r>
    </w:p>
    <w:p w:rsidRDefault="003F48DE" w:rsidR="003F48DE" w:rsidRPr="00D53D42">
      <w:pPr>
        <w:rPr>
          <w:b/>
        </w:rPr>
      </w:pPr>
    </w:p>
    <w:p w:rsidRDefault="007303F7" w:rsidR="007303F7" w:rsidRPr="00D53D42">
      <w:pPr>
        <w:rPr>
          <w:b/>
        </w:rPr>
      </w:pPr>
    </w:p>
    <w:p w:rsidRDefault="003F48DE" w:rsidP="003F48DE" w:rsidR="003F48DE" w:rsidRPr="00D53D42">
      <w:pPr>
        <w:jc w:val="both"/>
      </w:pPr>
    </w:p>
    <w:p w:rsidRDefault="003F48DE" w:rsidP="003F48DE" w:rsidR="003F48DE" w:rsidRPr="00D53D42">
      <w:pPr>
        <w:ind w:firstLine="708"/>
        <w:jc w:val="both"/>
      </w:pPr>
      <w:r w:rsidRPr="00D53D42">
        <w:t xml:space="preserve">Trgovački sud u </w:t>
      </w:r>
      <w:r w:rsidR="00C1159D" w:rsidRPr="00D53D42">
        <w:t>Splitu, Stalna služba u Dubrovniku</w:t>
      </w:r>
      <w:r w:rsidRPr="00D53D42">
        <w:t xml:space="preserve">, </w:t>
      </w:r>
      <w:r w:rsidR="00044B16" w:rsidRPr="00D53D42">
        <w:t xml:space="preserve">po sucu </w:t>
      </w:r>
      <w:r w:rsidRPr="00D53D42">
        <w:t xml:space="preserve">toga suda </w:t>
      </w:r>
      <w:r w:rsidR="00C1159D" w:rsidRPr="00D53D42">
        <w:t>Diani Butigan Granić</w:t>
      </w:r>
      <w:r w:rsidRPr="00D53D42">
        <w:t xml:space="preserve">, kao </w:t>
      </w:r>
      <w:r w:rsidR="00044B16" w:rsidRPr="00D53D42">
        <w:t xml:space="preserve">stečajnom sucu </w:t>
      </w:r>
      <w:r w:rsidRPr="00D53D42">
        <w:t xml:space="preserve">u stečajnom postupku nad dužnikom </w:t>
      </w:r>
      <w:r w:rsidR="000F0F07">
        <w:t>JURO DUBROVNIK INC d.o.o. "u stečaju", Klek, Radalj 47, OIB: 10295715018</w:t>
      </w:r>
      <w:r w:rsidR="002966D8" w:rsidRPr="00D53D42">
        <w:t xml:space="preserve">, </w:t>
      </w:r>
      <w:r w:rsidR="00DC728F" w:rsidRPr="00D53D42">
        <w:t>zastupano po stečajnom upravitelju Ma</w:t>
      </w:r>
      <w:r w:rsidR="00D53D42">
        <w:t>roju Stjepoviću, Pera Budmani 10</w:t>
      </w:r>
      <w:r w:rsidR="007911C0" w:rsidRPr="00D53D42">
        <w:t>, Dubrovnik</w:t>
      </w:r>
      <w:r w:rsidR="00295B03" w:rsidRPr="00D53D42">
        <w:t xml:space="preserve">, </w:t>
      </w:r>
      <w:r w:rsidR="00044B16" w:rsidRPr="00D53D42">
        <w:t xml:space="preserve"> dana </w:t>
      </w:r>
      <w:r w:rsidR="007911C0" w:rsidRPr="00D53D42">
        <w:t>2</w:t>
      </w:r>
      <w:r w:rsidR="00D53D42">
        <w:t xml:space="preserve">2. rujna </w:t>
      </w:r>
      <w:r w:rsidR="00E2769C" w:rsidRPr="00D53D42">
        <w:t>2015</w:t>
      </w:r>
      <w:r w:rsidR="00C1159D" w:rsidRPr="00D53D42">
        <w:t>.</w:t>
      </w:r>
      <w:r w:rsidR="00044B16" w:rsidRPr="00D53D42">
        <w:t xml:space="preserve"> godine</w:t>
      </w:r>
      <w:r w:rsidRPr="00D53D42">
        <w:t xml:space="preserve">  </w:t>
      </w:r>
    </w:p>
    <w:p w:rsidRDefault="007303F7" w:rsidP="003F48DE" w:rsidR="007303F7" w:rsidRPr="00D53D42">
      <w:pPr>
        <w:ind w:firstLine="708"/>
        <w:jc w:val="both"/>
      </w:pPr>
    </w:p>
    <w:p w:rsidRDefault="003F48DE" w:rsidP="003F48DE" w:rsidR="003F48DE" w:rsidRPr="00D53D42">
      <w:pPr>
        <w:ind w:firstLine="708"/>
        <w:jc w:val="both"/>
      </w:pPr>
    </w:p>
    <w:p w:rsidRDefault="003F48DE" w:rsidP="003F48DE" w:rsidR="003F48DE" w:rsidRPr="00D53D42">
      <w:pPr>
        <w:jc w:val="center"/>
        <w:rPr>
          <w:b/>
        </w:rPr>
      </w:pPr>
      <w:r w:rsidRPr="00D53D42">
        <w:rPr>
          <w:b/>
        </w:rPr>
        <w:t>r i j e š i o   j e</w:t>
      </w:r>
    </w:p>
    <w:p w:rsidRDefault="003F48DE" w:rsidP="003F48DE" w:rsidR="003F48DE" w:rsidRPr="00D53D42">
      <w:pPr>
        <w:ind w:firstLine="708"/>
        <w:jc w:val="center"/>
        <w:rPr>
          <w:b/>
        </w:rPr>
      </w:pPr>
    </w:p>
    <w:p w:rsidRDefault="007303F7" w:rsidP="003F48DE" w:rsidR="007303F7" w:rsidRPr="00D53D42">
      <w:pPr>
        <w:ind w:firstLine="708"/>
        <w:jc w:val="center"/>
        <w:rPr>
          <w:b/>
        </w:rPr>
      </w:pPr>
    </w:p>
    <w:p w:rsidRDefault="007303F7" w:rsidP="003F48DE" w:rsidR="007303F7" w:rsidRPr="00D53D42">
      <w:pPr>
        <w:jc w:val="both"/>
      </w:pPr>
      <w:r w:rsidRPr="00D53D42">
        <w:tab/>
      </w:r>
      <w:r w:rsidR="003B7049" w:rsidRPr="00D53D42">
        <w:t>Posebno r</w:t>
      </w:r>
      <w:r w:rsidRPr="00D53D42">
        <w:t xml:space="preserve">očište za ispitivanje </w:t>
      </w:r>
      <w:r w:rsidR="00044B16" w:rsidRPr="00D53D42">
        <w:t>naknadno prija</w:t>
      </w:r>
      <w:r w:rsidR="003B7049" w:rsidRPr="00D53D42">
        <w:t xml:space="preserve">vljenih </w:t>
      </w:r>
      <w:r w:rsidRPr="00D53D42">
        <w:t xml:space="preserve">tražbina određuje se za dan </w:t>
      </w:r>
      <w:r w:rsidR="00D53D42">
        <w:t xml:space="preserve">4. studenog </w:t>
      </w:r>
      <w:r w:rsidR="00D424E0" w:rsidRPr="00D53D42">
        <w:t>2015</w:t>
      </w:r>
      <w:r w:rsidR="00800A10" w:rsidRPr="00D53D42">
        <w:t xml:space="preserve">.g. u </w:t>
      </w:r>
      <w:r w:rsidR="000F0F07">
        <w:t>9,0</w:t>
      </w:r>
      <w:r w:rsidR="00D53D42">
        <w:t>0</w:t>
      </w:r>
      <w:r w:rsidR="00DF20B9" w:rsidRPr="00D53D42">
        <w:t xml:space="preserve"> sati</w:t>
      </w:r>
      <w:r w:rsidRPr="00D53D42">
        <w:t xml:space="preserve"> u zgradi ovog suda u Dubrovniku, Dr. Ante</w:t>
      </w:r>
      <w:r w:rsidR="007709EA" w:rsidRPr="00D53D42">
        <w:t xml:space="preserve"> Starčevića 67, sudnica br. 2.</w:t>
      </w:r>
    </w:p>
    <w:p w:rsidRDefault="005B4706" w:rsidP="003F48DE" w:rsidR="005B4706">
      <w:pPr>
        <w:jc w:val="both"/>
      </w:pPr>
    </w:p>
    <w:p w:rsidRDefault="00D53D42" w:rsidP="003F48DE" w:rsidR="00D53D42" w:rsidRPr="00D53D42">
      <w:pPr>
        <w:jc w:val="both"/>
      </w:pPr>
    </w:p>
    <w:p w:rsidRDefault="00DF20B9" w:rsidP="002641C2" w:rsidR="005B4706" w:rsidRPr="00D53D42">
      <w:pPr>
        <w:jc w:val="center"/>
        <w:rPr>
          <w:b/>
        </w:rPr>
      </w:pPr>
      <w:r w:rsidRPr="00D53D42">
        <w:rPr>
          <w:b/>
        </w:rPr>
        <w:t xml:space="preserve">U Dubrovniku, </w:t>
      </w:r>
      <w:r w:rsidR="005B4706" w:rsidRPr="00D53D42">
        <w:rPr>
          <w:b/>
        </w:rPr>
        <w:t xml:space="preserve"> </w:t>
      </w:r>
      <w:r w:rsidR="007911C0" w:rsidRPr="00D53D42">
        <w:rPr>
          <w:b/>
        </w:rPr>
        <w:t>2</w:t>
      </w:r>
      <w:r w:rsidR="00D53D42">
        <w:rPr>
          <w:b/>
        </w:rPr>
        <w:t xml:space="preserve">2. rujna </w:t>
      </w:r>
      <w:r w:rsidR="00D424E0" w:rsidRPr="00D53D42">
        <w:rPr>
          <w:b/>
        </w:rPr>
        <w:t>2015</w:t>
      </w:r>
      <w:r w:rsidR="005B4706" w:rsidRPr="00D53D42">
        <w:rPr>
          <w:b/>
        </w:rPr>
        <w:t>. godine</w:t>
      </w:r>
    </w:p>
    <w:p w:rsidRDefault="005B4706" w:rsidP="003F48DE" w:rsidR="005B4706" w:rsidRPr="00D53D42">
      <w:pPr>
        <w:jc w:val="both"/>
        <w:rPr>
          <w:b/>
        </w:rPr>
      </w:pPr>
    </w:p>
    <w:p w:rsidRDefault="007303F7" w:rsidP="003F48DE" w:rsidR="007303F7" w:rsidRPr="00D53D42">
      <w:pPr>
        <w:jc w:val="both"/>
        <w:rPr>
          <w:b/>
        </w:rPr>
      </w:pPr>
    </w:p>
    <w:p w:rsidRDefault="00A663DA" w:rsidP="003F48DE" w:rsidR="00A663DA" w:rsidRPr="00D53D42">
      <w:pPr>
        <w:jc w:val="both"/>
        <w:rPr>
          <w:b/>
        </w:rPr>
      </w:pPr>
    </w:p>
    <w:p w:rsidRDefault="005B4706" w:rsidP="003F48DE" w:rsidR="005B4706" w:rsidRPr="00D53D42">
      <w:pPr>
        <w:jc w:val="both"/>
        <w:rPr>
          <w:b/>
        </w:rPr>
      </w:pPr>
    </w:p>
    <w:p w:rsidRDefault="003D2A81" w:rsidP="003F48DE" w:rsidR="005B4706" w:rsidRPr="00D53D42">
      <w:pPr>
        <w:jc w:val="both"/>
        <w:rPr>
          <w:b/>
        </w:rPr>
      </w:pP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="00A663DA" w:rsidRPr="00D53D42">
        <w:rPr>
          <w:b/>
        </w:rPr>
        <w:tab/>
      </w:r>
      <w:r w:rsidR="00A663DA" w:rsidRPr="00D53D42">
        <w:rPr>
          <w:b/>
        </w:rPr>
        <w:tab/>
        <w:t>Stečajni sudac</w:t>
      </w:r>
      <w:r w:rsidR="005B4706" w:rsidRPr="00D53D42">
        <w:rPr>
          <w:b/>
        </w:rPr>
        <w:t>:</w:t>
      </w:r>
    </w:p>
    <w:p w:rsidRDefault="005B4706" w:rsidP="003F48DE" w:rsidR="005B4706" w:rsidRPr="00D53D42">
      <w:pPr>
        <w:jc w:val="both"/>
        <w:rPr>
          <w:b/>
        </w:rPr>
      </w:pPr>
    </w:p>
    <w:p w:rsidRDefault="003D2A81" w:rsidP="003F48DE" w:rsidR="005B4706" w:rsidRPr="00D53D42">
      <w:pPr>
        <w:jc w:val="both"/>
        <w:rPr>
          <w:b/>
        </w:rPr>
      </w:pP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="00C66557" w:rsidRPr="00D53D42">
        <w:rPr>
          <w:b/>
        </w:rPr>
        <w:tab/>
      </w:r>
      <w:r w:rsidR="00C66557" w:rsidRPr="00D53D42">
        <w:rPr>
          <w:b/>
        </w:rPr>
        <w:tab/>
      </w:r>
      <w:r w:rsidR="00DD1FA5">
        <w:rPr>
          <w:b/>
        </w:rPr>
        <w:t>Diana Butigan Granić</w:t>
      </w:r>
    </w:p>
    <w:p w:rsidRDefault="00A663DA" w:rsidP="003F48DE" w:rsidR="00A663DA" w:rsidRPr="00D53D42">
      <w:pPr>
        <w:jc w:val="both"/>
        <w:rPr>
          <w:b/>
        </w:rPr>
      </w:pPr>
    </w:p>
    <w:p w:rsidRDefault="00A663DA" w:rsidP="003F48DE" w:rsidR="00A663DA" w:rsidRPr="00D53D42">
      <w:pPr>
        <w:jc w:val="both"/>
        <w:rPr>
          <w:b/>
        </w:rPr>
      </w:pPr>
    </w:p>
    <w:p w:rsidRDefault="00A309DA" w:rsidP="003F48DE" w:rsidR="00A309DA" w:rsidRPr="00D53D42">
      <w:pPr>
        <w:jc w:val="both"/>
        <w:rPr>
          <w:b/>
        </w:rPr>
      </w:pPr>
      <w:r w:rsidRPr="00D53D42">
        <w:rPr>
          <w:b/>
        </w:rPr>
        <w:t>DN-a:</w:t>
      </w:r>
    </w:p>
    <w:p w:rsidRDefault="00A309DA" w:rsidP="003F48DE" w:rsidR="00A309DA" w:rsidRPr="00D53D42">
      <w:pPr>
        <w:jc w:val="both"/>
      </w:pPr>
      <w:r w:rsidRPr="00D53D42">
        <w:t>- oglasna ploča suda</w:t>
      </w:r>
    </w:p>
    <w:p w:rsidRDefault="005B4706" w:rsidP="003F48DE" w:rsidR="005B4706" w:rsidRPr="00D53D42">
      <w:pPr>
        <w:jc w:val="both"/>
      </w:pPr>
    </w:p>
    <w:sectPr w:rsidSect="003D2A81" w:rsidR="005B4706" w:rsidRPr="00D53D42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A5687"/>
    <w:rsid w:val="000C60C4"/>
    <w:rsid w:val="000F0F07"/>
    <w:rsid w:val="0012466E"/>
    <w:rsid w:val="00156E93"/>
    <w:rsid w:val="00195207"/>
    <w:rsid w:val="001A1F1C"/>
    <w:rsid w:val="001D1E61"/>
    <w:rsid w:val="001D3358"/>
    <w:rsid w:val="002641C2"/>
    <w:rsid w:val="00295B03"/>
    <w:rsid w:val="002966D8"/>
    <w:rsid w:val="003169D2"/>
    <w:rsid w:val="003A1FD0"/>
    <w:rsid w:val="003B7049"/>
    <w:rsid w:val="003C640D"/>
    <w:rsid w:val="003D2A81"/>
    <w:rsid w:val="003F48DE"/>
    <w:rsid w:val="00481E3C"/>
    <w:rsid w:val="004821EE"/>
    <w:rsid w:val="0055583A"/>
    <w:rsid w:val="005B4706"/>
    <w:rsid w:val="005C7D44"/>
    <w:rsid w:val="006869BF"/>
    <w:rsid w:val="006E24DB"/>
    <w:rsid w:val="007303F7"/>
    <w:rsid w:val="007709EA"/>
    <w:rsid w:val="00771D5E"/>
    <w:rsid w:val="007911C0"/>
    <w:rsid w:val="00793761"/>
    <w:rsid w:val="007A7E91"/>
    <w:rsid w:val="007D4EA4"/>
    <w:rsid w:val="00800A10"/>
    <w:rsid w:val="00810563"/>
    <w:rsid w:val="00813656"/>
    <w:rsid w:val="00845D0C"/>
    <w:rsid w:val="008F3FD0"/>
    <w:rsid w:val="00940E28"/>
    <w:rsid w:val="009638E3"/>
    <w:rsid w:val="009C4F22"/>
    <w:rsid w:val="009D740E"/>
    <w:rsid w:val="00A02B9A"/>
    <w:rsid w:val="00A309DA"/>
    <w:rsid w:val="00A663DA"/>
    <w:rsid w:val="00AA48B1"/>
    <w:rsid w:val="00AF0C9C"/>
    <w:rsid w:val="00BD6C0B"/>
    <w:rsid w:val="00C063A8"/>
    <w:rsid w:val="00C1159D"/>
    <w:rsid w:val="00C21A4D"/>
    <w:rsid w:val="00C45C32"/>
    <w:rsid w:val="00C51159"/>
    <w:rsid w:val="00C66557"/>
    <w:rsid w:val="00C91B65"/>
    <w:rsid w:val="00CC4F10"/>
    <w:rsid w:val="00CE3168"/>
    <w:rsid w:val="00D002D0"/>
    <w:rsid w:val="00D22F4B"/>
    <w:rsid w:val="00D424E0"/>
    <w:rsid w:val="00D53D42"/>
    <w:rsid w:val="00D640DD"/>
    <w:rsid w:val="00D9311A"/>
    <w:rsid w:val="00DC728F"/>
    <w:rsid w:val="00DD1FA5"/>
    <w:rsid w:val="00DF20B9"/>
    <w:rsid w:val="00E04170"/>
    <w:rsid w:val="00E272C7"/>
    <w:rsid w:val="00E2769C"/>
    <w:rsid w:val="00E50B1E"/>
    <w:rsid w:val="00E652C7"/>
    <w:rsid w:val="00E74E05"/>
    <w:rsid w:val="00E85544"/>
    <w:rsid w:val="00F15A46"/>
    <w:rsid w:val="00F16BD9"/>
    <w:rsid w:val="00F6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7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4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4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4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4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7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4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4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4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4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JURO DUBROVNIK INC., d.o.o. za trgovinu i usluge</izvorni_sadrzaj>
    <derivirana_varijabla naziv="DomainObject.Predmet.ProtustrankaFormated_1">  JURO DUBROVNIK INC., d.o.o. za trgovinu i usluge</derivirana_varijabla>
  </DomainObject.Predmet.ProtustrankaFormated>
  <DomainObject.Predmet.ProtustrankaFormatedOIB>
    <izvorni_sadrzaj>  JURO DUBROVNIK INC., d.o.o. za trgovinu i usluge, OIB 10295715018</izvorni_sadrzaj>
    <derivirana_varijabla naziv="DomainObject.Predmet.ProtustrankaFormatedOIB_1">  JURO DUBROVNIK INC., d.o.o. za trgovinu i usluge, OIB 10295715018</derivirana_varijabla>
  </DomainObject.Predmet.ProtustrankaFormatedOIB>
  <DomainObject.Predmet.ProtustrankaFormatedWithAdress>
    <izvorni_sadrzaj> JURO DUBROVNIK INC., d.o.o. za trgovinu i usluge, Radalj 47, 20356 Klek</izvorni_sadrzaj>
    <derivirana_varijabla naziv="DomainObject.Predmet.ProtustrankaFormatedWithAdress_1"> JURO DUBROVNIK INC., d.o.o. za trgovinu i usluge, Radalj 47, 20356 Klek</derivirana_varijabla>
  </DomainObject.Predmet.ProtustrankaFormatedWithAdress>
  <DomainObject.Predmet.ProtustrankaFormatedWithAdressOIB>
    <izvorni_sadrzaj> JURO DUBROVNIK INC., d.o.o. za trgovinu i usluge, OIB 10295715018, Radalj 47, 20356 Klek</izvorni_sadrzaj>
    <derivirana_varijabla naziv="DomainObject.Predmet.ProtustrankaFormatedWithAdressOIB_1"> JURO DUBROVNIK INC., d.o.o. za trgovinu i usluge, OIB 10295715018, Radalj 47, 20356 Klek</derivirana_varijabla>
  </DomainObject.Predmet.ProtustrankaFormatedWithAdressOIB>
  <DomainObject.Predmet.ProtustrankaWithAdress>
    <izvorni_sadrzaj>JURO DUBROVNIK INC., d.o.o. za trgovinu i usluge Radalj 47, 20356 Klek</izvorni_sadrzaj>
    <derivirana_varijabla naziv="DomainObject.Predmet.ProtustrankaWithAdress_1">JURO DUBROVNIK INC., d.o.o. za trgovinu i usluge Radalj 47, 20356 Klek</derivirana_varijabla>
  </DomainObject.Predmet.ProtustrankaWithAdress>
  <DomainObject.Predmet.ProtustrankaWithAdressOIB>
    <izvorni_sadrzaj>JURO DUBROVNIK INC., d.o.o. za trgovinu i usluge, OIB 10295715018, Radalj 47, 20356 Klek</izvorni_sadrzaj>
    <derivirana_varijabla naziv="DomainObject.Predmet.ProtustrankaWithAdressOIB_1">JURO DUBROVNIK INC., d.o.o. za trgovinu i usluge, OIB 10295715018, Radalj 47, 20356 Klek</derivirana_varijabla>
  </DomainObject.Predmet.ProtustrankaWithAdressOIB>
  <DomainObject.Predmet.ProtustrankaNazivFormated>
    <izvorni_sadrzaj>JURO DUBROVNIK INC., d.o.o. za trgovinu i usluge</izvorni_sadrzaj>
    <derivirana_varijabla naziv="DomainObject.Predmet.ProtustrankaNazivFormated_1">JURO DUBROVNIK INC., d.o.o. za trgovinu i usluge</derivirana_varijabla>
  </DomainObject.Predmet.ProtustrankaNazivFormated>
  <DomainObject.Predmet.ProtustrankaNazivFormatedOIB>
    <izvorni_sadrzaj>JURO DUBROVNIK INC., d.o.o. za trgovinu i usluge, OIB 10295715018</izvorni_sadrzaj>
    <derivirana_varijabla naziv="DomainObject.Predmet.ProtustrankaNazivFormatedOIB_1">JURO DUBROVNIK INC., d.o.o. za trgovinu i usluge, OIB 10295715018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 Dubrovnik,Područni ured Dubrovnik,Dubrovnik zastupanog po punomoćniku ŽDO Dubrovnik</izvorni_sadrzaj>
    <derivirana_varijabla naziv="DomainObject.Predmet.StrankaFormated_1">  RH,Ministarstvo financija, Porezna uprava Dubrovnik,Područni ured Dubrovnik,Dubrovnik zastupanog po punomoćniku ŽDO Dubrovnik</derivirana_varijabla>
  </DomainObject.Predmet.StrankaFormated>
  <DomainObject.Predmet.StrankaFormatedOIB>
    <izvorni_sadrzaj>  RH,Ministarstvo financija, Porezna uprava Dubrovnik,Područni ured Dubrovnik,Dubrovnik zastupanog po punomoćniku ŽDO Dubrovnik</izvorni_sadrzaj>
    <derivirana_varijabla naziv="DomainObject.Predmet.StrankaFormatedOIB_1">  RH,Ministarstvo financija, Porezna uprava Dubrovnik,Područni ured Dubrovnik,Dubrovnik zastupanog po punomoćniku ŽDO Dubrovnik</derivirana_varijabla>
  </DomainObject.Predmet.StrankaFormatedOIB>
  <DomainObject.Predmet.StrankaFormatedWithAdress>
    <izvorni_sadrzaj> RH,Ministarstvo financija, Porezna uprava Dubrovnik,Područni ured Dubrovnik,Dubrovnik zastupanog po punomoćniku ŽDO Dubrovnik</izvorni_sadrzaj>
    <derivirana_varijabla naziv="DomainObject.Predmet.StrankaFormatedWithAdress_1"> RH,Ministarstvo financija, Porezna uprava Dubrovnik,Područni ured Dubrovnik,Dubrovnik zastupanog po punomoćniku ŽDO Dubrovnik</derivirana_varijabla>
  </DomainObject.Predmet.StrankaFormatedWithAdress>
  <DomainObject.Predmet.StrankaFormatedWithAdressOIB>
    <izvorni_sadrzaj> RH,Ministarstvo financija, Porezna uprava Dubrovnik,Područni ured Dubrovnik,Dubrovnik zastupanog po punomoćniku ŽDO Dubrovnik</izvorni_sadrzaj>
    <derivirana_varijabla naziv="DomainObject.Predmet.StrankaFormatedWithAdressOIB_1"> RH,Ministarstvo financija, Porezna uprava Dubrovnik,Područni ured Dubrovnik,Dubrovnik zastupanog po punomoćniku ŽDO Dubrovnik</derivirana_varijabla>
  </DomainObject.Predmet.StrankaFormatedWithAdressOIB>
  <DomainObject.Predmet.StrankaWithAdress>
    <izvorni_sadrzaj>RH,Ministarstvo financija, Porezna uprava Dubrovnik,Područni ured Dubrovnik,Dubrovnik </izvorni_sadrzaj>
    <derivirana_varijabla naziv="DomainObject.Predmet.StrankaWithAdress_1">RH,Ministarstvo financija, Porezna uprava Dubrovnik,Područni ured Dubrovnik,Dubrovnik </derivirana_varijabla>
  </DomainObject.Predmet.StrankaWithAdress>
  <DomainObject.Predmet.StrankaWithAdressOIB>
    <izvorni_sadrzaj>RH,Ministarstvo financija, Porezna uprava Dubrovnik,Područni ured Dubrovnik,Dubrovnik</izvorni_sadrzaj>
    <derivirana_varijabla naziv="DomainObject.Predmet.StrankaWithAdressOIB_1">RH,Ministarstvo financija, Porezna uprava Dubrovnik,Područni ured Dubrovnik,Dubrovnik</derivirana_varijabla>
  </DomainObject.Predmet.StrankaWithAdressOIB>
  <DomainObject.Predmet.StrankaNazivFormated>
    <izvorni_sadrzaj>RH,Ministarstvo financija, Porezna uprava Dubrovnik,Područni ured Dubrovnik,Dubrovnik</izvorni_sadrzaj>
    <derivirana_varijabla naziv="DomainObject.Predmet.StrankaNazivFormated_1">RH,Ministarstvo financija, Porezna uprava Dubrovnik,Područni ured Dubrovnik,Dubrovnik</derivirana_varijabla>
  </DomainObject.Predmet.StrankaNazivFormated>
  <DomainObject.Predmet.StrankaNazivFormatedOIB>
    <izvorni_sadrzaj>RH,Ministarstvo financija, Porezna uprava Dubrovnik,Područni ured Dubrovnik,Dubrovnik</izvorni_sadrzaj>
    <derivirana_varijabla naziv="DomainObject.Predmet.StrankaNazivFormatedOIB_1">RH,Ministarstvo financija, Porezna uprava Dubrovnik,Područni ured Dubrovnik,Dubrovnik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296691.37</izvorni_sadrzaj>
    <derivirana_varijabla naziv="DomainObject.Predmet.TrenutnaVrijednost_1">296691.37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financija, Porezna uprava Dubrovnik,Područni ured Dubrovnik,Dubrovnik zastupanog po punomoćniku ŽDO Dubrovnik</item>
    </izvorni_sadrzaj>
    <derivirana_varijabla naziv="DomainObject.Predmet.StrankaListFormated_1">
      <item>RH,Ministarstvo financija, Porezna uprava Dubrovnik,Područni ured Dubrovnik,Dubrovnik zastupanog po punomoćniku ŽDO Dubrovnik</item>
    </derivirana_varijabla>
  </DomainObject.Predmet.StrankaListFormated>
  <DomainObject.Predmet.StrankaListFormatedOIB>
    <izvorni_sadrzaj>
      <item>RH,Ministarstvo financija, Porezna uprava Dubrovnik,Područni ured Dubrovnik,Dubrovnik zastupanog po punomoćniku ŽDO Dubrovnik</item>
    </izvorni_sadrzaj>
    <derivirana_varijabla naziv="DomainObject.Predmet.StrankaListFormatedOIB_1">
      <item>RH,Ministarstvo financija, Porezna uprava Dubrovnik,Područni ured Dubrovnik,Dubrovnik zastupanog po punomoćniku ŽDO Dubrovnik</item>
    </derivirana_varijabla>
  </DomainObject.Predmet.StrankaListFormatedOIB>
  <DomainObject.Predmet.StrankaListFormatedWithAdress>
    <izvorni_sadrzaj>
      <item>RH,Ministarstvo financija, Porezna uprava Dubrovnik,Područni ured Dubrovnik,Dubrovnik zastupanog po punomoćniku ŽDO Dubrovnik</item>
    </izvorni_sadrzaj>
    <derivirana_varijabla naziv="DomainObject.Predmet.StrankaListFormatedWithAdress_1">
      <item>RH,Ministarstvo financija, Porezna uprava Dubrovnik,Područni ured Dubrovnik,Dubrovnik zastupanog po punomoćniku ŽDO Dubrovnik</item>
    </derivirana_varijabla>
  </DomainObject.Predmet.StrankaListFormatedWithAdress>
  <DomainObject.Predmet.StrankaListFormatedWithAdressOIB>
    <izvorni_sadrzaj>
      <item>RH,Ministarstvo financija, Porezna uprava Dubrovnik,Područni ured Dubrovnik,Dubrovnik zastupanog po punomoćniku ŽDO Dubrovnik</item>
    </izvorni_sadrzaj>
    <derivirana_varijabla naziv="DomainObject.Predmet.StrankaListFormatedWithAdressOIB_1">
      <item>RH,Ministarstvo financija, Porezna uprava Dubrovnik,Područni ured Dubrovnik,Dubrovnik zastupanog po punomoćniku ŽDO Dubrovnik</item>
    </derivirana_varijabla>
  </DomainObject.Predmet.StrankaListFormatedWithAdressOIB>
  <DomainObject.Predmet.StrankaListNazivFormated>
    <izvorni_sadrzaj>
      <item>RH,Ministarstvo financija, Porezna uprava Dubrovnik,Područni ured Dubrovnik,Dubrovnik</item>
    </izvorni_sadrzaj>
    <derivirana_varijabla naziv="DomainObject.Predmet.StrankaListNazivFormated_1">
      <item>RH,Ministarstvo financija, Porezna uprava Dubrovnik,Područni ured Dubrovnik,Dubrovnik</item>
    </derivirana_varijabla>
  </DomainObject.Predmet.StrankaListNazivFormated>
  <DomainObject.Predmet.StrankaListNazivFormatedOIB>
    <izvorni_sadrzaj>
      <item>RH,Ministarstvo financija, Porezna uprava Dubrovnik,Područni ured Dubrovnik,Dubrovnik</item>
    </izvorni_sadrzaj>
    <derivirana_varijabla naziv="DomainObject.Predmet.StrankaListNazivFormatedOIB_1">
      <item>RH,Ministarstvo financija, Porezna uprava Dubrovnik,Područni ured Dubrovnik,Dubrovnik</item>
    </derivirana_varijabla>
  </DomainObject.Predmet.StrankaListNazivFormatedOIB>
  <DomainObject.Predmet.ProtuStrankaListFormated>
    <izvorni_sadrzaj>
      <item>JURO DUBROVNIK INC., d.o.o. za trgovinu i usluge</item>
    </izvorni_sadrzaj>
    <derivirana_varijabla naziv="DomainObject.Predmet.ProtuStrankaListFormated_1">
      <item>JURO DUBROVNIK INC., d.o.o. za trgovinu i usluge</item>
    </derivirana_varijabla>
  </DomainObject.Predmet.ProtuStrankaListFormated>
  <DomainObject.Predmet.ProtuStrankaListFormatedOIB>
    <izvorni_sadrzaj>
      <item>JURO DUBROVNIK INC., d.o.o. za trgovinu i usluge, OIB 10295715018</item>
    </izvorni_sadrzaj>
    <derivirana_varijabla naziv="DomainObject.Predmet.ProtuStrankaListFormatedOIB_1">
      <item>JURO DUBROVNIK INC., d.o.o. za trgovinu i usluge, OIB 10295715018</item>
    </derivirana_varijabla>
  </DomainObject.Predmet.ProtuStrankaListFormatedOIB>
  <DomainObject.Predmet.ProtuStrankaListFormatedWithAdress>
    <izvorni_sadrzaj>
      <item>JURO DUBROVNIK INC., d.o.o. za trgovinu i usluge, Radalj 47, 20356 Klek</item>
    </izvorni_sadrzaj>
    <derivirana_varijabla naziv="DomainObject.Predmet.ProtuStrankaListFormatedWithAdress_1">
      <item>JURO DUBROVNIK INC., d.o.o. za trgovinu i usluge, Radalj 47, 20356 Klek</item>
    </derivirana_varijabla>
  </DomainObject.Predmet.ProtuStrankaListFormatedWithAdress>
  <DomainObject.Predmet.ProtuStrankaListFormatedWithAdressOIB>
    <izvorni_sadrzaj>
      <item>JURO DUBROVNIK INC., d.o.o. za trgovinu i usluge, OIB 10295715018, Radalj 47, 20356 Klek</item>
    </izvorni_sadrzaj>
    <derivirana_varijabla naziv="DomainObject.Predmet.ProtuStrankaListFormatedWithAdressOIB_1">
      <item>JURO DUBROVNIK INC., d.o.o. za trgovinu i usluge, OIB 10295715018, Radalj 47, 20356 Klek</item>
    </derivirana_varijabla>
  </DomainObject.Predmet.ProtuStrankaListFormatedWithAdressOIB>
  <DomainObject.Predmet.ProtuStrankaListNazivFormated>
    <izvorni_sadrzaj>
      <item>JURO DUBROVNIK INC., d.o.o. za trgovinu i usluge</item>
    </izvorni_sadrzaj>
    <derivirana_varijabla naziv="DomainObject.Predmet.ProtuStrankaListNazivFormated_1">
      <item>JURO DUBROVNIK INC., d.o.o. za trgovinu i usluge</item>
    </derivirana_varijabla>
  </DomainObject.Predmet.ProtuStrankaListNazivFormated>
  <DomainObject.Predmet.ProtuStrankaListNazivFormatedOIB>
    <izvorni_sadrzaj>
      <item>JURO DUBROVNIK INC., d.o.o. za trgovinu i usluge, OIB 10295715018</item>
    </izvorni_sadrzaj>
    <derivirana_varijabla naziv="DomainObject.Predmet.ProtuStrankaListNazivFormatedOIB_1">
      <item>JURO DUBROVNIK INC., d.o.o. za trgovinu i usluge, OIB 10295715018</item>
    </derivirana_varijabla>
  </DomainObject.Predmet.ProtuStrankaListNazivFormatedOIB>
  <DomainObject.Predmet.OstaliListFormated>
    <izvorni_sadrzaj>
      <item>ŽDO Dubrovnik punomoćnik sudionika u postupku RH,Ministarstvo financija, Porezna uprava Dubrovnik,Područni ured Dubrovnik,Dubrovnik</item>
      <item>Maroje Stjepović</item>
    </izvorni_sadrzaj>
    <derivirana_varijabla naziv="DomainObject.Predmet.OstaliListFormated_1">
      <item>ŽDO Dubrovnik punomoćnik sudionika u postupku RH,Ministarstvo financija, Porezna uprava Dubrovnik,Područni ured Dubrovnik,Dubrovnik</item>
      <item>Maroje Stjepović</item>
    </derivirana_varijabla>
  </DomainObject.Predmet.OstaliListFormated>
  <DomainObject.Predmet.OstaliListFormatedOIB>
    <izvorni_sadrzaj>
      <item>ŽDO Dubrovnik punomoćnik sudionika u postupku RH,Ministarstvo financija, Porezna uprava Dubrovnik,Područni ured Dubrovnik,Dubrovnik</item>
      <item>Maroje Stjepović, OIB 57640555089</item>
    </izvorni_sadrzaj>
    <derivirana_varijabla naziv="DomainObject.Predmet.OstaliListFormatedOIB_1">
      <item>ŽDO Dubrovnik punomoćnik sudionika u postupku RH,Ministarstvo financija, Porezna uprava Dubrovnik,Područni ured Dubrovnik,Dubrovnik</item>
      <item>Maroje Stjepović, OIB 57640555089</item>
    </derivirana_varijabla>
  </DomainObject.Predmet.OstaliListFormatedOIB>
  <DomainObject.Predmet.OstaliListFormatedWithAdress>
    <izvorni_sadrzaj>
      <item>ŽDO Dubrovnik punomoćnik sudionika u postupku RH,Ministarstvo financija, Porezna uprava Dubrovnik,Područni ured Dubrovnik,Dubrovnik</item>
      <item>Maroje Stjepović, Pera Budmani 10, 20000 Dubrovnik</item>
    </izvorni_sadrzaj>
    <derivirana_varijabla naziv="DomainObject.Predmet.OstaliListFormatedWithAdress_1">
      <item>ŽDO Dubrovnik punomoćnik sudionika u postupku RH,Ministarstvo financija, Porezna uprava Dubrovnik,Područni ured Dubrovnik,Dubrovnik</item>
      <item>Maroje Stjepović, Pera Budmani 10, 20000 Dubrovnik</item>
    </derivirana_varijabla>
  </DomainObject.Predmet.OstaliListFormatedWithAdress>
  <DomainObject.Predmet.OstaliListFormatedWithAdressOIB>
    <izvorni_sadrzaj>
      <item>ŽDO Dubrovnik punomoćnik sudionika u postupku RH,Ministarstvo financija, Porezna uprava Dubrovnik,Područni ured Dubrovnik,Dubrovnik</item>
      <item>Maroje Stjepović, OIB 57640555089, Pera Budmani 10, 20000 Dubrovnik</item>
    </izvorni_sadrzaj>
    <derivirana_varijabla naziv="DomainObject.Predmet.OstaliListFormatedWithAdressOIB_1">
      <item>ŽDO Dubrovnik punomoćnik sudionika u postupku RH,Ministarstvo financija, Porezna uprava Dubrovnik,Područni ured Dubrovnik,Dubrovnik</item>
      <item>Maroje Stjepović, OIB 57640555089, Pera Budmani 10, 20000 Dubrovnik</item>
    </derivirana_varijabla>
  </DomainObject.Predmet.OstaliListFormatedWithAdressOIB>
  <DomainObject.Predmet.OstaliListNazivFormated>
    <izvorni_sadrzaj>
      <item>ŽDO Dubrovnik</item>
      <item>Maroje Stjepović</item>
    </izvorni_sadrzaj>
    <derivirana_varijabla naziv="DomainObject.Predmet.OstaliListNazivFormated_1">
      <item>ŽDO Dubrovnik</item>
      <item>Maroje Stjepović</item>
    </derivirana_varijabla>
  </DomainObject.Predmet.OstaliListNazivFormated>
  <DomainObject.Predmet.OstaliListNazivFormatedOIB>
    <izvorni_sadrzaj>
      <item>ŽDO Dubrovnik</item>
      <item>Maroje Stjepović, OIB 57640555089</item>
    </izvorni_sadrzaj>
    <derivirana_varijabla naziv="DomainObject.Predmet.OstaliListNazivFormatedOIB_1">
      <item>ŽDO Dubrovnik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 Porezna uprava Dubrovnik,Područni ured Dubrovnik,Dubrovnik</izvorni_sadrzaj>
    <derivirana_varijabla naziv="DomainObject.Predmet.StrankaIDrugi_1">RH,Ministarstvo financija, Porezna uprava Dubrovnik,Područni ured Dubrovnik,Dubrovnik</derivirana_varijabla>
  </DomainObject.Predmet.StrankaIDrugi>
  <DomainObject.Predmet.ProtustrankaIDrugi>
    <izvorni_sadrzaj>JURO DUBROVNIK INC., d.o.o. za trgovinu i usluge</izvorni_sadrzaj>
    <derivirana_varijabla naziv="DomainObject.Predmet.ProtustrankaIDrugi_1">JURO DUBROVNIK INC., d.o.o. za trgovinu i usluge</derivirana_varijabla>
  </DomainObject.Predmet.ProtustrankaIDrugi>
  <DomainObject.Predmet.StrankaIDrugiAdressOIB>
    <izvorni_sadrzaj>RH,Ministarstvo financija, Porezna uprava Dubrovnik,Područni ured Dubrovnik,Dubrovnik</izvorni_sadrzaj>
    <derivirana_varijabla naziv="DomainObject.Predmet.StrankaIDrugiAdressOIB_1">RH,Ministarstvo financija, Porezna uprava Dubrovnik,Područni ured Dubrovnik,Dubrovnik</derivirana_varijabla>
  </DomainObject.Predmet.StrankaIDrugiAdressOIB>
  <DomainObject.Predmet.ProtustrankaIDrugiAdressOIB>
    <izvorni_sadrzaj>JURO DUBROVNIK INC., d.o.o. za trgovinu i usluge, OIB 10295715018, Radalj 47, 20356 Klek</izvorni_sadrzaj>
    <derivirana_varijabla naziv="DomainObject.Predmet.ProtustrankaIDrugiAdressOIB_1">JURO DUBROVNIK INC., d.o.o. za trgovinu i usluge, OIB 10295715018, Radalj 47, 20356 Klek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JURO DUBROVNIK INC., d.o.o. za trgovinu i usluge</item>
      <item>RH,Ministarstvo financija, Porezna uprava Dubrovnik,Područni ured Dubrovnik,Dubrovnik</item>
      <item>ŽDO Dubrovnik</item>
      <item>Maroje Stjepović</item>
    </izvorni_sadrzaj>
    <derivirana_varijabla naziv="DomainObject.Predmet.SudioniciListNaziv_1">
      <item>JURO DUBROVNIK INC., d.o.o. za trgovinu i usluge</item>
      <item>RH,Ministarstvo financija, Porezna uprava Dubrovnik,Područni ured Dubrovnik,Dubrovnik</item>
      <item>ŽDO Dubrovnik</item>
      <item>Maroje Stjepović</item>
    </derivirana_varijabla>
  </DomainObject.Predmet.SudioniciListNaziv>
  <DomainObject.Predmet.SudioniciListAdressOIB>
    <izvorni_sadrzaj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</izvorni_sadrzaj>
    <derivirana_varijabla naziv="DomainObject.Predmet.SudioniciListAdressOIB_1"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10295715018</item>
      <item>, OIB null</item>
      <item>, OIB null</item>
      <item>, OIB 57640555089</item>
    </izvorni_sadrzaj>
    <derivirana_varijabla naziv="DomainObject.Predmet.SudioniciListNazivOIB_1">
      <item>, OIB 10295715018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10EC8-DC0F-4616-A0B0-837385CB49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148</properties:Words>
  <properties:Characters>660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2015-09-22T09:35:00Z</dcterms:created>
  <dc:creator>RH-TDU</dc:creator>
  <cp:lastModifiedBy>Mara Marčinko</cp:lastModifiedBy>
  <cp:lastPrinted>2015-09-22T09:30:00Z</cp:lastPrinted>
  <dcterms:modified xmlns:xsi="http://www.w3.org/2001/XMLSchema-instance" xsi:type="dcterms:W3CDTF">2015-09-22T11:30:00Z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