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7789" w14:paraId="9567789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D445F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F764D6" w:rsidP="00911746" w:rsidR="00A87222" w:rsidRPr="00F764D6">
      <w:pPr>
        <w:spacing w:after="0"/>
        <w:ind w:firstLine="720"/>
        <w:jc w:val="both"/>
      </w:pPr>
      <w:r w:rsidRPr="00213B7B">
        <w:rPr>
          <w:rFonts w:cs="Times New Roman"/>
        </w:rPr>
        <w:t xml:space="preserve">Trgovački sud u Varaždinu, po stečajnom sucu Iris Hatvalić Nemec, u stečajnom </w:t>
      </w:r>
      <w:r w:rsidRPr="00F764D6">
        <w:rPr>
          <w:rFonts w:cs="Times New Roman"/>
        </w:rPr>
        <w:t xml:space="preserve">postupku nad stečajnim dužnikom </w:t>
      </w:r>
      <w:r w:rsidR="00322F31" w:rsidRPr="00864F55">
        <w:rPr>
          <w:rFonts w:cs="Times New Roman"/>
        </w:rPr>
        <w:t>INSTALACIJE ZDENKO d.o.o. u stečaju, Međimurske Čete 15, Donja Dubrava, OIB: 90420005344 (skraćeno ZINST d.o.o. u stečaju), zastupanom po stečajnom upravitelju Zvonku Hrainu iz Varaždina</w:t>
      </w:r>
      <w:r w:rsidR="009C0372">
        <w:rPr>
          <w:rFonts w:cs="Times New Roman"/>
        </w:rPr>
        <w:t xml:space="preserve">, </w:t>
      </w:r>
      <w:r w:rsidR="00911746">
        <w:rPr>
          <w:rFonts w:cs="Times New Roman"/>
        </w:rPr>
        <w:t>2</w:t>
      </w:r>
      <w:r w:rsidR="00FE111F">
        <w:rPr>
          <w:rFonts w:cs="Times New Roman"/>
        </w:rPr>
        <w:t>9</w:t>
      </w:r>
      <w:r w:rsidR="00911746">
        <w:rPr>
          <w:rFonts w:cs="Times New Roman"/>
        </w:rPr>
        <w:t>. svibnja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911746" w:rsidRPr="00322F31">
        <w:rPr>
          <w:b/>
        </w:rPr>
        <w:t>5. srpnja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9C0372" w:rsidRPr="00322F31">
        <w:rPr>
          <w:b/>
        </w:rPr>
        <w:t>10</w:t>
      </w:r>
      <w:r w:rsidR="00521F9C" w:rsidRPr="00322F31">
        <w:rPr>
          <w:b/>
        </w:rPr>
        <w:t>,</w:t>
      </w:r>
      <w:r w:rsidR="00322F31" w:rsidRPr="00322F31">
        <w:rPr>
          <w:b/>
        </w:rPr>
        <w:t>3</w:t>
      </w:r>
      <w:r w:rsidR="00521F9C" w:rsidRPr="00322F31">
        <w:rPr>
          <w:b/>
        </w:rPr>
        <w:t>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911746" w:rsidR="009C0372" w:rsidRPr="00911746">
      <w:pPr>
        <w:spacing w:after="0"/>
        <w:contextualSpacing/>
        <w:jc w:val="both"/>
        <w:rPr>
          <w:rFonts w:cs="Times New Roman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322F31">
        <w:rPr>
          <w:rFonts w:cs="Times New Roman"/>
        </w:rPr>
        <w:t xml:space="preserve">o </w:t>
      </w:r>
      <w:r w:rsidRPr="00911746">
        <w:rPr>
          <w:rFonts w:cs="Times New Roman"/>
        </w:rPr>
        <w:t>prihvaćanju izvješća i završnog računa stečajnog upravitelja</w:t>
      </w:r>
    </w:p>
    <w:p w:rsidRDefault="00911746" w:rsidP="00911746" w:rsidR="00911746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/>
        </w:rPr>
        <w:t xml:space="preserve">- Donošenje odluke o </w:t>
      </w:r>
      <w:r w:rsidRPr="00911746">
        <w:rPr>
          <w:rFonts w:cs="Times New Roman" w:eastAsia="Times New Roman"/>
          <w:lang w:eastAsia="hr-HR"/>
        </w:rPr>
        <w:t xml:space="preserve">prihvaćanju prijedloga za završnu diobu stečajne mase sadržane u završnom računu kojim se predlaže </w:t>
      </w:r>
      <w:r w:rsidR="00322F31">
        <w:rPr>
          <w:rFonts w:cs="Times New Roman" w:eastAsia="Times New Roman"/>
          <w:lang w:eastAsia="hr-HR"/>
        </w:rPr>
        <w:t>namirenje obveza stečajne mase u ukupnom iznosu od 7.200,00 kn i djelomično namirenje tražbine razlučnog vjerovnika Ministarstvo financija, Porezna uprava Čakovec u iznosu od 5.800,00 kn</w:t>
      </w:r>
    </w:p>
    <w:p w:rsidRDefault="00911746" w:rsidP="00911746" w:rsidR="00911746" w:rsidRPr="00911746">
      <w:pPr>
        <w:spacing w:after="0"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 w:eastAsia="Times New Roman"/>
          <w:lang w:eastAsia="hr-HR"/>
        </w:rPr>
        <w:t>- Donošenje odluke o obustavi i zaključenju stečajnog postupka zbog nedostatnosti stečajne mase za daljnje troškove stečajnog postupka, sukladno članku 293. Stečajnog zakona;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911746">
        <w:t>2</w:t>
      </w:r>
      <w:r w:rsidR="00FE111F">
        <w:t>9</w:t>
      </w:r>
      <w:r w:rsidR="00911746">
        <w:t>. svibnja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911746">
        <w:t>Zvonko Hrain iz Varaždina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45F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322F31">
      <w:t>695/16-25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322F31"/>
    <w:rsid w:val="004C176F"/>
    <w:rsid w:val="00521F9C"/>
    <w:rsid w:val="00580866"/>
    <w:rsid w:val="00623E85"/>
    <w:rsid w:val="006E2281"/>
    <w:rsid w:val="00792FB7"/>
    <w:rsid w:val="008A3DED"/>
    <w:rsid w:val="00911746"/>
    <w:rsid w:val="009461B6"/>
    <w:rsid w:val="009C0372"/>
    <w:rsid w:val="00A87222"/>
    <w:rsid w:val="00B73610"/>
    <w:rsid w:val="00BC68B2"/>
    <w:rsid w:val="00BD445F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4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INSTALACIJE ZDENKO društvo s ograničenom odgovornošću za usluge u stečaju zastupanog po punomoćniku Zdenko Fabić</izvorni_sadrzaj>
    <derivirana_varijabla naziv="DomainObject.Predmet.ProtustrankaFormated_1">  INSTALACIJE ZDENKO društvo s ograničenom odgovornošću za usluge u stečaju zastupanog po punomoćniku Zdenko Fabić</derivirana_varijabla>
  </DomainObject.Predmet.ProtustrankaFormated>
  <DomainObject.Predmet.ProtustrankaFormatedOIB>
    <izvorni_sadrzaj>  INSTALACIJE ZDENKO društvo s ograničenom odgovornošću za usluge u stečaju, OIB 90420005344 zastupanog po punomoćniku Zdenko Fabić</izvorni_sadrzaj>
    <derivirana_varijabla naziv="DomainObject.Predmet.ProtustrankaFormatedOIB_1">  INSTALACIJE ZDENKO društvo s ograničenom odgovornošću za usluge u stečaju, OIB 90420005344 zastupanog po punomoćniku Zdenko Fabić</derivirana_varijabla>
  </DomainObject.Predmet.ProtustrankaFormatedOIB>
  <DomainObject.Predmet.ProtustrankaFormatedWithAdress>
    <izvorni_sadrzaj> INSTALACIJE ZDENKO društvo s ograničenom odgovornošću za usluge u stečaju, Međimurske Čete 15, 40320 Donja Dubrava zastupanog po punomoćniku Zdenko Fabić</izvorni_sadrzaj>
    <derivirana_varijabla naziv="DomainObject.Predmet.ProtustrankaFormatedWithAdress_1"> INSTALACIJE ZDENKO društvo s ograničenom odgovornošću za usluge u stečaju, Međimurske Čete 15, 40320 Donja Dubrava zastupanog po punomoćniku Zdenko Fabić</derivirana_varijabla>
  </DomainObject.Predmet.ProtustrankaFormatedWithAdress>
  <DomainObject.Predmet.ProtustrankaFormatedWithAdressOIB>
    <izvorni_sadrzaj> INSTALACIJE ZDENKO društvo s ograničenom odgovornošću za usluge u stečaju, OIB 90420005344, Međimurske Čete 15, 40320 Donja Dubrava zastupanog po punomoćniku Zdenko Fabić</izvorni_sadrzaj>
    <derivirana_varijabla naziv="DomainObject.Predmet.ProtustrankaFormatedWithAdressOIB_1"> INSTALACIJE ZDENKO društvo s ograničenom odgovornošću za usluge u stečaju, OIB 90420005344, Međimurske Čete 15, 40320 Donja Dubrava zastupanog po punomoćniku Zdenko Fabić</derivirana_varijabla>
  </DomainObject.Predmet.ProtustrankaFormatedWithAdressOIB>
  <DomainObject.Predmet.ProtustrankaWithAdress>
    <izvorni_sadrzaj>INSTALACIJE ZDENKO društvo s ograničenom odgovornošću za usluge u stečaju Međimurske Čete 15, 40320 Donja Dubrava</izvorni_sadrzaj>
    <derivirana_varijabla naziv="DomainObject.Predmet.ProtustrankaWithAdress_1">INSTALACIJE ZDENKO društvo s ograničenom odgovornošću za usluge u stečaju Međimurske Čete 15, 40320 Donja Dubrava</derivirana_varijabla>
  </DomainObject.Predmet.ProtustrankaWithAdress>
  <DomainObject.Predmet.ProtustrankaWithAdressOIB>
    <izvorni_sadrzaj>INSTALACIJE ZDENKO društvo s ograničenom odgovornošću za usluge u stečaju, OIB 90420005344, Međimurske Čete 15, 40320 Donja Dubrava</izvorni_sadrzaj>
    <derivirana_varijabla naziv="DomainObject.Predmet.ProtustrankaWithAdressOIB_1">INSTALACIJE ZDENKO društvo s ograničenom odgovornošću za usluge u stečaju, OIB 90420005344, Međimurske Čete 15, 40320 Donja Dubrava</derivirana_varijabla>
  </DomainObject.Predmet.ProtustrankaWithAdressOIB>
  <DomainObject.Predmet.ProtustrankaNazivFormated>
    <izvorni_sadrzaj>INSTALACIJE ZDENKO društvo s ograničenom odgovornošću za usluge u stečaju</izvorni_sadrzaj>
    <derivirana_varijabla naziv="DomainObject.Predmet.ProtustrankaNazivFormated_1">INSTALACIJE ZDENKO društvo s ograničenom odgovornošću za usluge u stečaju</derivirana_varijabla>
  </DomainObject.Predmet.ProtustrankaNazivFormated>
  <DomainObject.Predmet.ProtustrankaNazivFormatedOIB>
    <izvorni_sadrzaj>INSTALACIJE ZDENKO društvo s ograničenom odgovornošću za usluge u stečaju, OIB 90420005344</izvorni_sadrzaj>
    <derivirana_varijabla naziv="DomainObject.Predmet.ProtustrankaNazivFormatedOIB_1">INSTALACIJE ZDENKO društvo s ograničenom odgovornošću za usluge u stečaju, OIB 90420005344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INSTALACIJE ZDENKO društvo s ograničenom odgovornošću za usluge</izvorni_sadrzaj>
    <derivirana_varijabla naziv="DomainObject.Predmet.StrankaFormated_1">  Financijska agencija; INSTALACIJE ZDENKO društvo s ograničenom odgovornošću za usluge</derivirana_varijabla>
  </DomainObject.Predmet.StrankaFormated>
  <DomainObject.Predmet.StrankaFormatedOIB>
    <izvorni_sadrzaj>  Financijska agencija, OIB 85821130368; INSTALACIJE ZDENKO društvo s ograničenom odgovornošću za usluge, OIB 90420005344</izvorni_sadrzaj>
    <derivirana_varijabla naziv="DomainObject.Predmet.StrankaFormatedOIB_1">  Financijska agencija, OIB 85821130368; INSTALACIJE ZDENKO društvo s ograničenom odgovornošću za usluge, OIB 90420005344</derivirana_varijabla>
  </DomainObject.Predmet.StrankaFormatedOIB>
  <DomainObject.Predmet.StrankaFormatedWithAdress>
    <izvorni_sadrzaj> Financijska agencija; INSTALACIJE ZDENKO društvo s ograničenom odgovornošću za usluge, Međimurske Čete 15, 40320 Donja Dubrava</izvorni_sadrzaj>
    <derivirana_varijabla naziv="DomainObject.Predmet.StrankaFormatedWithAdress_1"> Financijska agencija; INSTALACIJE ZDENKO društvo s ograničenom odgovornošću za usluge, Međimurske Čete 15, 40320 Donja Dubrava</derivirana_varijabla>
  </DomainObject.Predmet.StrankaFormatedWithAdress>
  <DomainObject.Predmet.StrankaFormatedWithAdressOIB>
    <izvorni_sadrzaj> Financijska agencija, OIB 85821130368; INSTALACIJE ZDENKO društvo s ograničenom odgovornošću za usluge, OIB 90420005344, Međimurske Čete 15, 40320 Donja Dubrava</izvorni_sadrzaj>
    <derivirana_varijabla naziv="DomainObject.Predmet.StrankaFormatedWithAdressOIB_1"> Financijska agencija, OIB 85821130368; INSTALACIJE ZDENKO društvo s ograničenom odgovornošću za usluge, OIB 90420005344, Međimurske Čete 15, 40320 Donja Dubrava</derivirana_varijabla>
  </DomainObject.Predmet.StrankaFormatedWithAdressOIB>
  <DomainObject.Predmet.StrankaWithAdress>
    <izvorni_sadrzaj>Financijska agencija ,INSTALACIJE ZDENKO društvo s ograničenom odgovornošću za usluge Međimurske Čete 15,40320 Donja Dubrava</izvorni_sadrzaj>
    <derivirana_varijabla naziv="DomainObject.Predmet.StrankaWithAdress_1">Financijska agencija ,INSTALACIJE ZDENKO društvo s ograničenom odgovornošću za usluge Međimurske Čete 15,40320 Donja Dubrava</derivirana_varijabla>
  </DomainObject.Predmet.StrankaWithAdress>
  <DomainObject.Predmet.StrankaWithAdressOIB>
    <izvorni_sadrzaj>Financijska agencija, OIB 85821130368,INSTALACIJE ZDENKO društvo s ograničenom odgovornošću za usluge, OIB 90420005344, Međimurske Čete 15,40320 Donja Dubrava</izvorni_sadrzaj>
    <derivirana_varijabla naziv="DomainObject.Predmet.StrankaWithAdressOIB_1">Financijska agencija, OIB 85821130368,INSTALACIJE ZDENKO društvo s ograničenom odgovornošću za usluge, OIB 90420005344, Međimurske Čete 15,40320 Donja Dubrava</derivirana_varijabla>
  </DomainObject.Predmet.StrankaWithAdressOIB>
  <DomainObject.Predmet.StrankaNazivFormated>
    <izvorni_sadrzaj>Financijska agencija,INSTALACIJE ZDENKO društvo s ograničenom odgovornošću za usluge</izvorni_sadrzaj>
    <derivirana_varijabla naziv="DomainObject.Predmet.StrankaNazivFormated_1">Financijska agencija,INSTALACIJE ZDENKO društvo s ograničenom odgovornošću za usluge</derivirana_varijabla>
  </DomainObject.Predmet.StrankaNazivFormated>
  <DomainObject.Predmet.StrankaNazivFormatedOIB>
    <izvorni_sadrzaj>Financijska agencija, OIB 85821130368,INSTALACIJE ZDENKO društvo s ograničenom odgovornošću za usluge, OIB 90420005344</izvorni_sadrzaj>
    <derivirana_varijabla naziv="DomainObject.Predmet.StrankaNazivFormatedOIB_1">Financijska agencija, OIB 85821130368,INSTALACIJE ZDENKO društvo s ograničenom odgovornošću za usluge, OIB 90420005344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28852.68</izvorni_sadrzaj>
    <derivirana_varijabla naziv="DomainObject.Predmet.TrenutnaVrijednost_1">28852.68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INSTALACIJE ZDENKO društvo s ograničenom odgovornošću za usluge</item>
    </izvorni_sadrzaj>
    <derivirana_varijabla naziv="DomainObject.Predmet.StrankaListFormated_1">
      <item>Financijska agencija</item>
      <item>INSTALACIJE ZDENKO društvo s ograničenom odgovornošću za usluge</item>
    </derivirana_varijabla>
  </DomainObject.Predmet.StrankaListFormated>
  <DomainObject.Predmet.StrankaList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FormatedOIB_1">
      <item>Financijska agencija, OIB 85821130368</item>
      <item>INSTALACIJE ZDENKO društvo s ograničenom odgovornošću za usluge, OIB 90420005344</item>
    </derivirana_varijabla>
  </DomainObject.Predmet.StrankaListFormatedOIB>
  <DomainObject.Predmet.StrankaListFormatedWithAdress>
    <izvorni_sadrzaj>
      <item>Financijska agencija</item>
      <item>INSTALACIJE ZDENKO društvo s ograničenom odgovornošću za usluge, Međimurske Čete 15, 40320 Donja Dubrava</item>
    </izvorni_sadrzaj>
    <derivirana_varijabla naziv="DomainObject.Predmet.StrankaListFormatedWithAdress_1">
      <item>Financijska agencija</item>
      <item>INSTALACIJE ZDENKO društvo s ograničenom odgovornošću za usluge, Međimurske Čete 15, 40320 Donja Dubrava</item>
    </derivirana_varijabla>
  </DomainObject.Predmet.StrankaListFormatedWithAdress>
  <DomainObject.Predmet.StrankaListFormatedWithAdressOIB>
    <izvorni_sadrzaj>
      <item>Financijska agencija, OIB 85821130368</item>
      <item>INSTALACIJE ZDENKO društvo s ograničenom odgovornošću za usluge, OIB 90420005344, Međimurske Čete 15, 40320 Donja Dubrava</item>
    </izvorni_sadrzaj>
    <derivirana_varijabla naziv="DomainObject.Predmet.StrankaListFormatedWithAdressOIB_1">
      <item>Financijska agencija, OIB 85821130368</item>
      <item>INSTALACIJE ZDENKO društvo s ograničenom odgovornošću za usluge, OIB 90420005344, Međimurske Čete 15, 40320 Donja Dubrava</item>
    </derivirana_varijabla>
  </DomainObject.Predmet.StrankaListFormatedWithAdressOIB>
  <DomainObject.Predmet.StrankaListNazivFormated>
    <izvorni_sadrzaj>
      <item>Financijska agencija</item>
      <item>INSTALACIJE ZDENKO društvo s ograničenom odgovornošću za usluge</item>
    </izvorni_sadrzaj>
    <derivirana_varijabla naziv="DomainObject.Predmet.StrankaListNazivFormated_1">
      <item>Financijska agencija</item>
      <item>INSTALACIJE ZDENKO društvo s ograničenom odgovornošću za usluge</item>
    </derivirana_varijabla>
  </DomainObject.Predmet.StrankaListNazivFormated>
  <DomainObject.Predmet.StrankaListNazivFormatedOIB>
    <izvorni_sadrzaj>
      <item>Financijska agencija, OIB 85821130368</item>
      <item>INSTALACIJE ZDENKO društvo s ograničenom odgovornošću za usluge, OIB 90420005344</item>
    </izvorni_sadrzaj>
    <derivirana_varijabla naziv="DomainObject.Predmet.StrankaListNazivFormatedOIB_1">
      <item>Financijska agencija, OIB 85821130368</item>
      <item>INSTALACIJE ZDENKO društvo s ograničenom odgovornošću za usluge, OIB 90420005344</item>
    </derivirana_varijabla>
  </DomainObject.Predmet.StrankaListNazivFormatedOIB>
  <DomainObject.Predmet.ProtuStrankaListFormated>
    <izvorni_sadrzaj>
      <item>INSTALACIJE ZDENKO društvo s ograničenom odgovornošću za usluge u stečaju zastupanog po punomoćniku Zdenko Fabić</item>
    </izvorni_sadrzaj>
    <derivirana_varijabla naziv="DomainObject.Predmet.ProtuStrankaListFormated_1">
      <item>INSTALACIJE ZDENKO društvo s ograničenom odgovornošću za usluge u stečaju zastupanog po punomoćniku Zdenko Fabić</item>
    </derivirana_varijabla>
  </DomainObject.Predmet.ProtuStrankaListFormated>
  <DomainObject.Predmet.ProtuStrankaListFormatedOIB>
    <izvorni_sadrzaj>
      <item>INSTALACIJE ZDENKO društvo s ograničenom odgovornošću za usluge u stečaju, OIB 90420005344 zastupanog po punomoćniku Zdenko Fabić</item>
    </izvorni_sadrzaj>
    <derivirana_varijabla naziv="DomainObject.Predmet.ProtuStrankaListFormatedOIB_1">
      <item>INSTALACIJE ZDENKO društvo s ograničenom odgovornošću za usluge u stečaju, OIB 90420005344 zastupanog po punomoćniku Zdenko Fabić</item>
    </derivirana_varijabla>
  </DomainObject.Predmet.ProtuStrankaListFormatedOIB>
  <DomainObject.Predmet.ProtuStrankaListFormatedWithAdress>
    <izvorni_sadrzaj>
      <item>INSTALACIJE ZDENKO društvo s ograničenom odgovornošću za usluge u stečaju, Međimurske Čete 15, 40320 Donja Dubrava zastupanog po punomoćniku Zdenko Fabić</item>
    </izvorni_sadrzaj>
    <derivirana_varijabla naziv="DomainObject.Predmet.ProtuStrankaListFormatedWithAdress_1">
      <item>INSTALACIJE ZDENKO društvo s ograničenom odgovornošću za usluge u stečaju, Međimurske Čete 15, 40320 Donja Dubrava zastupanog po punomoćniku Zdenko Fabić</item>
    </derivirana_varijabla>
  </DomainObject.Predmet.ProtuStrankaListFormatedWithAdress>
  <DomainObject.Predmet.ProtuStrankaListFormatedWithAdressOIB>
    <izvorni_sadrzaj>
      <item>INSTALACIJE ZDENKO društvo s ograničenom odgovornošću za usluge u stečaju, OIB 90420005344, Međimurske Čete 15, 40320 Donja Dubrava zastupanog po punomoćniku Zdenko Fabić</item>
    </izvorni_sadrzaj>
    <derivirana_varijabla naziv="DomainObject.Predmet.ProtuStrankaListFormatedWithAdressOIB_1">
      <item>INSTALACIJE ZDENKO društvo s ograničenom odgovornošću za usluge u stečaju, OIB 90420005344, Međimurske Čete 15, 40320 Donja Dubrava zastupanog po punomoćniku Zdenko Fabić</item>
    </derivirana_varijabla>
  </DomainObject.Predmet.ProtuStrankaListFormatedWithAdressOIB>
  <DomainObject.Predmet.ProtuStrankaListNazivFormated>
    <izvorni_sadrzaj>
      <item>INSTALACIJE ZDENKO društvo s ograničenom odgovornošću za usluge u stečaju</item>
    </izvorni_sadrzaj>
    <derivirana_varijabla naziv="DomainObject.Predmet.ProtuStrankaListNazivFormated_1">
      <item>INSTALACIJE ZDENKO društvo s ograničenom odgovornošću za usluge u stečaju</item>
    </derivirana_varijabla>
  </DomainObject.Predmet.ProtuStrankaListNazivFormated>
  <DomainObject.Predmet.ProtuStrankaListNazivFormatedOIB>
    <izvorni_sadrzaj>
      <item>INSTALACIJE ZDENKO društvo s ograničenom odgovornošću za usluge u stečaju, OIB 90420005344</item>
    </izvorni_sadrzaj>
    <derivirana_varijabla naziv="DomainObject.Predmet.ProtuStrankaListNazivFormatedOIB_1">
      <item>INSTALACIJE ZDENKO društvo s ograničenom odgovornošću za usluge u stečaju, OIB 90420005344</item>
    </derivirana_varijabla>
  </DomainObject.Predmet.ProtuStrankaListNazivFormatedOIB>
  <DomainObject.Predmet.OstaliListFormated>
    <izvorni_sadrzaj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izvorni_sadrzaj>
    <derivirana_varijabla naziv="DomainObject.Predmet.OstaliListFormated_1">
      <item>e-Oglasna</item>
      <item>Sudski registar</item>
      <item>Zdenko Fabić punomoćnik sudionika u postupku INSTALACIJE ZDENKO društvo s ograničenom odgovornošću za usluge u stečaju</item>
      <item>Županijsko državno odvjetništvo u Varaždinu</item>
      <item>Zvonko Hrain</item>
    </derivirana_varijabla>
  </DomainObject.Predmet.OstaliListFormated>
  <DomainObject.Predmet.OstaliListFormatedOIB>
    <izvorni_sadrzaj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izvorni_sadrzaj>
    <derivirana_varijabla naziv="DomainObject.Predmet.OstaliListFormatedOIB_1">
      <item>e-Oglasna</item>
      <item>Sudski registar</item>
      <item>Zdenko Fabić, OIB 37723867302 punomoćnik sudionika u postupku INSTALACIJE ZDENKO društvo s ograničenom odgovornošću za usluge u stečaju</item>
      <item>Županijsko državno odvjetništvo u Varaždinu</item>
      <item>Zvonko Hrain, OIB 25731960062</item>
    </derivirana_varijabla>
  </DomainObject.Predmet.OstaliListFormatedOIB>
  <DomainObject.Predmet.OstaliListFormatedWithAdress>
    <izvorni_sadrzaj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izvorni_sadrzaj>
    <derivirana_varijabla naziv="DomainObject.Predmet.OstaliListFormatedWithAdress_1">
      <item>e-Oglasna</item>
      <item>Sudski registar, B.Radića 2, 42000 Varaždin</item>
      <item>Zdenko Fabić, Međimurske Čete 15, 40320 Donja Dubrava punomoćnik sudionika u postupku INSTALACIJE ZDENKO društvo s ograničenom odgovornošću za usluge u stečaju</item>
      <item>Županijsko državno odvjetništvo u Varaždinu</item>
      <item>Zvonko Hrain, Frana Supila 7a,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izvorni_sadrzaj>
    <derivirana_varijabla naziv="DomainObject.Predmet.OstaliListFormatedWithAdressOIB_1">
      <item>e-Oglasna</item>
      <item>Sudski registar, B.Radića 2, 42000 Varaždin</item>
      <item>Zdenko Fabić, OIB 37723867302, Međimurske Čete 15, 40320 Donja Dubrava punomoćnik sudionika u postupku INSTALACIJE ZDENKO društvo s ograničenom odgovornošću za usluge u stečaju</item>
      <item>Županijsko državno odvjetništvo u Varaždinu</item>
      <item>Zvonko Hrain, OIB 25731960062, Frana Supila 7a, 42000 Varaždin</item>
    </derivirana_varijabla>
  </DomainObject.Predmet.OstaliListFormatedWithAdressOIB>
  <DomainObject.Predmet.OstaliListNazivFormated>
    <izvorni_sadrzaj>
      <item>e-Oglasna</item>
      <item>Sudski registar</item>
      <item>Zdenko Fabić</item>
      <item>Županijsko državno odvjetništvo u Varaždinu</item>
      <item>Zvonko Hrain</item>
    </izvorni_sadrzaj>
    <derivirana_varijabla naziv="DomainObject.Predmet.OstaliListNazivFormated_1">
      <item>e-Oglasna</item>
      <item>Sudski registar</item>
      <item>Zdenko Fabić</item>
      <item>Županijsko državno odvjetništvo u Varaždinu</item>
      <item>Zvonko Hrain</item>
    </derivirana_varijabla>
  </DomainObject.Predmet.OstaliListNazivFormated>
  <DomainObject.Predmet.OstaliListNazivFormatedOIB>
    <izvorni_sadrzaj>
      <item>e-Oglasna</item>
      <item>Sudski registar</item>
      <item>Zdenko Fabić, OIB 37723867302</item>
      <item>Županijsko državno odvjetništvo u Varaždinu</item>
      <item>Zvonko Hrain, OIB 25731960062</item>
    </izvorni_sadrzaj>
    <derivirana_varijabla naziv="DomainObject.Predmet.OstaliListNazivFormatedOIB_1">
      <item>e-Oglasna</item>
      <item>Sudski registar</item>
      <item>Zdenko Fabić, OIB 37723867302</item>
      <item>Županijsko državno odvjetništvo u Varaždinu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INSTALACIJE ZDENKO društvo s ograničenom odgovornošću za usluge u stečaju</izvorni_sadrzaj>
    <derivirana_varijabla naziv="DomainObject.Predmet.ProtustrankaIDrugi_1">INSTALACIJE ZDENKO društvo s ograničenom odgovornošću za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INSTALACIJE ZDENKO društvo s ograničenom odgovornošću za usluge u stečaju, OIB 90420005344, Međimurske Čete 15, 40320 Donja Dubrava</izvorni_sadrzaj>
    <derivirana_varijabla naziv="DomainObject.Predmet.ProtustrankaIDrugiAdressOIB_1">INSTALACIJE ZDENKO društvo s ograničenom odgovornošću za usluge u stečaju, OIB 90420005344, Međimurske Čete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izvorni_sadrzaj>
    <derivirana_varijabla naziv="DomainObject.Predmet.SudioniciListNaziv_1">
      <item>Financijska agencija</item>
      <item>INSTALACIJE ZDENKO društvo s ograničenom odgovornošću za usluge</item>
      <item>e-Oglasna</item>
      <item>Sudski registar</item>
      <item>Zdenko Fabić</item>
      <item>INSTALACIJE ZDENKO društvo s ograničenom odgovornošću za usluge u stečaju</item>
      <item>Županijsko državno odvjetništvo u Varaždinu</item>
      <item>Zvonko Hrain</item>
    </derivirana_varijabla>
  </DomainObject.Predmet.SudioniciListNaziv>
  <DomainObject.Predmet.SudioniciListAdressOIB>
    <izvorni_sadrzaj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izvorni_sadrzaj>
    <derivirana_varijabla naziv="DomainObject.Predmet.SudioniciListAdressOIB_1">
      <item>Financijska agencija, OIB 85821130368</item>
      <item>INSTALACIJE ZDENKO društvo s ograničenom odgovornošću za usluge, OIB 90420005344, Međimurske Čete 15,40320 Donja Dubrava</item>
      <item>e-Oglasna</item>
      <item>Sudski registar, B.Radića 2,42000 Varaždin</item>
      <item>Zdenko Fabić, OIB 37723867302, Međimurske Čete 15,40320 Donja Dubrava</item>
      <item>INSTALACIJE ZDENKO društvo s ograničenom odgovornošću za usluge u stečaju, OIB 90420005344, Međimurske Čete 15,40320 Donja Dubrava</item>
      <item>Županijsko državno odvjetništvo u Varaždinu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izvorni_sadrzaj>
    <derivirana_varijabla naziv="DomainObject.Predmet.SudioniciListNazivOIB_1">
      <item>, OIB 85821130368</item>
      <item>, OIB 90420005344</item>
      <item>, OIB null</item>
      <item>, OIB null</item>
      <item>, OIB 37723867302</item>
      <item>, OIB 90420005344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EC94D6-61DB-4E5A-888E-A61B88FE7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1341</properties:Characters>
  <properties:Lines>52</properties:Lines>
  <properties:Paragraphs>24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2017-05-29T05:56:00Z</cp:lastPrinted>
  <dcterms:modified xmlns:xsi="http://www.w3.org/2001/XMLSchema-instance" xsi:type="dcterms:W3CDTF">2017-05-29T08:48:00Z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