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b0a5" w14:paraId="ad0b0a5" w:rsidRDefault="00F1370E" w:rsidP="00F1370E" w:rsidR="00F1370E" w:rsidRPr="005C3C7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Dr. Franje Tuđmana 35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E P U B L I K A  H R V A T S KA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 OIB: 39670464653, po sutkinji Ani Markač, povodom prijedloga za otvaranje stečajnog postupka nad dužnikom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ZADARSKA PRIVATNA GIMNAZIJA</w:t>
      </w:r>
      <w:r w:rsidR="006D0A9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="006D0A9B" w:rsidRPr="006D0A9B">
        <w:rPr>
          <w:rFonts w:cs="Times New Roman" w:hAnsi="Times New Roman" w:ascii="Times New Roman"/>
          <w:sz w:val="24"/>
          <w:szCs w:val="24"/>
        </w:rPr>
        <w:t>S PRAVOM JAVNOSTI</w:t>
      </w:r>
      <w:r w:rsidRPr="006D0A9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Zadar, Splitska ulica 1, OIB: 13265301756</w:t>
      </w:r>
      <w:r w:rsidR="0087578F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24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1370E" w:rsidP="00F1370E" w:rsidR="00F1370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4C0E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stečajnim dužnikom  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ZADARSKA PRIVATNA GIMNAZIJA</w:t>
      </w:r>
      <w:r w:rsidR="006D0A9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="006D0A9B" w:rsidRPr="006D0A9B">
        <w:rPr>
          <w:rFonts w:cs="Times New Roman" w:hAnsi="Times New Roman" w:ascii="Times New Roman"/>
          <w:sz w:val="24"/>
          <w:szCs w:val="24"/>
        </w:rPr>
        <w:t>S PRAVOM JAVNOSTI</w:t>
      </w:r>
      <w:r w:rsidR="0087578F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 Zadar, Splitska ulica 1, OIB: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13265301756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II.    Zakazuje se ročište radi utvrđivanja pretpostavki za otvaranje stečajnog postupka za dan</w:t>
      </w:r>
      <w:r w:rsidR="008757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578F" w:rsidRPr="0087578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2017. u 10,00</w:t>
      </w:r>
      <w:r w:rsidRPr="005C3C78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sati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4C0E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 za dan </w:t>
      </w:r>
      <w:r w:rsidR="0087578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2017. u 10,1</w:t>
      </w:r>
      <w:r w:rsidR="0087578F" w:rsidRPr="0087578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87578F" w:rsidRPr="005C3C78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 w:rsidRPr="004C0E2F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sati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F137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F137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se poziva osobe ovlaštene za zastupanje dužnika po zakonu, podnositelji prijedloga, te pravna osoba koja obavlja poslove platnog prometa za dužnika.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dostavila je ovom Sudu prijedlog za otvaranje stečajnog postupka nad stečajnim dužnikom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ZADARSKA PRIVATNA GIMNAZIJA</w:t>
      </w:r>
      <w:r w:rsidR="006D0A9B" w:rsidRPr="006D0A9B">
        <w:rPr>
          <w:rFonts w:cs="Times New Roman" w:hAnsi="Times New Roman" w:ascii="Times New Roman"/>
          <w:sz w:val="24"/>
          <w:szCs w:val="24"/>
        </w:rPr>
        <w:t xml:space="preserve"> S PRAVOM JAVNOSTI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Zadar,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dužnik na dan </w:t>
      </w:r>
      <w:r w:rsidR="003263D3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263D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Očevidniku redoslijeda osnova za plaćanje ima evidentirane neizvršene osnove za plaćanje u neprekinutom razdoblju od 120 dana u iznosu od 1.034.404,73 kune, te da ima dvadeset pet zaposlenika. 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578F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24</w:t>
      </w:r>
      <w:r w:rsidR="00F1370E"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 </w:t>
      </w:r>
    </w:p>
    <w:p w:rsidRDefault="00F1370E" w:rsidP="00F1370E" w:rsidR="00F1370E" w:rsidRPr="005C3C7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578F" w:rsidP="006D0A9B" w:rsidR="0087578F" w:rsidRPr="0015671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 w:rsidRPr="00156711">
        <w:rPr>
          <w:rFonts w:cs="Times New Roman" w:hAnsi="Times New Roman" w:ascii="Times New Roman"/>
          <w:sz w:val="24"/>
          <w:szCs w:val="24"/>
        </w:rPr>
        <w:t>Sutkinja</w:t>
      </w:r>
    </w:p>
    <w:p w:rsidRDefault="0087578F" w:rsidP="006D0A9B" w:rsidR="0087578F" w:rsidRPr="0015671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7578F">
        <w:rPr>
          <w:rFonts w:cs="Times New Roman" w:hAnsi="Times New Roman" w:ascii="Times New Roman"/>
          <w:sz w:val="24"/>
          <w:szCs w:val="24"/>
        </w:rPr>
        <w:tab/>
      </w:r>
      <w:r w:rsidRPr="0087578F">
        <w:rPr>
          <w:rFonts w:cs="Times New Roman" w:hAnsi="Times New Roman" w:ascii="Times New Roman"/>
          <w:sz w:val="24"/>
          <w:szCs w:val="24"/>
        </w:rPr>
        <w:tab/>
      </w:r>
      <w:r w:rsidRPr="0087578F">
        <w:rPr>
          <w:rFonts w:cs="Times New Roman" w:hAnsi="Times New Roman" w:ascii="Times New Roman"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</w:t>
      </w:r>
      <w:r w:rsidR="006D0A9B">
        <w:rPr>
          <w:rFonts w:cs="Times New Roman" w:hAnsi="Times New Roman" w:ascii="Times New Roman"/>
          <w:sz w:val="24"/>
          <w:szCs w:val="24"/>
        </w:rPr>
        <w:t>Ana Markač</w:t>
      </w:r>
    </w:p>
    <w:p w:rsidRDefault="00F1370E" w:rsidP="0087578F" w:rsidR="00F1370E" w:rsidRPr="0087578F">
      <w:pPr>
        <w:spacing w:lineRule="auto" w:line="240" w:after="0"/>
        <w:jc w:val="both"/>
        <w:rPr>
          <w:sz w:val="24"/>
          <w:szCs w:val="24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 </w:t>
      </w:r>
    </w:p>
    <w:p w:rsidRDefault="00F1370E" w:rsidP="0087578F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žalba.</w:t>
      </w:r>
    </w:p>
    <w:p w:rsidRDefault="0087578F" w:rsidP="0087578F" w:rsidR="008757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D35" w:rsidP="0087578F" w:rsidR="00C62D3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87578F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ZADARSKA PRIVATNA GIMNAZIJA</w:t>
      </w:r>
      <w:r w:rsidR="006D0A9B" w:rsidRPr="006D0A9B">
        <w:rPr>
          <w:rFonts w:cs="Times New Roman" w:hAnsi="Times New Roman" w:ascii="Times New Roman"/>
          <w:sz w:val="24"/>
          <w:szCs w:val="24"/>
        </w:rPr>
        <w:t xml:space="preserve"> S PRAVOM JAVNOSTI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 Zadar,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i za člana uprave s upozorenjem</w:t>
      </w:r>
    </w:p>
    <w:p w:rsidRDefault="0087578F" w:rsidP="00F1370E" w:rsidR="00F1370E" w:rsidRPr="005C3C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ŽAKLINI KUTIJA</w:t>
      </w:r>
      <w:r w:rsidR="00F1370E"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,  Drage, Zadarska  60, uz upozorenje na adresu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– elektronskim putem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 Zadar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/>
    <w:p w:rsidRDefault="00F1370E" w:rsidP="00F1370E" w:rsidR="00F1370E"/>
    <w:p w:rsidRDefault="001E6BCB" w:rsidR="006A4F98"/>
    <w:sectPr w:rsidSect="005A7FDB" w:rsidR="006A4F98">
      <w:headerReference w:type="default" r:id="rId9"/>
      <w:headerReference w:type="firs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ADD" w:rsidR="00DC6ADD">
      <w:pPr>
        <w:spacing w:lineRule="auto" w:line="240" w:after="0"/>
      </w:pPr>
      <w:r>
        <w:separator/>
      </w:r>
    </w:p>
  </w:endnote>
  <w:endnote w:id="0" w:type="continuationSeparator">
    <w:p w:rsidRDefault="00DC6ADD" w:rsidR="00DC6A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ADD" w:rsidR="00DC6ADD">
      <w:pPr>
        <w:spacing w:lineRule="auto" w:line="240" w:after="0"/>
      </w:pPr>
      <w:r>
        <w:separator/>
      </w:r>
    </w:p>
  </w:footnote>
  <w:footnote w:id="0" w:type="continuationSeparator">
    <w:p w:rsidRDefault="00DC6ADD" w:rsidR="00DC6A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C78" w:rsidP="00360AB6" w:rsidR="00360AB6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1E6BC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7578F" w:rsidP="0087578F" w:rsidR="00631438">
    <w:pPr>
      <w:pStyle w:val="Zaglavlje"/>
      <w:jc w:val="right"/>
    </w:pPr>
    <w:r>
      <w:t>Poslovni broj: 2 St-1163/16-5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78F" w:rsidP="00360AB6" w:rsidR="00360AB6">
    <w:pPr>
      <w:pStyle w:val="Zaglavlje"/>
      <w:jc w:val="right"/>
    </w:pPr>
    <w:r>
      <w:t>Poslovni broj: 2 St-1163/16-5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C3D62"/>
    <w:multiLevelType w:val="hybridMultilevel"/>
    <w:tmpl w:val="D7044B58"/>
    <w:lvl w:tplc="585AFD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9F6D3A"/>
    <w:multiLevelType w:val="hybridMultilevel"/>
    <w:tmpl w:val="6D5A6C92"/>
    <w:lvl w:tplc="6B38DE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784A31"/>
    <w:multiLevelType w:val="hybridMultilevel"/>
    <w:tmpl w:val="34CA9954"/>
    <w:lvl w:tplc="E03CE3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171CFC"/>
    <w:multiLevelType w:val="hybridMultilevel"/>
    <w:tmpl w:val="3892A098"/>
    <w:lvl w:tplc="F7728CB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891671"/>
    <w:multiLevelType w:val="hybridMultilevel"/>
    <w:tmpl w:val="F2BA7094"/>
    <w:lvl w:tplc="CAAEF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52FCF"/>
    <w:multiLevelType w:val="hybridMultilevel"/>
    <w:tmpl w:val="313C1AE8"/>
    <w:lvl w:tplc="F0FC7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AC2"/>
    <w:rsid w:val="001E6BCB"/>
    <w:rsid w:val="003263D3"/>
    <w:rsid w:val="00455087"/>
    <w:rsid w:val="005C3C78"/>
    <w:rsid w:val="006D0A9B"/>
    <w:rsid w:val="00791AC2"/>
    <w:rsid w:val="0087578F"/>
    <w:rsid w:val="00B8339E"/>
    <w:rsid w:val="00C62D35"/>
    <w:rsid w:val="00CD3CE1"/>
    <w:rsid w:val="00DC6ADD"/>
    <w:rsid w:val="00DE0DC2"/>
    <w:rsid w:val="00F1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70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C3C7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757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578F"/>
  </w:style>
  <w:style w:styleId="Tekstrezerviranogmjesta" w:type="character">
    <w:name w:val="Placeholder Text"/>
    <w:basedOn w:val="Zadanifontodlomka"/>
    <w:uiPriority w:val="99"/>
    <w:semiHidden/>
    <w:rsid w:val="00DE0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D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0DC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0D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0D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70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C3C7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757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578F"/>
  </w:style>
  <w:style w:styleId="Tekstrezerviranogmjesta" w:type="character">
    <w:name w:val="Placeholder Text"/>
    <w:basedOn w:val="Zadanifontodlomka"/>
    <w:uiPriority w:val="99"/>
    <w:semiHidden/>
    <w:rsid w:val="00DE0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D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0D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0D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0D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1831</properties:Characters>
  <properties:Lines>68</properties:Lines>
  <properties:Paragraphs>26</properties:Paragraphs>
  <properties:TotalTime>5</properties:TotalTime>
  <properties:ScaleCrop>false</properties:ScaleCrop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2017-01-19T07:59:00Z</dcterms:created>
  <dc:creator>Marijana Žuža</dc:creator>
  <dc:description/>
  <cp:keywords/>
  <cp:lastModifiedBy>Marijana Žuža</cp:lastModifiedBy>
  <cp:lastPrinted>2017-01-24T12:16:00Z</cp:lastPrinted>
  <dcterms:modified xmlns:xsi="http://www.w3.org/2001/XMLSchema-instance" xsi:type="dcterms:W3CDTF">2017-01-24T12:47:00Z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