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edc1" w14:paraId="35cedc1" w:rsidRDefault="00542B36" w:rsidP="00542B36" w:rsidR="00542B3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2E51CA">
        <w:t>3569</w:t>
      </w:r>
      <w:r>
        <w:t>/16</w:t>
      </w:r>
    </w:p>
    <w:p w:rsidRDefault="00542B36" w:rsidP="00542B36" w:rsidR="00542B36">
      <w:pPr>
        <w:jc w:val="both"/>
      </w:pPr>
      <w:r>
        <w:t xml:space="preserve">     REPUBLIKA HRVATSKA</w:t>
      </w:r>
    </w:p>
    <w:p w:rsidRDefault="00542B36" w:rsidP="00542B36" w:rsidR="00542B36">
      <w:pPr>
        <w:jc w:val="both"/>
      </w:pPr>
      <w:r>
        <w:t>TRGOVAČKI SUD U ZAGREBU</w:t>
      </w:r>
    </w:p>
    <w:p w:rsidRDefault="00542B36" w:rsidP="00542B36" w:rsidR="00542B36">
      <w:pPr>
        <w:jc w:val="both"/>
      </w:pPr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</w:p>
    <w:p w:rsidRDefault="00542B36" w:rsidP="00542B36" w:rsidR="00542B36">
      <w:pPr>
        <w:jc w:val="center"/>
      </w:pPr>
    </w:p>
    <w:p w:rsidRDefault="00542B36" w:rsidP="00542B36" w:rsidR="00542B36">
      <w:pPr>
        <w:jc w:val="center"/>
      </w:pPr>
      <w:r>
        <w:t>R E P U B L I K A  H R V A T S K A</w:t>
      </w:r>
    </w:p>
    <w:p w:rsidRDefault="00542B36" w:rsidP="00542B36" w:rsidR="00542B36">
      <w:pPr>
        <w:jc w:val="both"/>
      </w:pPr>
    </w:p>
    <w:p w:rsidRDefault="00542B36" w:rsidP="00542B36" w:rsidR="00542B3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542B36" w:rsidP="00542B36" w:rsidR="00542B36">
      <w:pPr>
        <w:jc w:val="both"/>
      </w:pPr>
    </w:p>
    <w:p w:rsidRDefault="00542B36" w:rsidP="00542B36" w:rsidR="00542B36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2E51CA" w:rsidRPr="000E494A">
        <w:rPr>
          <w:lang w:val="pt-BR"/>
        </w:rPr>
        <w:t xml:space="preserve">OREŠEC j.d.o.o., </w:t>
      </w:r>
      <w:proofErr w:type="spellStart"/>
      <w:r w:rsidR="002E51CA" w:rsidRPr="000E494A">
        <w:t>Sušobreg</w:t>
      </w:r>
      <w:proofErr w:type="spellEnd"/>
      <w:r w:rsidR="002E51CA" w:rsidRPr="000E494A">
        <w:t xml:space="preserve">-dio (Donji </w:t>
      </w:r>
      <w:proofErr w:type="spellStart"/>
      <w:r w:rsidR="002E51CA" w:rsidRPr="000E494A">
        <w:t>Sušobreg</w:t>
      </w:r>
      <w:proofErr w:type="spellEnd"/>
      <w:r w:rsidR="002E51CA" w:rsidRPr="000E494A">
        <w:t xml:space="preserve">), Donji </w:t>
      </w:r>
      <w:proofErr w:type="spellStart"/>
      <w:r w:rsidR="002E51CA" w:rsidRPr="000E494A">
        <w:t>Sušobreg</w:t>
      </w:r>
      <w:proofErr w:type="spellEnd"/>
      <w:r w:rsidR="002E51CA" w:rsidRPr="000E494A">
        <w:t xml:space="preserve"> 9B, </w:t>
      </w:r>
      <w:proofErr w:type="spellStart"/>
      <w:r w:rsidR="002E51CA" w:rsidRPr="000E494A">
        <w:t>OIB</w:t>
      </w:r>
      <w:proofErr w:type="spellEnd"/>
      <w:r w:rsidR="002E51CA" w:rsidRPr="000E494A">
        <w:t>: 78099538288</w:t>
      </w:r>
      <w:r>
        <w:t xml:space="preserve">, </w:t>
      </w:r>
      <w:r w:rsidR="003E3BCC">
        <w:t>24</w:t>
      </w:r>
      <w:r>
        <w:t xml:space="preserve">. </w:t>
      </w:r>
      <w:r w:rsidR="003E3BCC">
        <w:t>siječnja</w:t>
      </w:r>
      <w:r>
        <w:t xml:space="preserve"> 201</w:t>
      </w:r>
      <w:r w:rsidR="003E3BCC">
        <w:t>8</w:t>
      </w:r>
      <w:r>
        <w:t>.</w:t>
      </w:r>
    </w:p>
    <w:p w:rsidRDefault="00542B36" w:rsidP="00542B36" w:rsidR="00542B36">
      <w:pPr>
        <w:jc w:val="center"/>
      </w:pPr>
    </w:p>
    <w:p w:rsidRDefault="00542B36" w:rsidP="00542B36" w:rsidR="00542B3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542B36" w:rsidP="00542B36" w:rsidR="00542B36">
      <w:pPr>
        <w:jc w:val="center"/>
      </w:pPr>
    </w:p>
    <w:p w:rsidRDefault="00542B36" w:rsidP="00542B36" w:rsidR="00542B36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3E3BCC">
        <w:t xml:space="preserve">troškove u </w:t>
      </w:r>
      <w:r>
        <w:t xml:space="preserve">iznosu od </w:t>
      </w:r>
      <w:r w:rsidR="002E51CA">
        <w:t xml:space="preserve">159,10 </w:t>
      </w:r>
      <w:r>
        <w:t xml:space="preserve">kn privremenom stečajnom upravitelju Dinki Trumbić, Split, </w:t>
      </w:r>
      <w:proofErr w:type="spellStart"/>
      <w:r>
        <w:t>Lovretska</w:t>
      </w:r>
      <w:proofErr w:type="spellEnd"/>
      <w:r>
        <w:t xml:space="preserve"> 10, </w:t>
      </w:r>
      <w:proofErr w:type="spellStart"/>
      <w:r>
        <w:t>OIB</w:t>
      </w:r>
      <w:proofErr w:type="spellEnd"/>
      <w:r>
        <w:t xml:space="preserve">: 43468134790, na račun </w:t>
      </w:r>
      <w:proofErr w:type="spellStart"/>
      <w:r>
        <w:t>IBAN</w:t>
      </w:r>
      <w:proofErr w:type="spellEnd"/>
      <w:r>
        <w:t>: HR7723600003116358530, koji se vodi kod Zagrebačka banka d.d.</w:t>
      </w:r>
    </w:p>
    <w:p w:rsidRDefault="00542B36" w:rsidP="00542B36" w:rsidR="00542B36">
      <w:pPr>
        <w:ind w:firstLine="708"/>
        <w:jc w:val="both"/>
      </w:pPr>
    </w:p>
    <w:p w:rsidRDefault="00542B36" w:rsidP="00542B36" w:rsidR="00542B36">
      <w:pPr>
        <w:jc w:val="center"/>
      </w:pPr>
      <w:r>
        <w:t>Obrazloženje</w:t>
      </w:r>
    </w:p>
    <w:p w:rsidRDefault="00542B36" w:rsidP="00542B36" w:rsidR="00542B36">
      <w:pPr>
        <w:jc w:val="center"/>
        <w:rPr>
          <w:b/>
        </w:rPr>
      </w:pPr>
    </w:p>
    <w:p w:rsidRDefault="00542B36" w:rsidP="00D17794" w:rsidR="00D17794">
      <w:pPr>
        <w:ind w:firstLine="708"/>
        <w:jc w:val="both"/>
      </w:pPr>
      <w:r>
        <w:t xml:space="preserve">(Privremeni) stečajni upravitelj Dinka Trumbić, Split, </w:t>
      </w:r>
      <w:proofErr w:type="spellStart"/>
      <w:r>
        <w:t>Lovretska</w:t>
      </w:r>
      <w:proofErr w:type="spellEnd"/>
      <w:r>
        <w:t xml:space="preserve"> 10, </w:t>
      </w:r>
      <w:proofErr w:type="spellStart"/>
      <w:r>
        <w:t>OIB</w:t>
      </w:r>
      <w:proofErr w:type="spellEnd"/>
      <w:r>
        <w:t xml:space="preserve">: 43468134790, dostavio je, </w:t>
      </w:r>
      <w:r w:rsidR="003E3BCC">
        <w:t xml:space="preserve">23. siječnja 2018., </w:t>
      </w:r>
      <w:r>
        <w:t xml:space="preserve">ovom sudu zahtjev za </w:t>
      </w:r>
      <w:r w:rsidR="003E3BCC">
        <w:t xml:space="preserve">isplatu stvarnih troškova u iznosu od </w:t>
      </w:r>
      <w:r w:rsidR="00E27404">
        <w:t xml:space="preserve">159,10 </w:t>
      </w:r>
      <w:r w:rsidR="003E3BCC">
        <w:t>kn koji su određeni rješenjem ovoga suda od 18. prosinca 2017.</w:t>
      </w:r>
      <w:r w:rsidR="00D17794" w:rsidRPr="00D17794">
        <w:t xml:space="preserve"> </w:t>
      </w:r>
      <w:r w:rsidR="00D17794">
        <w:t xml:space="preserve">na račun </w:t>
      </w:r>
      <w:proofErr w:type="spellStart"/>
      <w:r w:rsidR="00D17794">
        <w:t>IBAN</w:t>
      </w:r>
      <w:proofErr w:type="spellEnd"/>
      <w:r w:rsidR="00D17794">
        <w:t>: HR7723600003116358530, koji se vodi kod Zagrebačka banka d.d.</w:t>
      </w:r>
    </w:p>
    <w:p w:rsidRDefault="003E3BCC" w:rsidP="00542B36" w:rsidR="003E3BCC">
      <w:pPr>
        <w:ind w:firstLine="708"/>
        <w:jc w:val="both"/>
      </w:pPr>
    </w:p>
    <w:p w:rsidRDefault="003E3BCC" w:rsidP="00D17794" w:rsidR="00D17794">
      <w:pPr>
        <w:ind w:firstLine="708"/>
        <w:jc w:val="both"/>
      </w:pPr>
      <w:r>
        <w:t xml:space="preserve">S obzirom na to da su rješenjem ovoga suda od 18. prosinca 2017. </w:t>
      </w:r>
      <w:r w:rsidR="00D17794">
        <w:t xml:space="preserve">određeni troškovi privremenog stečajnog upravitelja u iznosu od </w:t>
      </w:r>
      <w:r w:rsidR="00E27404">
        <w:t xml:space="preserve">159,10 </w:t>
      </w:r>
      <w:r w:rsidR="00D17794">
        <w:t>kn, ali nije određena njihova isplata, to je, na zahtjev privremenog stečajnog upravitelja, odlučeno kao u izreci ovog zaključka.</w:t>
      </w:r>
    </w:p>
    <w:p w:rsidRDefault="00D17794" w:rsidP="00D17794" w:rsidR="00D17794">
      <w:pPr>
        <w:ind w:firstLine="708"/>
        <w:jc w:val="both"/>
      </w:pPr>
    </w:p>
    <w:p w:rsidRDefault="00542B36" w:rsidP="00542B36" w:rsidR="00542B36">
      <w:pPr>
        <w:jc w:val="center"/>
      </w:pPr>
      <w:r>
        <w:t xml:space="preserve">U Zagrebu </w:t>
      </w:r>
      <w:r w:rsidR="003E3BCC">
        <w:t>24. siječnja 2018</w:t>
      </w:r>
      <w:r>
        <w:t>.</w:t>
      </w:r>
    </w:p>
    <w:p w:rsidRDefault="00542B36" w:rsidP="00542B36" w:rsidR="00542B36">
      <w:pPr>
        <w:ind w:firstLine="720" w:left="7068"/>
      </w:pPr>
      <w:r>
        <w:t>Sudac</w:t>
      </w:r>
    </w:p>
    <w:p w:rsidRDefault="00542B36" w:rsidP="00542B36" w:rsidR="00542B36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proofErr w:type="spellStart"/>
      <w:r>
        <w:t>mr.sc</w:t>
      </w:r>
      <w:proofErr w:type="spellEnd"/>
      <w:r>
        <w:t>. Ivana Koštarić Fegeš</w:t>
      </w:r>
      <w:r w:rsidR="002C2748">
        <w:t>, v.r.</w:t>
      </w:r>
      <w:r>
        <w:t xml:space="preserve"> </w:t>
      </w:r>
    </w:p>
    <w:p w:rsidRDefault="00542B36" w:rsidP="00542B36" w:rsidR="00542B36">
      <w:pPr>
        <w:jc w:val="both"/>
      </w:pPr>
      <w:r>
        <w:t>Uputa o pravnom lijeku:</w:t>
      </w:r>
    </w:p>
    <w:p w:rsidRDefault="00542B36" w:rsidP="00542B36" w:rsidR="00542B3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zaključka nije dopušten pravni lijek (čl. 19. st. 7. </w:t>
      </w:r>
      <w:proofErr w:type="spellStart"/>
      <w:r>
        <w:t>SZ</w:t>
      </w:r>
      <w:proofErr w:type="spellEnd"/>
      <w:r>
        <w:t>).</w:t>
      </w:r>
    </w:p>
    <w:p w:rsidRDefault="00542B36" w:rsidP="00542B36" w:rsidR="00542B36">
      <w:pPr>
        <w:jc w:val="both"/>
      </w:pPr>
    </w:p>
    <w:p w:rsidRDefault="002C2748" w:rsidP="002C2748" w:rsidR="002C2748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C2748" w:rsidP="002C2748" w:rsidR="00DD7980" w:rsidRPr="00542B36">
      <w:r>
        <w:t xml:space="preserve">Katarina </w:t>
      </w:r>
      <w:proofErr w:type="spellStart"/>
      <w:r>
        <w:t>Drndelić</w:t>
      </w:r>
      <w:proofErr w:type="spellEnd"/>
    </w:p>
    <w:sectPr w:rsidSect="00F951CB" w:rsidR="00DD7980" w:rsidRPr="00542B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17794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7B0112">
      <w:t>3583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2259"/>
    <w:rsid w:val="000158C2"/>
    <w:rsid w:val="000231E7"/>
    <w:rsid w:val="00024F7C"/>
    <w:rsid w:val="00044035"/>
    <w:rsid w:val="00047B23"/>
    <w:rsid w:val="000513B9"/>
    <w:rsid w:val="00064D28"/>
    <w:rsid w:val="00066E8C"/>
    <w:rsid w:val="000809E1"/>
    <w:rsid w:val="0008193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365E3"/>
    <w:rsid w:val="001454B6"/>
    <w:rsid w:val="00151D27"/>
    <w:rsid w:val="0015511C"/>
    <w:rsid w:val="001A2A74"/>
    <w:rsid w:val="001A3D4B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49D0"/>
    <w:rsid w:val="00215206"/>
    <w:rsid w:val="00220B7A"/>
    <w:rsid w:val="00232C8D"/>
    <w:rsid w:val="002462A6"/>
    <w:rsid w:val="00257742"/>
    <w:rsid w:val="002610AB"/>
    <w:rsid w:val="00264F86"/>
    <w:rsid w:val="0027371E"/>
    <w:rsid w:val="00284272"/>
    <w:rsid w:val="00285BB9"/>
    <w:rsid w:val="002929E8"/>
    <w:rsid w:val="002B3EBA"/>
    <w:rsid w:val="002C2748"/>
    <w:rsid w:val="002D0595"/>
    <w:rsid w:val="002D0DC1"/>
    <w:rsid w:val="002D63DF"/>
    <w:rsid w:val="002E51CA"/>
    <w:rsid w:val="002F0C4B"/>
    <w:rsid w:val="002F193C"/>
    <w:rsid w:val="002F28CE"/>
    <w:rsid w:val="00300BD9"/>
    <w:rsid w:val="00303B1B"/>
    <w:rsid w:val="00303F25"/>
    <w:rsid w:val="003101FF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E3BCC"/>
    <w:rsid w:val="003E5610"/>
    <w:rsid w:val="003F1754"/>
    <w:rsid w:val="004011B1"/>
    <w:rsid w:val="00405230"/>
    <w:rsid w:val="00407B16"/>
    <w:rsid w:val="00412433"/>
    <w:rsid w:val="00413329"/>
    <w:rsid w:val="004167B3"/>
    <w:rsid w:val="00416CCD"/>
    <w:rsid w:val="00420FCC"/>
    <w:rsid w:val="004308E8"/>
    <w:rsid w:val="00444A71"/>
    <w:rsid w:val="00452240"/>
    <w:rsid w:val="00453D54"/>
    <w:rsid w:val="00456FCA"/>
    <w:rsid w:val="00460B39"/>
    <w:rsid w:val="0046383B"/>
    <w:rsid w:val="004639F4"/>
    <w:rsid w:val="0046534A"/>
    <w:rsid w:val="00465505"/>
    <w:rsid w:val="0046599A"/>
    <w:rsid w:val="00470309"/>
    <w:rsid w:val="00472537"/>
    <w:rsid w:val="00472ACF"/>
    <w:rsid w:val="004743B2"/>
    <w:rsid w:val="00482ED1"/>
    <w:rsid w:val="004846C8"/>
    <w:rsid w:val="0048537E"/>
    <w:rsid w:val="00491674"/>
    <w:rsid w:val="00493131"/>
    <w:rsid w:val="004942C5"/>
    <w:rsid w:val="00494E0B"/>
    <w:rsid w:val="004A2A98"/>
    <w:rsid w:val="004A7D53"/>
    <w:rsid w:val="004B3916"/>
    <w:rsid w:val="004B72F4"/>
    <w:rsid w:val="004B7F1B"/>
    <w:rsid w:val="004C38EA"/>
    <w:rsid w:val="004C51AF"/>
    <w:rsid w:val="004D4FCD"/>
    <w:rsid w:val="004E1639"/>
    <w:rsid w:val="004E6273"/>
    <w:rsid w:val="004F138E"/>
    <w:rsid w:val="004F2A39"/>
    <w:rsid w:val="004F60C6"/>
    <w:rsid w:val="004F765D"/>
    <w:rsid w:val="004F782C"/>
    <w:rsid w:val="0050136E"/>
    <w:rsid w:val="005029D2"/>
    <w:rsid w:val="00514089"/>
    <w:rsid w:val="005245A3"/>
    <w:rsid w:val="00542B36"/>
    <w:rsid w:val="00544094"/>
    <w:rsid w:val="00545D2E"/>
    <w:rsid w:val="00551BFA"/>
    <w:rsid w:val="00556212"/>
    <w:rsid w:val="00564F6F"/>
    <w:rsid w:val="00566C5B"/>
    <w:rsid w:val="005671BF"/>
    <w:rsid w:val="00584CA2"/>
    <w:rsid w:val="005856D8"/>
    <w:rsid w:val="00586194"/>
    <w:rsid w:val="005A1BA4"/>
    <w:rsid w:val="005B1E66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D2029"/>
    <w:rsid w:val="006E3AC0"/>
    <w:rsid w:val="006F5863"/>
    <w:rsid w:val="00700C0F"/>
    <w:rsid w:val="00706BB9"/>
    <w:rsid w:val="00713352"/>
    <w:rsid w:val="00727D55"/>
    <w:rsid w:val="00730A98"/>
    <w:rsid w:val="00731304"/>
    <w:rsid w:val="00741156"/>
    <w:rsid w:val="00741E0A"/>
    <w:rsid w:val="007526A3"/>
    <w:rsid w:val="00755EC4"/>
    <w:rsid w:val="00765414"/>
    <w:rsid w:val="00765485"/>
    <w:rsid w:val="0077090F"/>
    <w:rsid w:val="00783182"/>
    <w:rsid w:val="00786AFF"/>
    <w:rsid w:val="00791089"/>
    <w:rsid w:val="007A5731"/>
    <w:rsid w:val="007A7833"/>
    <w:rsid w:val="007B0112"/>
    <w:rsid w:val="007C2CA9"/>
    <w:rsid w:val="007C7A92"/>
    <w:rsid w:val="007D0D00"/>
    <w:rsid w:val="007E2F37"/>
    <w:rsid w:val="007E42E9"/>
    <w:rsid w:val="007F2247"/>
    <w:rsid w:val="007F2347"/>
    <w:rsid w:val="007F358D"/>
    <w:rsid w:val="007F3658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C09E8"/>
    <w:rsid w:val="008E1B9F"/>
    <w:rsid w:val="008E3C50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1446"/>
    <w:rsid w:val="00965E79"/>
    <w:rsid w:val="0097005E"/>
    <w:rsid w:val="00971B6D"/>
    <w:rsid w:val="00972E0E"/>
    <w:rsid w:val="00975EA1"/>
    <w:rsid w:val="0098035F"/>
    <w:rsid w:val="00981A18"/>
    <w:rsid w:val="009833B6"/>
    <w:rsid w:val="00992F47"/>
    <w:rsid w:val="009A32E9"/>
    <w:rsid w:val="009B093A"/>
    <w:rsid w:val="009C27DC"/>
    <w:rsid w:val="009D2124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27ABA"/>
    <w:rsid w:val="00A30971"/>
    <w:rsid w:val="00A31680"/>
    <w:rsid w:val="00A367CA"/>
    <w:rsid w:val="00A43EB0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95C8F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58C0"/>
    <w:rsid w:val="00B0620F"/>
    <w:rsid w:val="00B161C5"/>
    <w:rsid w:val="00B22FB9"/>
    <w:rsid w:val="00B25053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44DB"/>
    <w:rsid w:val="00C55BBD"/>
    <w:rsid w:val="00C611C2"/>
    <w:rsid w:val="00C65FBB"/>
    <w:rsid w:val="00C75DFD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794"/>
    <w:rsid w:val="00D17F26"/>
    <w:rsid w:val="00D40CF8"/>
    <w:rsid w:val="00D4225B"/>
    <w:rsid w:val="00D51A89"/>
    <w:rsid w:val="00D544BA"/>
    <w:rsid w:val="00D7326B"/>
    <w:rsid w:val="00D7425F"/>
    <w:rsid w:val="00D74DEB"/>
    <w:rsid w:val="00D77564"/>
    <w:rsid w:val="00D77B71"/>
    <w:rsid w:val="00D82678"/>
    <w:rsid w:val="00D87995"/>
    <w:rsid w:val="00D902A4"/>
    <w:rsid w:val="00D96294"/>
    <w:rsid w:val="00DA34AC"/>
    <w:rsid w:val="00DA47DC"/>
    <w:rsid w:val="00DA4C27"/>
    <w:rsid w:val="00DA507C"/>
    <w:rsid w:val="00DB39E4"/>
    <w:rsid w:val="00DB67B0"/>
    <w:rsid w:val="00DC5C8E"/>
    <w:rsid w:val="00DD5300"/>
    <w:rsid w:val="00DD7980"/>
    <w:rsid w:val="00DE0840"/>
    <w:rsid w:val="00DE73F2"/>
    <w:rsid w:val="00DF0201"/>
    <w:rsid w:val="00E13BA0"/>
    <w:rsid w:val="00E13BD2"/>
    <w:rsid w:val="00E14114"/>
    <w:rsid w:val="00E16CBB"/>
    <w:rsid w:val="00E1775C"/>
    <w:rsid w:val="00E24DD6"/>
    <w:rsid w:val="00E27404"/>
    <w:rsid w:val="00E2746B"/>
    <w:rsid w:val="00E3471C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C5E9C"/>
    <w:rsid w:val="00EE0CED"/>
    <w:rsid w:val="00EE507E"/>
    <w:rsid w:val="00EF1E29"/>
    <w:rsid w:val="00EF3A08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05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C2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C2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364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St-3569/2016-31</izvorni_sadrzaj>
    <derivirana_varijabla naziv="DomainObject.Oznaka_1">St-3569/2016-31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3569</izvorni_sadrzaj>
    <derivirana_varijabla naziv="DomainObject.Predmet.Broj_1">3569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St-3569/2016</izvorni_sadrzaj>
    <derivirana_varijabla naziv="DomainObject.Predmet.OznakaBroj_1">St-3569/2016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OREŠEC jednostavno društvo s ograničenom odgovornošću za proizvodnju, trgovinu i usluge</izvorni_sadrzaj>
    <derivirana_varijabla naziv="DomainObject.Predmet.ProtustrankaFormated_1">  OREŠEC jednostavno društvo s ograničenom odgovornošću za proizvodnju, trgovinu i usluge</derivirana_varijabla>
  </DomainObject.Predmet.ProtustrankaFormated>
  <DomainObject.Predmet.ProtustrankaFormatedOIB>
    <izvorni_sadrzaj>  OREŠEC jednostavno društvo s ograničenom odgovornošću za proizvodnju, trgovinu i usluge, OIB 78099538288</izvorni_sadrzaj>
    <derivirana_varijabla naziv="DomainObject.Predmet.ProtustrankaFormatedOIB_1">  OREŠEC jednostavno društvo s ograničenom odgovornošću za proizvodnju, trgovinu i usluge, OIB 78099538288</derivirana_varijabla>
  </DomainObject.Predmet.ProtustrankaFormatedOIB>
  <DomainObject.Predmet.ProtustrankaFormatedWithAdress>
    <izvorni_sadrzaj> OREŠEC jednostavno društvo s ograničenom odgovornošću za proizvodnju, trgovinu i usluge, Donji Sušobreg 9 B, 49282 Donji Sušobreg</izvorni_sadrzaj>
    <derivirana_varijabla naziv="DomainObject.Predmet.ProtustrankaFormatedWithAdress_1"> OREŠEC jednostavno društvo s ograničenom odgovornošću za proizvodnju, trgovinu i usluge, Donji Sušobreg 9 B, 49282 Donji Sušobreg</derivirana_varijabla>
  </DomainObject.Predmet.ProtustrankaFormatedWithAdress>
  <DomainObject.Predmet.ProtustrankaFormatedWithAdressOIB>
    <izvorni_sadrzaj> OREŠEC jednostavno društvo s ograničenom odgovornošću za proizvodnju, trgovinu i usluge, OIB 78099538288, Donji Sušobreg 9 B, 49282 Donji Sušobreg</izvorni_sadrzaj>
    <derivirana_varijabla naziv="DomainObject.Predmet.ProtustrankaFormatedWithAdressOIB_1"> OREŠEC jednostavno društvo s ograničenom odgovornošću za proizvodnju, trgovinu i usluge, OIB 78099538288, Donji Sušobreg 9 B, 49282 Donji Sušobreg</derivirana_varijabla>
  </DomainObject.Predmet.ProtustrankaFormatedWithAdressOIB>
  <DomainObject.Predmet.ProtustrankaWithAdress>
    <izvorni_sadrzaj>OREŠEC jednostavno društvo s ograničenom odgovornošću za proizvodnju, trgovinu i usluge Donji Sušobreg 9 B, 49282 Donji Sušobreg</izvorni_sadrzaj>
    <derivirana_varijabla naziv="DomainObject.Predmet.ProtustrankaWithAdress_1">OREŠEC jednostavno društvo s ograničenom odgovornošću za proizvodnju, trgovinu i usluge Donji Sušobreg 9 B, 49282 Donji Sušobreg</derivirana_varijabla>
  </DomainObject.Predmet.ProtustrankaWithAdress>
  <DomainObject.Predmet.ProtustrankaWithAdressOIB>
    <izvorni_sadrzaj>OREŠEC jednostavno društvo s ograničenom odgovornošću za proizvodnju, trgovinu i usluge, OIB 78099538288, Donji Sušobreg 9 B, 49282 Donji Sušobreg</izvorni_sadrzaj>
    <derivirana_varijabla naziv="DomainObject.Predmet.ProtustrankaWithAdressOIB_1">OREŠEC jednostavno društvo s ograničenom odgovornošću za proizvodnju, trgovinu i usluge, OIB 78099538288, Donji Sušobreg 9 B, 49282 Donji Sušobreg</derivirana_varijabla>
  </DomainObject.Predmet.ProtustrankaWithAdressOIB>
  <DomainObject.Predmet.ProtustrankaNazivFormated>
    <izvorni_sadrzaj>OREŠEC jednostavno društvo s ograničenom odgovornošću za proizvodnju, trgovinu i usluge</izvorni_sadrzaj>
    <derivirana_varijabla naziv="DomainObject.Predmet.ProtustrankaNazivFormated_1">OREŠEC jednostavno društvo s ograničenom odgovornošću za proizvodnju, trgovinu i usluge</derivirana_varijabla>
  </DomainObject.Predmet.ProtustrankaNazivFormated>
  <DomainObject.Predmet.ProtustrankaNazivFormatedOIB>
    <izvorni_sadrzaj>OREŠEC jednostavno društvo s ograničenom odgovornošću za proizvodnju, trgovinu i usluge, OIB 78099538288</izvorni_sadrzaj>
    <derivirana_varijabla naziv="DomainObject.Predmet.ProtustrankaNazivFormatedOIB_1">OREŠEC jednostavno društvo s ograničenom odgovornošću za proizvodnju, trgovinu i usluge, OIB 78099538288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Orešec</izvorni_sadrzaj>
    <derivirana_varijabla naziv="DomainObject.Predmet.StrankaFormated_1">  FINA Regionalni centar Zagreb; Đurđica Orešec</derivirana_varijabla>
  </DomainObject.Predmet.StrankaFormated>
  <DomainObject.Predmet.StrankaFormatedOIB>
    <izvorni_sadrzaj>  FINA Regionalni centar Zagreb, OIB 85821130368; Đurđica Orešec, OIB 25474558437</izvorni_sadrzaj>
    <derivirana_varijabla naziv="DomainObject.Predmet.StrankaFormatedOIB_1">  FINA Regionalni centar Zagreb, OIB 85821130368; Đurđica Orešec, OIB 25474558437</derivirana_varijabla>
  </DomainObject.Predmet.StrankaFormatedOIB>
  <DomainObject.Predmet.StrankaFormatedWithAdress>
    <izvorni_sadrzaj> FINA Regionalni centar Zagreb, Trg svibanjskih žrtava 1995. br. 1, 10000 Zagreb; Đurđica Orešec, Donji Sušobreg 9 B, 49282 Zagreb</izvorni_sadrzaj>
    <derivirana_varijabla naziv="DomainObject.Predmet.StrankaFormatedWithAdress_1"> FINA Regionalni centar Zagreb, Trg svibanjskih žrtava 1995. br. 1, 10000 Zagreb; Đurđica Orešec, Donji Sušobreg 9 B, 49282 Zagreb</derivirana_varijabla>
  </DomainObject.Predmet.StrankaFormatedWithAdress>
  <DomainObject.Predmet.StrankaFormatedWithAdressOIB>
    <izvorni_sadrzaj> FINA Regionalni centar Zagreb, OIB 85821130368, Trg svibanjskih žrtava 1995. br. 1, 10000 Zagreb; Đurđica Orešec, OIB 25474558437, Donji Sušobreg 9 B, 49282 Zagreb</izvorni_sadrzaj>
    <derivirana_varijabla naziv="DomainObject.Predmet.StrankaFormatedWithAdressOIB_1"> FINA Regionalni centar Zagreb, OIB 85821130368, Trg svibanjskih žrtava 1995. br. 1, 10000 Zagreb; Đurđica Orešec, OIB 25474558437, Donji Sušobreg 9 B, 49282 Zagreb</derivirana_varijabla>
  </DomainObject.Predmet.StrankaFormatedWithAdressOIB>
  <DomainObject.Predmet.StrankaWithAdress>
    <izvorni_sadrzaj>FINA Regionalni centar Zagreb Trg svibanjskih žrtava 1995. br. 1,10000 Zagreb,Đurđica Orešec Donji Sušobreg 9 B,49282 Zagreb</izvorni_sadrzaj>
    <derivirana_varijabla naziv="DomainObject.Predmet.StrankaWithAdress_1">FINA Regionalni centar Zagreb Trg svibanjskih žrtava 1995. br. 1,10000 Zagreb,Đurđica Orešec Donji Sušobreg 9 B,49282 Zagreb</derivirana_varijabla>
  </DomainObject.Predmet.StrankaWithAdress>
  <DomainObject.Predmet.StrankaWithAdressOIB>
    <izvorni_sadrzaj>FINA Regionalni centar Zagreb, OIB 85821130368, Trg svibanjskih žrtava 1995. br. 1,10000 Zagreb,Đurđica Orešec, OIB 25474558437, Donji Sušobreg 9 B,49282 Zagreb</izvorni_sadrzaj>
    <derivirana_varijabla naziv="DomainObject.Predmet.StrankaWithAdressOIB_1">FINA Regionalni centar Zagreb, OIB 85821130368, Trg svibanjskih žrtava 1995. br. 1,10000 Zagreb,Đurđica Orešec, OIB 25474558437, Donji Sušobreg 9 B,49282 Zagreb</derivirana_varijabla>
  </DomainObject.Predmet.StrankaWithAdressOIB>
  <DomainObject.Predmet.StrankaNazivFormated>
    <izvorni_sadrzaj>FINA Regionalni centar Zagreb,Đurđica Orešec</izvorni_sadrzaj>
    <derivirana_varijabla naziv="DomainObject.Predmet.StrankaNazivFormated_1">FINA Regionalni centar Zagreb,Đurđica Orešec</derivirana_varijabla>
  </DomainObject.Predmet.StrankaNazivFormated>
  <DomainObject.Predmet.StrankaNazivFormatedOIB>
    <izvorni_sadrzaj>FINA Regionalni centar Zagreb, OIB 85821130368,Đurđica Orešec, OIB 25474558437</izvorni_sadrzaj>
    <derivirana_varijabla naziv="DomainObject.Predmet.StrankaNazivFormatedOIB_1">FINA Regionalni centar Zagreb, OIB 85821130368,Đurđica Orešec, OIB 25474558437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Đurđica Orešec</item>
    </izvorni_sadrzaj>
    <derivirana_varijabla naziv="DomainObject.Predmet.StrankaListFormated_1">
      <item>FINA Regionalni centar Zagreb</item>
      <item>Đurđica Orešec</item>
    </derivirana_varijabla>
  </DomainObject.Predmet.StrankaListFormated>
  <DomainObject.Predmet.StrankaListFormatedOIB>
    <izvorni_sadrzaj>
      <item>FINA Regionalni centar Zagreb, OIB 85821130368</item>
      <item>Đurđica Orešec, OIB 25474558437</item>
    </izvorni_sadrzaj>
    <derivirana_varijabla naziv="DomainObject.Predmet.StrankaListFormatedOIB_1">
      <item>FINA Regionalni centar Zagreb, OIB 85821130368</item>
      <item>Đurđica Orešec, OIB 25474558437</item>
    </derivirana_varijabla>
  </DomainObject.Predmet.StrankaListFormatedOIB>
  <DomainObject.Predmet.StrankaListFormatedWithAdress>
    <izvorni_sadrzaj>
      <item>FINA Regionalni centar Zagreb, Trg svibanjskih žrtava 1995. br. 1, 10000 Zagreb</item>
      <item>Đurđica Orešec, Donji Sušobreg 9 B, 49282 Zagreb</item>
    </izvorni_sadrzaj>
    <derivirana_varijabla naziv="DomainObject.Predmet.StrankaListFormatedWithAdress_1">
      <item>FINA Regionalni centar Zagreb, Trg svibanjskih žrtava 1995. br. 1, 10000 Zagreb</item>
      <item>Đurđica Orešec, Donji Sušobreg 9 B, 49282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Đurđica Orešec, OIB 25474558437, Donji Sušobreg 9 B, 49282 Zagreb</item>
    </izvorni_sadrzaj>
    <derivirana_varijabla naziv="DomainObject.Predmet.StrankaListFormatedWithAdressOIB_1">
      <item>FINA Regionalni centar Zagreb, OIB 85821130368, Trg svibanjskih žrtava 1995. br. 1, 10000 Zagreb</item>
      <item>Đurđica Orešec, OIB 25474558437, Donji Sušobreg 9 B, 49282 Zagreb</item>
    </derivirana_varijabla>
  </DomainObject.Predmet.StrankaListFormatedWithAdressOIB>
  <DomainObject.Predmet.StrankaListNazivFormated>
    <izvorni_sadrzaj>
      <item>FINA Regionalni centar Zagreb</item>
      <item>Đurđica Orešec</item>
    </izvorni_sadrzaj>
    <derivirana_varijabla naziv="DomainObject.Predmet.StrankaListNazivFormated_1">
      <item>FINA Regionalni centar Zagreb</item>
      <item>Đurđica Orešec</item>
    </derivirana_varijabla>
  </DomainObject.Predmet.StrankaListNazivFormated>
  <DomainObject.Predmet.StrankaListNazivFormatedOIB>
    <izvorni_sadrzaj>
      <item>FINA Regionalni centar Zagreb, OIB 85821130368</item>
      <item>Đurđica Orešec, OIB 25474558437</item>
    </izvorni_sadrzaj>
    <derivirana_varijabla naziv="DomainObject.Predmet.StrankaListNazivFormatedOIB_1">
      <item>FINA Regionalni centar Zagreb, OIB 85821130368</item>
      <item>Đurđica Orešec, OIB 25474558437</item>
    </derivirana_varijabla>
  </DomainObject.Predmet.StrankaListNazivFormatedOIB>
  <DomainObject.Predmet.ProtuStrankaListFormated>
    <izvorni_sadrzaj>
      <item>OREŠEC jednostavno društvo s ograničenom odgovornošću za proizvodnju, trgovinu i usluge</item>
    </izvorni_sadrzaj>
    <derivirana_varijabla naziv="DomainObject.Predmet.ProtuStrankaListFormated_1">
      <item>OREŠEC jednostavno društvo s ograničenom odgovornošću za proizvodnju, trgovinu i usluge</item>
    </derivirana_varijabla>
  </DomainObject.Predmet.ProtuStrankaListFormated>
  <DomainObject.Predmet.ProtuStrankaListFormatedOIB>
    <izvorni_sadrzaj>
      <item>OREŠEC jednostavno društvo s ograničenom odgovornošću za proizvodnju, trgovinu i usluge, OIB 78099538288</item>
    </izvorni_sadrzaj>
    <derivirana_varijabla naziv="DomainObject.Predmet.ProtuStrankaListFormatedOIB_1">
      <item>OREŠEC jednostavno društvo s ograničenom odgovornošću za proizvodnju, trgovinu i usluge, OIB 78099538288</item>
    </derivirana_varijabla>
  </DomainObject.Predmet.ProtuStrankaListFormatedOIB>
  <DomainObject.Predmet.ProtuStrankaListFormatedWithAdress>
    <izvorni_sadrzaj>
      <item>OREŠEC jednostavno društvo s ograničenom odgovornošću za proizvodnju, trgovinu i usluge, Donji Sušobreg 9 B, 49282 Donji Sušobreg</item>
    </izvorni_sadrzaj>
    <derivirana_varijabla naziv="DomainObject.Predmet.ProtuStrankaListFormatedWithAdress_1">
      <item>OREŠEC jednostavno društvo s ograničenom odgovornošću za proizvodnju, trgovinu i usluge, Donji Sušobreg 9 B, 49282 Donji Sušobreg</item>
    </derivirana_varijabla>
  </DomainObject.Predmet.ProtuStrankaListFormatedWithAdress>
  <DomainObject.Predmet.ProtuStrankaListFormatedWithAdressOIB>
    <izvorni_sadrzaj>
      <item>OREŠEC jednostavno društvo s ograničenom odgovornošću za proizvodnju, trgovinu i usluge, OIB 78099538288, Donji Sušobreg 9 B, 49282 Donji Sušobreg</item>
    </izvorni_sadrzaj>
    <derivirana_varijabla naziv="DomainObject.Predmet.ProtuStrankaListFormatedWithAdressOIB_1">
      <item>OREŠEC jednostavno društvo s ograničenom odgovornošću za proizvodnju, trgovinu i usluge, OIB 78099538288, Donji Sušobreg 9 B, 49282 Donji Sušobreg</item>
    </derivirana_varijabla>
  </DomainObject.Predmet.ProtuStrankaListFormatedWithAdressOIB>
  <DomainObject.Predmet.ProtuStrankaListNazivFormated>
    <izvorni_sadrzaj>
      <item>OREŠEC jednostavno društvo s ograničenom odgovornošću za proizvodnju, trgovinu i usluge</item>
    </izvorni_sadrzaj>
    <derivirana_varijabla naziv="DomainObject.Predmet.ProtuStrankaListNazivFormated_1">
      <item>OREŠEC jednostavno društvo s ograničenom odgovornošću za proizvodnju, trgovinu i usluge</item>
    </derivirana_varijabla>
  </DomainObject.Predmet.ProtuStrankaListNazivFormated>
  <DomainObject.Predmet.ProtuStrankaListNazivFormatedOIB>
    <izvorni_sadrzaj>
      <item>OREŠEC jednostavno društvo s ograničenom odgovornošću za proizvodnju, trgovinu i usluge, OIB 78099538288</item>
    </izvorni_sadrzaj>
    <derivirana_varijabla naziv="DomainObject.Predmet.ProtuStrankaListNazivFormatedOIB_1">
      <item>OREŠEC jednostavno društvo s ograničenom odgovornošću za proizvodnju, trgovinu i usluge, OIB 78099538288</item>
    </derivirana_varijabla>
  </DomainObject.Predmet.ProtuStrankaListNazivFormatedOIB>
  <DomainObject.Predmet.OstaliListFormated>
    <izvorni_sadrzaj>
      <item>ERSTE&amp;STEIERMÄRKISCHE BANKA dioničko društvo</item>
      <item>Đurđica Orešec</item>
    </izvorni_sadrzaj>
    <derivirana_varijabla naziv="DomainObject.Predmet.OstaliListFormated_1">
      <item>ERSTE&amp;STEIERMÄRKISCHE BANKA dioničko društvo</item>
      <item>Đurđica Orešec</item>
    </derivirana_varijabla>
  </DomainObject.Predmet.OstaliListFormated>
  <DomainObject.Predmet.OstaliListFormatedOIB>
    <izvorni_sadrzaj>
      <item>ERSTE&amp;STEIERMÄRKISCHE BANKA dioničko društvo, OIB 23057039320</item>
      <item>Đurđica Orešec, OIB 25474558437</item>
    </izvorni_sadrzaj>
    <derivirana_varijabla naziv="DomainObject.Predmet.OstaliListFormatedOIB_1">
      <item>ERSTE&amp;STEIERMÄRKISCHE BANKA dioničko društvo, OIB 23057039320</item>
      <item>Đurđica Orešec, OIB 25474558437</item>
    </derivirana_varijabla>
  </DomainObject.Predmet.OstaliListFormatedOIB>
  <DomainObject.Predmet.OstaliListFormatedWithAdress>
    <izvorni_sadrzaj>
      <item>ERSTE&amp;STEIERMÄRKISCHE BANKA dioničko društvo, Jadranski Trg 3/a, 51000 Rijeka</item>
      <item>Đurđica Orešec, Donji Sušobreg 9 B, 49282 Zagreb</item>
    </izvorni_sadrzaj>
    <derivirana_varijabla naziv="DomainObject.Predmet.OstaliListFormatedWithAdress_1">
      <item>ERSTE&amp;STEIERMÄRKISCHE BANKA dioničko društvo, Jadranski Trg 3/a, 51000 Rijeka</item>
      <item>Đurđica Orešec, Donji Sušobreg 9 B, 49282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Đurđica Orešec, OIB 25474558437, Donji Sušobreg 9 B, 49282 Zagreb</item>
    </izvorni_sadrzaj>
    <derivirana_varijabla naziv="DomainObject.Predmet.OstaliListFormatedWithAdressOIB_1">
      <item>ERSTE&amp;STEIERMÄRKISCHE BANKA dioničko društvo, OIB 23057039320, Jadranski Trg 3/a, 51000 Rijeka</item>
      <item>Đurđica Orešec, OIB 25474558437, Donji Sušobreg 9 B, 49282 Zagreb</item>
    </derivirana_varijabla>
  </DomainObject.Predmet.OstaliListFormatedWithAdressOIB>
  <DomainObject.Predmet.OstaliListNazivFormated>
    <izvorni_sadrzaj>
      <item>ERSTE&amp;STEIERMÄRKISCHE BANKA dioničko društvo</item>
      <item>Đurđica Orešec</item>
    </izvorni_sadrzaj>
    <derivirana_varijabla naziv="DomainObject.Predmet.OstaliListNazivFormated_1">
      <item>ERSTE&amp;STEIERMÄRKISCHE BANKA dioničko društvo</item>
      <item>Đurđica Orešec</item>
    </derivirana_varijabla>
  </DomainObject.Predmet.OstaliListNazivFormated>
  <DomainObject.Predmet.OstaliListNazivFormatedOIB>
    <izvorni_sadrzaj>
      <item>ERSTE&amp;STEIERMÄRKISCHE BANKA dioničko društvo, OIB 23057039320</item>
      <item>Đurđica Orešec, OIB 25474558437</item>
    </izvorni_sadrzaj>
    <derivirana_varijabla naziv="DomainObject.Predmet.OstaliListNazivFormatedOIB_1">
      <item>ERSTE&amp;STEIERMÄRKISCHE BANKA dioničko društvo, OIB 23057039320</item>
      <item>Đurđica Orešec, OIB 25474558437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St-3569/2016-31</izvorni_sadrzaj>
    <derivirana_varijabla naziv="DomainObject.PoslovniBrojDokumenta_1">St-3569/2016-31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OREŠEC jednostavno društvo s ograničenom odgovornošću za proizvodnju, trgovinu i usluge</izvorni_sadrzaj>
    <derivirana_varijabla naziv="DomainObject.Predmet.ProtustrankaIDrugi_1">OREŠEC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OREŠEC jednostavno društvo s ograničenom odgovornošću za proizvodnju, trgovinu i usluge, OIB 78099538288, Donji Sušobreg 9 B, 49282 Donji Sušobreg</izvorni_sadrzaj>
    <derivirana_varijabla naziv="DomainObject.Predmet.ProtustrankaIDrugiAdressOIB_1">OREŠEC jednostavno društvo s ograničenom odgovornošću za proizvodnju, trgovinu i usluge, OIB 78099538288, Donji Sušobreg 9 B,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St-3569/2016-23</izvorni_sadrzaj>
    <derivirana_varijabla naziv="DomainObject.Predmet.OdlukaRjesenje.Oznaka_1">St-3569/2016-23</derivirana_varijabla>
  </DomainObject.Predmet.OdlukaRjesenje.Oznaka>
  <DomainObject.Predmet.SudioniciListNaziv>
    <izvorni_sadrzaj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izvorni_sadrzaj>
    <derivirana_varijabla naziv="DomainObject.Predmet.SudioniciListNaziv_1"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izvorni_sadrzaj>
    <derivirana_varijabla naziv="DomainObject.Predmet.SudioniciListAdressOIB_1"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78099538288</item>
      <item>, OIB 23057039320</item>
      <item>, OIB 25474558437</item>
      <item>, OIB 25474558437</item>
    </izvorni_sadrzaj>
    <derivirana_varijabla naziv="DomainObject.Predmet.SudioniciListNazivOIB_1">
      <item>, OIB 85821130368</item>
      <item>, OIB 78099538288</item>
      <item>, OIB 23057039320</item>
      <item>, OIB 25474558437</item>
      <item>, OIB 25474558437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61544-5126-416A-BAA2-169E588E1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255</properties:Words>
  <properties:Characters>1347</properties:Characters>
  <properties:Lines>40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2018-01-24T09:07:00Z</dcterms:created>
  <dc:creator>MP RH</dc:creator>
  <cp:lastModifiedBy>Katarina Drndelić</cp:lastModifiedBy>
  <cp:lastPrinted>2018-01-24T09:36:00Z</cp:lastPrinted>
  <dcterms:modified xmlns:xsi="http://www.w3.org/2001/XMLSchema-instance" xsi:type="dcterms:W3CDTF">2018-01-24T09:36:00Z</dcterms:modified>
  <cp:revision>10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St-3569/2016-31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