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5a57" w14:paraId="c105a5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A1518">
        <w:t>4079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D306AE">
        <w:t xml:space="preserve"> </w:t>
      </w:r>
      <w:r w:rsidR="00BA1518">
        <w:t>ZAGREB JADRAN-INVEST d.o.o. Zagreb, Zelinska 5/6, MBS: 080154415, OIB: 78007002722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BA1518">
        <w:t>e 737.558,13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A500B"/>
    <w:rsid w:val="003D35F9"/>
    <w:rsid w:val="003E3A15"/>
    <w:rsid w:val="003E5D1C"/>
    <w:rsid w:val="00413F4C"/>
    <w:rsid w:val="0042126F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97255"/>
    <w:rsid w:val="008E3E11"/>
    <w:rsid w:val="00915B6F"/>
    <w:rsid w:val="00920CA0"/>
    <w:rsid w:val="00925DB3"/>
    <w:rsid w:val="009419D8"/>
    <w:rsid w:val="009A43C5"/>
    <w:rsid w:val="009A7935"/>
    <w:rsid w:val="009C0904"/>
    <w:rsid w:val="00A51F82"/>
    <w:rsid w:val="00A64D0B"/>
    <w:rsid w:val="00A71431"/>
    <w:rsid w:val="00A930C3"/>
    <w:rsid w:val="00AA5994"/>
    <w:rsid w:val="00AC4528"/>
    <w:rsid w:val="00AD027A"/>
    <w:rsid w:val="00B82F18"/>
    <w:rsid w:val="00BA1518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5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0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0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0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0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5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0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0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0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0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4079</izvorni_sadrzaj>
    <derivirana_varijabla naziv="DomainObject.Predmet.Broj_1">4079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St-4079/2015</izvorni_sadrzaj>
    <derivirana_varijabla naziv="DomainObject.Predmet.OznakaBroj_1">St-4079/2015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JADRAN-INVEST d.o.o. zastupanog po punomoćniku Josip Vukčević</izvorni_sadrzaj>
    <derivirana_varijabla naziv="DomainObject.Predmet.ProtustrankaFormated_1">  ZAGREB JADRAN-INVEST d.o.o. zastupanog po punomoćniku Josip Vukčević</derivirana_varijabla>
  </DomainObject.Predmet.ProtustrankaFormated>
  <DomainObject.Predmet.ProtustrankaFormatedOIB>
    <izvorni_sadrzaj>  ZAGREB JADRAN-INVEST d.o.o., OIB 78007002722 zastupanog po punomoćniku Josip Vukčević</izvorni_sadrzaj>
    <derivirana_varijabla naziv="DomainObject.Predmet.ProtustrankaFormatedOIB_1">  ZAGREB JADRAN-INVEST d.o.o., OIB 78007002722 zastupanog po punomoćniku Josip Vukčević</derivirana_varijabla>
  </DomainObject.Predmet.ProtustrankaFormatedOIB>
  <DomainObject.Predmet.ProtustrankaFormatedWithAdress>
    <izvorni_sadrzaj> ZAGREB JADRAN-INVEST d.o.o., Zelinska 5/6, 10000 Zagreb zastupanog po punomoćniku Josip Vukčević</izvorni_sadrzaj>
    <derivirana_varijabla naziv="DomainObject.Predmet.ProtustrankaFormatedWithAdress_1"> ZAGREB JADRAN-INVEST d.o.o., Zelinska 5/6, 10000 Zagreb zastupanog po punomoćniku Josip Vukčević</derivirana_varijabla>
  </DomainObject.Predmet.ProtustrankaFormatedWithAdress>
  <DomainObject.Predmet.ProtustrankaFormatedWithAdressOIB>
    <izvorni_sadrzaj> ZAGREB JADRAN-INVEST d.o.o., OIB 78007002722, Zelinska 5/6, 10000 Zagreb zastupanog po punomoćniku Josip Vukčević</izvorni_sadrzaj>
    <derivirana_varijabla naziv="DomainObject.Predmet.ProtustrankaFormatedWithAdressOIB_1"> ZAGREB JADRAN-INVEST d.o.o., OIB 78007002722, Zelinska 5/6, 10000 Zagreb zastupanog po punomoćniku Josip Vukčević</derivirana_varijabla>
  </DomainObject.Predmet.ProtustrankaFormatedWithAdressOIB>
  <DomainObject.Predmet.ProtustrankaWithAdress>
    <izvorni_sadrzaj>ZAGREB JADRAN-INVEST d.o.o. Zelinska 5/6, 10000 Zagreb</izvorni_sadrzaj>
    <derivirana_varijabla naziv="DomainObject.Predmet.ProtustrankaWithAdress_1">ZAGREB JADRAN-INVEST d.o.o. Zelinska 5/6, 10000 Zagreb</derivirana_varijabla>
  </DomainObject.Predmet.ProtustrankaWithAdress>
  <DomainObject.Predmet.ProtustrankaWithAdressOIB>
    <izvorni_sadrzaj>ZAGREB JADRAN-INVEST d.o.o., OIB 78007002722, Zelinska 5/6, 10000 Zagreb</izvorni_sadrzaj>
    <derivirana_varijabla naziv="DomainObject.Predmet.ProtustrankaWithAdressOIB_1">ZAGREB JADRAN-INVEST d.o.o., OIB 78007002722, Zelinska 5/6, 10000 Zagreb</derivirana_varijabla>
  </DomainObject.Predmet.ProtustrankaWithAdressOIB>
  <DomainObject.Predmet.ProtustrankaNazivFormated>
    <izvorni_sadrzaj>ZAGREB JADRAN-INVEST d.o.o.</izvorni_sadrzaj>
    <derivirana_varijabla naziv="DomainObject.Predmet.ProtustrankaNazivFormated_1">ZAGREB JADRAN-INVEST d.o.o.</derivirana_varijabla>
  </DomainObject.Predmet.ProtustrankaNazivFormated>
  <DomainObject.Predmet.ProtustrankaNazivFormatedOIB>
    <izvorni_sadrzaj>ZAGREB JADRAN-INVEST d.o.o., OIB 78007002722</izvorni_sadrzaj>
    <derivirana_varijabla naziv="DomainObject.Predmet.ProtustrankaNazivFormatedOIB_1">ZAGREB JADRAN-INVEST d.o.o., OIB 78007002722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JADRAN-INVEST d.o.o. zastupanog po punomoćniku Josip Vukčević</item>
    </izvorni_sadrzaj>
    <derivirana_varijabla naziv="DomainObject.Predmet.ProtuStrankaListFormated_1">
      <item>ZAGREB JADRAN-INVEST d.o.o. zastupanog po punomoćniku Josip Vukčević</item>
    </derivirana_varijabla>
  </DomainObject.Predmet.ProtuStrankaListFormated>
  <DomainObject.Predmet.ProtuStrankaListFormatedOIB>
    <izvorni_sadrzaj>
      <item>ZAGREB JADRAN-INVEST d.o.o., OIB 78007002722 zastupanog po punomoćniku Josip Vukčević</item>
    </izvorni_sadrzaj>
    <derivirana_varijabla naziv="DomainObject.Predmet.ProtuStrankaListFormatedOIB_1">
      <item>ZAGREB JADRAN-INVEST d.o.o., OIB 78007002722 zastupanog po punomoćniku Josip Vukčević</item>
    </derivirana_varijabla>
  </DomainObject.Predmet.ProtuStrankaListFormatedOIB>
  <DomainObject.Predmet.ProtuStrankaListFormatedWithAdress>
    <izvorni_sadrzaj>
      <item>ZAGREB JADRAN-INVEST d.o.o., Zelinska 5/6, 10000 Zagreb zastupanog po punomoćniku Josip Vukčević</item>
    </izvorni_sadrzaj>
    <derivirana_varijabla naziv="DomainObject.Predmet.ProtuStrankaListFormatedWithAdress_1">
      <item>ZAGREB JADRAN-INVEST d.o.o., Zelinska 5/6, 10000 Zagreb zastupanog po punomoćniku Josip Vukčević</item>
    </derivirana_varijabla>
  </DomainObject.Predmet.ProtuStrankaListFormatedWithAdress>
  <DomainObject.Predmet.ProtuStrankaListFormatedWithAdressOIB>
    <izvorni_sadrzaj>
      <item>ZAGREB JADRAN-INVEST d.o.o., OIB 78007002722, Zelinska 5/6, 10000 Zagreb zastupanog po punomoćniku Josip Vukčević</item>
    </izvorni_sadrzaj>
    <derivirana_varijabla naziv="DomainObject.Predmet.ProtuStrankaListFormatedWithAdressOIB_1">
      <item>ZAGREB JADRAN-INVEST d.o.o., OIB 78007002722, Zelinska 5/6, 10000 Zagreb zastupanog po punomoćniku Josip Vukčević</item>
    </derivirana_varijabla>
  </DomainObject.Predmet.ProtuStrankaListFormatedWithAdressOIB>
  <DomainObject.Predmet.ProtuStrankaListNazivFormated>
    <izvorni_sadrzaj>
      <item>ZAGREB JADRAN-INVEST d.o.o.</item>
    </izvorni_sadrzaj>
    <derivirana_varijabla naziv="DomainObject.Predmet.ProtuStrankaListNazivFormated_1">
      <item>ZAGREB JADRAN-INVEST d.o.o.</item>
    </derivirana_varijabla>
  </DomainObject.Predmet.ProtuStrankaListNazivFormated>
  <DomainObject.Predmet.ProtuStrankaListNazivFormatedOIB>
    <izvorni_sadrzaj>
      <item>ZAGREB JADRAN-INVEST d.o.o., OIB 78007002722</item>
    </izvorni_sadrzaj>
    <derivirana_varijabla naziv="DomainObject.Predmet.ProtuStrankaListNazivFormatedOIB_1">
      <item>ZAGREB JADRAN-INVEST d.o.o., OIB 78007002722</item>
    </derivirana_varijabla>
  </DomainObject.Predmet.ProtuStrankaListNazivFormatedOIB>
  <DomainObject.Predmet.OstaliListFormated>
    <izvorni_sadrzaj>
      <item>Josip Vukčević punomoćnik sudionika u postupku ZAGREB JADRAN-INVEST d.o.o.</item>
    </izvorni_sadrzaj>
    <derivirana_varijabla naziv="DomainObject.Predmet.OstaliListFormated_1">
      <item>Josip Vukčević punomoćnik sudionika u postupku ZAGREB JADRAN-INVEST d.o.o.</item>
    </derivirana_varijabla>
  </DomainObject.Predmet.OstaliListFormated>
  <DomainObject.Predmet.OstaliListFormatedOIB>
    <izvorni_sadrzaj>
      <item>Josip Vukčević, OIB 34329581292 punomoćnik sudionika u postupku ZAGREB JADRAN-INVEST d.o.o.</item>
    </izvorni_sadrzaj>
    <derivirana_varijabla naziv="DomainObject.Predmet.OstaliListFormatedOIB_1">
      <item>Josip Vukčević, OIB 34329581292 punomoćnik sudionika u postupku ZAGREB JADRAN-INVEST d.o.o.</item>
    </derivirana_varijabla>
  </DomainObject.Predmet.OstaliListFormatedOIB>
  <DomainObject.Predmet.OstaliListFormatedWithAdress>
    <izvorni_sadrzaj>
      <item>Josip Vukčević, Rakarska 58, 10410 Velika Gorica punomoćnik sudionika u postupku ZAGREB JADRAN-INVEST d.o.o.</item>
    </izvorni_sadrzaj>
    <derivirana_varijabla naziv="DomainObject.Predmet.OstaliListFormatedWithAdress_1">
      <item>Josip Vukčević, Rakarska 58, 10410 Velika Gorica punomoćnik sudionika u postupku ZAGREB JADRAN-INVEST d.o.o.</item>
    </derivirana_varijabla>
  </DomainObject.Predmet.OstaliListFormatedWithAdress>
  <DomainObject.Predmet.OstaliListFormatedWithAdressOIB>
    <izvorni_sadrzaj>
      <item>Josip Vukčević, OIB 34329581292, Rakarska 58, 10410 Velika Gorica punomoćnik sudionika u postupku ZAGREB JADRAN-INVEST d.o.o.</item>
    </izvorni_sadrzaj>
    <derivirana_varijabla naziv="DomainObject.Predmet.OstaliListFormatedWithAdressOIB_1">
      <item>Josip Vukčević, OIB 34329581292, Rakarska 58, 10410 Velika Gorica punomoćnik sudionika u postupku ZAGREB JADRAN-INVEST d.o.o.</item>
    </derivirana_varijabla>
  </DomainObject.Predmet.OstaliListFormatedWithAdressOIB>
  <DomainObject.Predmet.OstaliListNazivFormated>
    <izvorni_sadrzaj>
      <item>Josip Vukčević</item>
    </izvorni_sadrzaj>
    <derivirana_varijabla naziv="DomainObject.Predmet.OstaliListNazivFormated_1">
      <item>Josip Vukčević</item>
    </derivirana_varijabla>
  </DomainObject.Predmet.OstaliListNazivFormated>
  <DomainObject.Predmet.OstaliListNazivFormatedOIB>
    <izvorni_sadrzaj>
      <item>Josip Vukčević, OIB 34329581292</item>
    </izvorni_sadrzaj>
    <derivirana_varijabla naziv="DomainObject.Predmet.OstaliListNazivFormatedOIB_1">
      <item>Josip Vukčević, OIB 34329581292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JADRAN-INVEST d.o.o.</izvorni_sadrzaj>
    <derivirana_varijabla naziv="DomainObject.Predmet.ProtustrankaIDrugi_1">ZAGREB JADRAN-INVEST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JADRAN-INVEST d.o.o., OIB 78007002722, Zelinska 5/6, 10000 Zagreb</izvorni_sadrzaj>
    <derivirana_varijabla naziv="DomainObject.Predmet.ProtustrankaIDrugiAdressOIB_1">ZAGREB JADRAN-INVEST d.o.o., OIB 78007002722, Zelinska 5/6,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JADRAN-INVEST d.o.o.</item>
      <item>Josip Vukčević</item>
    </izvorni_sadrzaj>
    <derivirana_varijabla naziv="DomainObject.Predmet.SudioniciListNaziv_1">
      <item>FINA Regionalni centar Zagreb</item>
      <item>ZAGREB JADRAN-INVEST d.o.o.</item>
      <item>Josip Vukčević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 JADRAN-INVEST d.o.o., OIB 78007002722, Zelinska 5/6,10000 Zagreb</item>
      <item>Josip Vukčević, OIB 34329581292, Rakarska 58,10410 Velika Gorica</item>
    </izvorni_sadrzaj>
    <derivirana_varijabla naziv="DomainObject.Predmet.SudioniciListAdressOIB_1">
      <item>FINA Regionalni centar Zagreb, OIB 85821130368, Trg svibanjskih žrtava 1995. 1,10000 Zagreb</item>
      <item>ZAGREB JADRAN-INVEST d.o.o., OIB 78007002722, Zelinska 5/6,10000 Zagreb</item>
      <item>Josip Vukčević, OIB 34329581292, Rakarska 58,10410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78007002722</item>
      <item>, OIB 34329581292</item>
    </izvorni_sadrzaj>
    <derivirana_varijabla naziv="DomainObject.Predmet.SudioniciListNazivOIB_1">
      <item>, OIB 85821130368</item>
      <item>, OIB 78007002722</item>
      <item>, OIB 34329581292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1342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2016-01-13T08:32:00Z</dcterms:created>
  <dc:creator>ilukac</dc:creator>
  <cp:lastModifiedBy>Višnja Svečak</cp:lastModifiedBy>
  <cp:lastPrinted>2016-01-13T08:32:00Z</cp:lastPrinted>
  <dcterms:modified xmlns:xsi="http://www.w3.org/2001/XMLSchema-instance" xsi:type="dcterms:W3CDTF">2016-01-13T08:32:00Z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