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3a47f" w14:paraId="313a47f" w:rsidRDefault="00D35D96" w:rsidP="00732EEF" w:rsidR="00732EEF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2EEF" w:rsidP="00732EEF" w:rsidR="00732EEF" w:rsidRPr="00B22BBD">
      <w:pPr>
        <w:ind w:firstLine="708" w:left="708"/>
        <w:rPr>
          <w:color w:val="000000"/>
          <w:sz w:val="22"/>
          <w:szCs w:val="22"/>
        </w:rPr>
      </w:pP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32EEF" w:rsidP="00732EEF" w:rsidR="00732EE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71205D" w:rsidR="0071205D" w:rsidRPr="00B22BBD">
      <w:pPr>
        <w:pStyle w:val="Naslov1"/>
        <w:rPr>
          <w:sz w:val="22"/>
          <w:szCs w:val="22"/>
        </w:rPr>
      </w:pPr>
    </w:p>
    <w:p w:rsidRDefault="00AB5585" w:rsidP="00AB5585" w:rsidR="00AB5585" w:rsidRPr="0039345F">
      <w:pPr>
        <w:jc w:val="right"/>
        <w:rPr>
          <w:b/>
        </w:rPr>
      </w:pPr>
      <w:proofErr w:type="spellStart"/>
      <w:r w:rsidRPr="0039345F">
        <w:rPr>
          <w:b/>
        </w:rPr>
        <w:t>Posl</w:t>
      </w:r>
      <w:proofErr w:type="spellEnd"/>
      <w:r w:rsidRPr="0039345F">
        <w:rPr>
          <w:b/>
        </w:rPr>
        <w:t>. br. 6-St.</w:t>
      </w:r>
      <w:r w:rsidR="00A45F86">
        <w:rPr>
          <w:b/>
        </w:rPr>
        <w:t>88</w:t>
      </w:r>
      <w:r w:rsidRPr="0039345F">
        <w:rPr>
          <w:b/>
        </w:rPr>
        <w:t>/201</w:t>
      </w:r>
      <w:r w:rsidR="001D1000">
        <w:rPr>
          <w:b/>
        </w:rPr>
        <w:t>4</w:t>
      </w:r>
      <w:r w:rsidRPr="0039345F">
        <w:rPr>
          <w:b/>
        </w:rPr>
        <w:t>-</w:t>
      </w:r>
      <w:r w:rsidR="00175167">
        <w:rPr>
          <w:b/>
        </w:rPr>
        <w:t>1</w:t>
      </w:r>
      <w:r w:rsidR="003C65CB">
        <w:rPr>
          <w:b/>
        </w:rPr>
        <w:t>11</w:t>
      </w: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both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R E P U B L I K A  H R V A T S K A</w:t>
      </w:r>
    </w:p>
    <w:p w:rsidRDefault="00AB5585" w:rsidP="00AB5585" w:rsidR="00AB5585" w:rsidRPr="0039345F">
      <w:pPr>
        <w:jc w:val="center"/>
        <w:rPr>
          <w:b/>
        </w:rPr>
      </w:pPr>
    </w:p>
    <w:p w:rsidRDefault="00AB5585" w:rsidP="00AB5585" w:rsidR="00AB5585" w:rsidRPr="0039345F">
      <w:pPr>
        <w:jc w:val="center"/>
        <w:rPr>
          <w:b/>
        </w:rPr>
      </w:pPr>
      <w:r w:rsidRPr="0039345F">
        <w:rPr>
          <w:b/>
        </w:rPr>
        <w:t>Z A K L J U Č A K</w:t>
      </w:r>
    </w:p>
    <w:p w:rsidRDefault="00AB5585" w:rsidP="00AB5585" w:rsidR="00AB5585" w:rsidRPr="0039345F">
      <w:pPr>
        <w:jc w:val="both"/>
      </w:pPr>
    </w:p>
    <w:p w:rsidRDefault="00AB5585" w:rsidP="00AB5585" w:rsidR="00AB5585" w:rsidRPr="00AB5585">
      <w:pPr>
        <w:jc w:val="both"/>
        <w:rPr>
          <w:sz w:val="22"/>
          <w:szCs w:val="22"/>
        </w:rPr>
      </w:pPr>
      <w:r w:rsidRPr="0039345F">
        <w:tab/>
      </w:r>
      <w:r w:rsidRPr="00AB5585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C4659F" w:rsidRPr="00C4659F">
        <w:rPr>
          <w:sz w:val="22"/>
          <w:szCs w:val="22"/>
        </w:rPr>
        <w:t xml:space="preserve">INTEGRA društvo s ograničenom odgovornošću za </w:t>
      </w:r>
      <w:proofErr w:type="spellStart"/>
      <w:r w:rsidR="00C4659F" w:rsidRPr="00C4659F">
        <w:rPr>
          <w:sz w:val="22"/>
          <w:szCs w:val="22"/>
        </w:rPr>
        <w:t>inžinjering</w:t>
      </w:r>
      <w:proofErr w:type="spellEnd"/>
      <w:r w:rsidR="00C4659F" w:rsidRPr="00C4659F">
        <w:rPr>
          <w:sz w:val="22"/>
          <w:szCs w:val="22"/>
        </w:rPr>
        <w:t>, trgovinu i graditeljstvo „u stečaju“, Metković, Mostarska 14/G, OIB: 05881691349, zastupano po stečajnom upravitelju Jozu Bagariću iz Ploča</w:t>
      </w:r>
      <w:r w:rsidRPr="00AB5585">
        <w:rPr>
          <w:sz w:val="22"/>
          <w:szCs w:val="22"/>
        </w:rPr>
        <w:t xml:space="preserve">, </w:t>
      </w:r>
      <w:r w:rsidR="0014620A">
        <w:rPr>
          <w:sz w:val="22"/>
          <w:szCs w:val="22"/>
        </w:rPr>
        <w:t xml:space="preserve">izvan ročišta, </w:t>
      </w:r>
      <w:r w:rsidRPr="00AB5585">
        <w:rPr>
          <w:sz w:val="22"/>
          <w:szCs w:val="22"/>
        </w:rPr>
        <w:t xml:space="preserve">dana </w:t>
      </w:r>
      <w:r w:rsidR="001D1000">
        <w:rPr>
          <w:sz w:val="22"/>
          <w:szCs w:val="22"/>
        </w:rPr>
        <w:t>1</w:t>
      </w:r>
      <w:r w:rsidR="003C65CB">
        <w:rPr>
          <w:sz w:val="22"/>
          <w:szCs w:val="22"/>
        </w:rPr>
        <w:t>4</w:t>
      </w:r>
      <w:r w:rsidRPr="00AB5585">
        <w:rPr>
          <w:sz w:val="22"/>
          <w:szCs w:val="22"/>
        </w:rPr>
        <w:t xml:space="preserve">. </w:t>
      </w:r>
      <w:r w:rsidR="003C65CB">
        <w:rPr>
          <w:sz w:val="22"/>
          <w:szCs w:val="22"/>
        </w:rPr>
        <w:t>prosinca</w:t>
      </w:r>
      <w:r w:rsidRPr="00AB5585">
        <w:rPr>
          <w:sz w:val="22"/>
          <w:szCs w:val="22"/>
        </w:rPr>
        <w:t xml:space="preserve"> 201</w:t>
      </w:r>
      <w:r w:rsidR="000224D4">
        <w:rPr>
          <w:sz w:val="22"/>
          <w:szCs w:val="22"/>
        </w:rPr>
        <w:t>7</w:t>
      </w:r>
      <w:r w:rsidRPr="00AB5585">
        <w:rPr>
          <w:sz w:val="22"/>
          <w:szCs w:val="22"/>
        </w:rPr>
        <w:t>. godine</w:t>
      </w:r>
    </w:p>
    <w:p w:rsidRDefault="00B22BBD" w:rsidP="00B22BBD" w:rsidR="00B22BBD">
      <w:pPr>
        <w:jc w:val="both"/>
        <w:rPr>
          <w:sz w:val="22"/>
          <w:szCs w:val="22"/>
        </w:rPr>
      </w:pPr>
    </w:p>
    <w:p w:rsidRDefault="004A2B5E" w:rsidP="00B22BBD" w:rsidR="004A2B5E" w:rsidRPr="00B22BBD">
      <w:pPr>
        <w:jc w:val="both"/>
        <w:rPr>
          <w:sz w:val="22"/>
          <w:szCs w:val="22"/>
        </w:rPr>
      </w:pPr>
    </w:p>
    <w:p w:rsidRDefault="00B22BBD" w:rsidP="00B22BBD" w:rsidR="00B22BBD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C22BF1" w:rsidP="003C65CB" w:rsidR="00C22BF1">
      <w:pPr>
        <w:jc w:val="both"/>
        <w:rPr>
          <w:b/>
          <w:sz w:val="22"/>
          <w:szCs w:val="22"/>
        </w:rPr>
      </w:pPr>
    </w:p>
    <w:p w:rsidRDefault="003C65CB" w:rsidP="009F4CC0" w:rsidR="003D0B3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3C65CB">
        <w:rPr>
          <w:sz w:val="22"/>
          <w:szCs w:val="22"/>
        </w:rPr>
        <w:t>Poziva se</w:t>
      </w:r>
      <w:r>
        <w:rPr>
          <w:sz w:val="22"/>
          <w:szCs w:val="22"/>
        </w:rPr>
        <w:t xml:space="preserve"> stečajni upravitelj u roku od osam dana određeno se izjasniti kada je </w:t>
      </w:r>
      <w:r w:rsidR="000A13E1">
        <w:rPr>
          <w:sz w:val="22"/>
          <w:szCs w:val="22"/>
        </w:rPr>
        <w:t>"predložio sazivanje skupštine vjerovnika da se donese odluka o preostalim pokretninama", budući da u spis nije zaprimljen takav prijedlog, te se očitovati zašto nije postupio po zaključku ovog suda posl.br. St. 88/2014-108 od 16. kolovoza 2017. godine</w:t>
      </w:r>
      <w:r w:rsidR="009F4CC0">
        <w:rPr>
          <w:sz w:val="22"/>
          <w:szCs w:val="22"/>
        </w:rPr>
        <w:t xml:space="preserve"> kojim je naloženo </w:t>
      </w:r>
      <w:r w:rsidR="000A13E1">
        <w:rPr>
          <w:sz w:val="22"/>
          <w:szCs w:val="22"/>
        </w:rPr>
        <w:t xml:space="preserve"> </w:t>
      </w:r>
      <w:r w:rsidR="00C22BF1" w:rsidRPr="00EA45E1">
        <w:rPr>
          <w:sz w:val="22"/>
          <w:szCs w:val="22"/>
        </w:rPr>
        <w:t xml:space="preserve">stečajnom upravitelju </w:t>
      </w:r>
      <w:r w:rsidR="00774312">
        <w:rPr>
          <w:sz w:val="22"/>
          <w:szCs w:val="22"/>
        </w:rPr>
        <w:t xml:space="preserve">u roku od </w:t>
      </w:r>
      <w:r w:rsidR="00E37D0F">
        <w:rPr>
          <w:sz w:val="22"/>
          <w:szCs w:val="22"/>
        </w:rPr>
        <w:t>15</w:t>
      </w:r>
      <w:r w:rsidR="00774312">
        <w:rPr>
          <w:sz w:val="22"/>
          <w:szCs w:val="22"/>
        </w:rPr>
        <w:t xml:space="preserve"> dana dostaviti sudu ispravljen i dopunjen prijedlog nadnevka 31. srpnja 2017. godine </w:t>
      </w:r>
      <w:r w:rsidR="003D0B3F">
        <w:rPr>
          <w:sz w:val="22"/>
          <w:szCs w:val="22"/>
        </w:rPr>
        <w:t xml:space="preserve">sukladno odredbama </w:t>
      </w:r>
      <w:r w:rsidR="003D0B3F" w:rsidRPr="003D0B3F">
        <w:rPr>
          <w:sz w:val="22"/>
          <w:szCs w:val="22"/>
        </w:rPr>
        <w:t xml:space="preserve">Stečajnog zakona (NN 44/96, 29/99, 129/00, 123/03, 197/03, 88/06, 116/10, 25/12, 133/12, 45/13, dalje u tekstu: SZ) </w:t>
      </w:r>
      <w:r w:rsidR="003D0B3F">
        <w:rPr>
          <w:sz w:val="22"/>
          <w:szCs w:val="22"/>
        </w:rPr>
        <w:t xml:space="preserve">koji se u ovom postupku primjenjuje </w:t>
      </w:r>
      <w:r w:rsidR="000B3196">
        <w:rPr>
          <w:sz w:val="22"/>
          <w:szCs w:val="22"/>
        </w:rPr>
        <w:t>na način da će</w:t>
      </w:r>
      <w:r w:rsidR="00774312">
        <w:rPr>
          <w:sz w:val="22"/>
          <w:szCs w:val="22"/>
        </w:rPr>
        <w:t xml:space="preserve"> biti nedvojbeno razvidno da li</w:t>
      </w:r>
      <w:r w:rsidR="004D7CC5"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>se predlaže sazvati sjednicu skupštine vjerovnika</w:t>
      </w:r>
      <w:r w:rsidR="004D7CC5">
        <w:rPr>
          <w:sz w:val="22"/>
          <w:szCs w:val="22"/>
        </w:rPr>
        <w:t xml:space="preserve"> (sukladno čl. </w:t>
      </w:r>
      <w:r w:rsidR="009C5567">
        <w:rPr>
          <w:sz w:val="22"/>
          <w:szCs w:val="22"/>
        </w:rPr>
        <w:t>38.b</w:t>
      </w:r>
      <w:r w:rsidR="004D7CC5">
        <w:rPr>
          <w:sz w:val="22"/>
          <w:szCs w:val="22"/>
        </w:rPr>
        <w:t xml:space="preserve"> S</w:t>
      </w:r>
      <w:r w:rsidR="000B3196">
        <w:rPr>
          <w:sz w:val="22"/>
          <w:szCs w:val="22"/>
        </w:rPr>
        <w:t>Z)</w:t>
      </w:r>
      <w:r w:rsidR="009C5567"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 xml:space="preserve">ili </w:t>
      </w:r>
      <w:r w:rsidR="00D23B12">
        <w:rPr>
          <w:sz w:val="22"/>
          <w:szCs w:val="22"/>
        </w:rPr>
        <w:t xml:space="preserve">prijedlog za završnu diobu (sukladno čl. 192. </w:t>
      </w:r>
      <w:r w:rsidR="000B3196">
        <w:rPr>
          <w:sz w:val="22"/>
          <w:szCs w:val="22"/>
        </w:rPr>
        <w:t>SZ</w:t>
      </w:r>
      <w:r w:rsidR="00D23B12">
        <w:rPr>
          <w:sz w:val="22"/>
          <w:szCs w:val="22"/>
        </w:rPr>
        <w:t>) na koju stečajni sudac treba dati suglasnost i odrediti završno ročište (čl. 193. S</w:t>
      </w:r>
      <w:r w:rsidR="000B3196">
        <w:rPr>
          <w:sz w:val="22"/>
          <w:szCs w:val="22"/>
        </w:rPr>
        <w:t>Z</w:t>
      </w:r>
      <w:r w:rsidR="00D23B12">
        <w:rPr>
          <w:sz w:val="22"/>
          <w:szCs w:val="22"/>
        </w:rPr>
        <w:t xml:space="preserve">), pa sukladno tom određenju urediti svoj prijedlog (prijedlogom odluka o kojima bi skupština </w:t>
      </w:r>
      <w:r w:rsidR="00E37D0F">
        <w:rPr>
          <w:sz w:val="22"/>
          <w:szCs w:val="22"/>
        </w:rPr>
        <w:t xml:space="preserve">raspravljala i </w:t>
      </w:r>
      <w:r w:rsidR="00D23B12">
        <w:rPr>
          <w:sz w:val="22"/>
          <w:szCs w:val="22"/>
        </w:rPr>
        <w:t>odlučivala</w:t>
      </w:r>
      <w:r w:rsidR="00E37D0F">
        <w:rPr>
          <w:sz w:val="22"/>
          <w:szCs w:val="22"/>
        </w:rPr>
        <w:t>, te</w:t>
      </w:r>
      <w:r w:rsidR="000B3196">
        <w:rPr>
          <w:sz w:val="22"/>
          <w:szCs w:val="22"/>
        </w:rPr>
        <w:t xml:space="preserve"> razlozima za takv</w:t>
      </w:r>
      <w:r w:rsidR="00E37D0F">
        <w:rPr>
          <w:sz w:val="22"/>
          <w:szCs w:val="22"/>
        </w:rPr>
        <w:t>e</w:t>
      </w:r>
      <w:r w:rsidR="000B3196">
        <w:rPr>
          <w:sz w:val="22"/>
          <w:szCs w:val="22"/>
        </w:rPr>
        <w:t xml:space="preserve"> odluk</w:t>
      </w:r>
      <w:r w:rsidR="00E37D0F">
        <w:rPr>
          <w:sz w:val="22"/>
          <w:szCs w:val="22"/>
        </w:rPr>
        <w:t>e,</w:t>
      </w:r>
      <w:r w:rsidR="00D23B12">
        <w:rPr>
          <w:sz w:val="22"/>
          <w:szCs w:val="22"/>
        </w:rPr>
        <w:t xml:space="preserve"> ili </w:t>
      </w:r>
      <w:r w:rsidR="002C7476">
        <w:rPr>
          <w:sz w:val="22"/>
          <w:szCs w:val="22"/>
        </w:rPr>
        <w:t xml:space="preserve">ako su ispunjeni zakonom propisani uvjeti </w:t>
      </w:r>
      <w:r w:rsidR="00D23B12">
        <w:rPr>
          <w:sz w:val="22"/>
          <w:szCs w:val="22"/>
        </w:rPr>
        <w:t xml:space="preserve">dostavom </w:t>
      </w:r>
      <w:r w:rsidR="002C7476">
        <w:rPr>
          <w:sz w:val="22"/>
          <w:szCs w:val="22"/>
        </w:rPr>
        <w:t>prijedloga završne diobe</w:t>
      </w:r>
      <w:r w:rsidR="00E37D0F">
        <w:rPr>
          <w:sz w:val="22"/>
          <w:szCs w:val="22"/>
        </w:rPr>
        <w:t>,</w:t>
      </w:r>
      <w:r w:rsidR="002C7476">
        <w:rPr>
          <w:sz w:val="22"/>
          <w:szCs w:val="22"/>
        </w:rPr>
        <w:t xml:space="preserve"> </w:t>
      </w:r>
      <w:r w:rsidR="003D0B3F">
        <w:rPr>
          <w:sz w:val="22"/>
          <w:szCs w:val="22"/>
        </w:rPr>
        <w:t xml:space="preserve">ili na drugi način, sve zavisno o </w:t>
      </w:r>
      <w:r w:rsidR="00FE190E">
        <w:rPr>
          <w:sz w:val="22"/>
          <w:szCs w:val="22"/>
        </w:rPr>
        <w:t>tome što prijedlog predstavlja), kao i zašto u proteklom razdoblju od tri mjeseca nije ništa poduzeo.</w:t>
      </w:r>
    </w:p>
    <w:p w:rsidRDefault="00D23B12" w:rsidP="00921C7B" w:rsidR="00AB5585" w:rsidRPr="009A1ADA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774312">
        <w:rPr>
          <w:sz w:val="22"/>
          <w:szCs w:val="22"/>
        </w:rPr>
        <w:t xml:space="preserve"> </w:t>
      </w:r>
    </w:p>
    <w:p w:rsidRDefault="0082627E" w:rsidP="0082627E" w:rsidR="0082627E" w:rsidRPr="009A1ADA">
      <w:pPr>
        <w:jc w:val="center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 xml:space="preserve">U Dubrovniku, </w:t>
      </w:r>
      <w:r w:rsidR="00A82563">
        <w:rPr>
          <w:b/>
          <w:sz w:val="22"/>
          <w:szCs w:val="22"/>
        </w:rPr>
        <w:t>1</w:t>
      </w:r>
      <w:r w:rsidR="00FE190E">
        <w:rPr>
          <w:b/>
          <w:sz w:val="22"/>
          <w:szCs w:val="22"/>
        </w:rPr>
        <w:t>4</w:t>
      </w:r>
      <w:r w:rsidRPr="009A1ADA">
        <w:rPr>
          <w:b/>
          <w:sz w:val="22"/>
          <w:szCs w:val="22"/>
        </w:rPr>
        <w:t xml:space="preserve">. </w:t>
      </w:r>
      <w:r w:rsidR="00FE190E">
        <w:rPr>
          <w:b/>
          <w:sz w:val="22"/>
          <w:szCs w:val="22"/>
        </w:rPr>
        <w:t>prosinc</w:t>
      </w:r>
      <w:r w:rsidR="00175167">
        <w:rPr>
          <w:b/>
          <w:sz w:val="22"/>
          <w:szCs w:val="22"/>
        </w:rPr>
        <w:t>a</w:t>
      </w:r>
      <w:r w:rsidR="00FF24D6">
        <w:rPr>
          <w:b/>
          <w:sz w:val="22"/>
          <w:szCs w:val="22"/>
        </w:rPr>
        <w:t xml:space="preserve"> </w:t>
      </w:r>
      <w:r w:rsidRPr="009A1ADA">
        <w:rPr>
          <w:b/>
          <w:sz w:val="22"/>
          <w:szCs w:val="22"/>
        </w:rPr>
        <w:t>201</w:t>
      </w:r>
      <w:r w:rsidR="00FA5F64">
        <w:rPr>
          <w:b/>
          <w:sz w:val="22"/>
          <w:szCs w:val="22"/>
        </w:rPr>
        <w:t>7</w:t>
      </w:r>
      <w:r w:rsidRPr="009A1ADA">
        <w:rPr>
          <w:b/>
          <w:sz w:val="22"/>
          <w:szCs w:val="22"/>
        </w:rPr>
        <w:t>. godine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</w:p>
    <w:p w:rsidRDefault="0082627E" w:rsidP="007B0E57" w:rsidR="0082627E" w:rsidRPr="009A1ADA">
      <w:pPr>
        <w:ind w:firstLine="708" w:left="5052"/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Stečajni sudac: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sz w:val="22"/>
          <w:szCs w:val="22"/>
        </w:rPr>
        <w:tab/>
      </w:r>
      <w:r w:rsidRPr="009A1ADA">
        <w:rPr>
          <w:b/>
          <w:sz w:val="22"/>
          <w:szCs w:val="22"/>
        </w:rPr>
        <w:t>Srđan Gavranić</w:t>
      </w: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</w:p>
    <w:p w:rsidRDefault="0082627E" w:rsidP="0082627E" w:rsidR="0082627E" w:rsidRPr="009A1ADA">
      <w:pPr>
        <w:rPr>
          <w:b/>
          <w:sz w:val="22"/>
          <w:szCs w:val="22"/>
        </w:rPr>
      </w:pPr>
      <w:r w:rsidRPr="009A1ADA">
        <w:rPr>
          <w:b/>
          <w:sz w:val="22"/>
          <w:szCs w:val="22"/>
        </w:rPr>
        <w:t>POUKA O PRAVNOM LIJEKU</w:t>
      </w:r>
    </w:p>
    <w:p w:rsidRDefault="0082627E" w:rsidP="0082627E" w:rsidR="0082627E" w:rsidRPr="009A1ADA">
      <w:pPr>
        <w:rPr>
          <w:sz w:val="22"/>
          <w:szCs w:val="22"/>
        </w:rPr>
      </w:pPr>
      <w:r w:rsidRPr="009A1ADA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9A1ADA">
        <w:rPr>
          <w:sz w:val="22"/>
          <w:szCs w:val="22"/>
        </w:rPr>
        <w:t xml:space="preserve">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9A1ADA">
          <w:rPr>
            <w:sz w:val="22"/>
            <w:szCs w:val="22"/>
          </w:rPr>
          <w:t>42. st</w:t>
        </w:r>
      </w:smartTag>
      <w:r w:rsidRPr="009A1ADA">
        <w:rPr>
          <w:sz w:val="22"/>
          <w:szCs w:val="22"/>
        </w:rPr>
        <w:t>. 1. SZ).</w:t>
      </w:r>
    </w:p>
    <w:p w:rsidRDefault="0082627E" w:rsidP="0082627E" w:rsidR="0082627E" w:rsidRPr="009A1ADA">
      <w:pPr>
        <w:rPr>
          <w:sz w:val="22"/>
          <w:szCs w:val="22"/>
        </w:rPr>
      </w:pPr>
    </w:p>
    <w:p w:rsidRDefault="0082627E" w:rsidP="0082627E" w:rsidR="0082627E">
      <w:pPr>
        <w:rPr>
          <w:sz w:val="22"/>
          <w:szCs w:val="22"/>
        </w:rPr>
      </w:pPr>
      <w:r w:rsidRPr="009A1ADA">
        <w:rPr>
          <w:b/>
          <w:sz w:val="22"/>
          <w:szCs w:val="22"/>
        </w:rPr>
        <w:t>DN-a</w:t>
      </w:r>
      <w:r w:rsidRPr="009A1ADA">
        <w:rPr>
          <w:sz w:val="22"/>
          <w:szCs w:val="22"/>
        </w:rPr>
        <w:t xml:space="preserve"> (</w:t>
      </w:r>
      <w:r w:rsidR="00A82563">
        <w:rPr>
          <w:sz w:val="22"/>
          <w:szCs w:val="22"/>
        </w:rPr>
        <w:t>1</w:t>
      </w:r>
      <w:r w:rsidR="00FE190E">
        <w:rPr>
          <w:sz w:val="22"/>
          <w:szCs w:val="22"/>
        </w:rPr>
        <w:t>4</w:t>
      </w:r>
      <w:r w:rsidRPr="009A1ADA">
        <w:rPr>
          <w:sz w:val="22"/>
          <w:szCs w:val="22"/>
        </w:rPr>
        <w:t>.</w:t>
      </w:r>
      <w:r w:rsidR="00FE190E">
        <w:rPr>
          <w:sz w:val="22"/>
          <w:szCs w:val="22"/>
        </w:rPr>
        <w:t>12</w:t>
      </w:r>
      <w:r w:rsidR="00E30F78">
        <w:rPr>
          <w:sz w:val="22"/>
          <w:szCs w:val="22"/>
        </w:rPr>
        <w:t>.</w:t>
      </w:r>
      <w:r w:rsidRPr="009A1ADA">
        <w:rPr>
          <w:sz w:val="22"/>
          <w:szCs w:val="22"/>
        </w:rPr>
        <w:t>201</w:t>
      </w:r>
      <w:r w:rsidR="00175167">
        <w:rPr>
          <w:sz w:val="22"/>
          <w:szCs w:val="22"/>
        </w:rPr>
        <w:t>7</w:t>
      </w:r>
      <w:r w:rsidRPr="009A1ADA">
        <w:rPr>
          <w:sz w:val="22"/>
          <w:szCs w:val="22"/>
        </w:rPr>
        <w:t>.g.):</w:t>
      </w:r>
    </w:p>
    <w:p w:rsidRDefault="0050082F" w:rsidP="0082627E" w:rsidR="00531769">
      <w:pPr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7C0601">
        <w:rPr>
          <w:sz w:val="22"/>
          <w:szCs w:val="22"/>
        </w:rPr>
        <w:t>stečajnom upravitelju</w:t>
      </w:r>
      <w:r w:rsidR="00531769">
        <w:rPr>
          <w:sz w:val="22"/>
          <w:szCs w:val="22"/>
        </w:rPr>
        <w:t>,</w:t>
      </w:r>
    </w:p>
    <w:p w:rsidRDefault="00531769" w:rsidP="0082627E" w:rsidR="0050082F" w:rsidRPr="009A1ADA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50082F">
        <w:rPr>
          <w:sz w:val="22"/>
          <w:szCs w:val="22"/>
        </w:rPr>
        <w:t>.</w:t>
      </w:r>
    </w:p>
    <w:sectPr w:rsidSect="00FE190E" w:rsidR="0050082F" w:rsidRPr="009A1ADA">
      <w:headerReference w:type="even" r:id="rId13"/>
      <w:headerReference w:type="default" r:id="rId14"/>
      <w:pgSz w:h="16838" w:w="11906"/>
      <w:pgMar w:gutter="0" w:footer="720" w:header="720" w:left="1843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C5" w:rsidR="00B47FC5">
      <w:r>
        <w:separator/>
      </w:r>
    </w:p>
  </w:endnote>
  <w:endnote w:id="0" w:type="continuationSeparator">
    <w:p w:rsidRDefault="00B47FC5" w:rsidR="00B47F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C5" w:rsidR="00B47FC5">
      <w:r>
        <w:separator/>
      </w:r>
    </w:p>
  </w:footnote>
  <w:footnote w:id="0" w:type="continuationSeparator">
    <w:p w:rsidRDefault="00B47FC5" w:rsidR="00B47F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5886" w:rsidR="00F458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886" w:rsidP="00821053" w:rsidR="00F4588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9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45886" w:rsidR="00F45886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F43238"/>
    <w:multiLevelType w:val="hybridMultilevel"/>
    <w:tmpl w:val="6EC03D22"/>
    <w:lvl w:tplc="8230143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2561898"/>
    <w:multiLevelType w:val="hybridMultilevel"/>
    <w:tmpl w:val="71CE6C78"/>
    <w:lvl w:tplc="8904EC9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140B3"/>
    <w:rsid w:val="00021B90"/>
    <w:rsid w:val="000224D4"/>
    <w:rsid w:val="000254DF"/>
    <w:rsid w:val="00050E64"/>
    <w:rsid w:val="00086B2F"/>
    <w:rsid w:val="000A13E1"/>
    <w:rsid w:val="000B3196"/>
    <w:rsid w:val="00104E0B"/>
    <w:rsid w:val="0014620A"/>
    <w:rsid w:val="0015181F"/>
    <w:rsid w:val="00175167"/>
    <w:rsid w:val="00181A48"/>
    <w:rsid w:val="001D06BA"/>
    <w:rsid w:val="001D1000"/>
    <w:rsid w:val="001D3C3E"/>
    <w:rsid w:val="001E33C0"/>
    <w:rsid w:val="00214D23"/>
    <w:rsid w:val="00265644"/>
    <w:rsid w:val="002A68BA"/>
    <w:rsid w:val="002B347F"/>
    <w:rsid w:val="002C6FB4"/>
    <w:rsid w:val="002C7476"/>
    <w:rsid w:val="002D35A8"/>
    <w:rsid w:val="00300B25"/>
    <w:rsid w:val="00312A40"/>
    <w:rsid w:val="00317F0A"/>
    <w:rsid w:val="003838F2"/>
    <w:rsid w:val="003A486E"/>
    <w:rsid w:val="003B1E1C"/>
    <w:rsid w:val="003B3306"/>
    <w:rsid w:val="003C2522"/>
    <w:rsid w:val="003C65CB"/>
    <w:rsid w:val="003D0B3F"/>
    <w:rsid w:val="003E3949"/>
    <w:rsid w:val="003E685E"/>
    <w:rsid w:val="003F1B43"/>
    <w:rsid w:val="003F3CA6"/>
    <w:rsid w:val="00452236"/>
    <w:rsid w:val="00470A6B"/>
    <w:rsid w:val="004A0C1E"/>
    <w:rsid w:val="004A2B5E"/>
    <w:rsid w:val="004A75AA"/>
    <w:rsid w:val="004A79F1"/>
    <w:rsid w:val="004C7DBB"/>
    <w:rsid w:val="004D568E"/>
    <w:rsid w:val="004D7CC5"/>
    <w:rsid w:val="004E27EC"/>
    <w:rsid w:val="0050082F"/>
    <w:rsid w:val="005215C0"/>
    <w:rsid w:val="00522814"/>
    <w:rsid w:val="00531769"/>
    <w:rsid w:val="005553AA"/>
    <w:rsid w:val="00565E0D"/>
    <w:rsid w:val="00575781"/>
    <w:rsid w:val="005873D9"/>
    <w:rsid w:val="005C3F89"/>
    <w:rsid w:val="005E454C"/>
    <w:rsid w:val="00660579"/>
    <w:rsid w:val="00672DB4"/>
    <w:rsid w:val="006A718A"/>
    <w:rsid w:val="006D6226"/>
    <w:rsid w:val="006F47D5"/>
    <w:rsid w:val="0071205D"/>
    <w:rsid w:val="00716B2D"/>
    <w:rsid w:val="00732EEF"/>
    <w:rsid w:val="007564B0"/>
    <w:rsid w:val="00774312"/>
    <w:rsid w:val="007A57BA"/>
    <w:rsid w:val="007B0E57"/>
    <w:rsid w:val="007C0601"/>
    <w:rsid w:val="007F7B7D"/>
    <w:rsid w:val="00821053"/>
    <w:rsid w:val="0082627E"/>
    <w:rsid w:val="00860EA0"/>
    <w:rsid w:val="008738C6"/>
    <w:rsid w:val="008765E7"/>
    <w:rsid w:val="0089626D"/>
    <w:rsid w:val="008F43F1"/>
    <w:rsid w:val="00921C7B"/>
    <w:rsid w:val="009442FA"/>
    <w:rsid w:val="0096173B"/>
    <w:rsid w:val="00967860"/>
    <w:rsid w:val="009820DC"/>
    <w:rsid w:val="009C5567"/>
    <w:rsid w:val="009F4CC0"/>
    <w:rsid w:val="009F69AA"/>
    <w:rsid w:val="00A20219"/>
    <w:rsid w:val="00A45F86"/>
    <w:rsid w:val="00A47209"/>
    <w:rsid w:val="00A82563"/>
    <w:rsid w:val="00A926A1"/>
    <w:rsid w:val="00A92D3F"/>
    <w:rsid w:val="00AA6998"/>
    <w:rsid w:val="00AB163E"/>
    <w:rsid w:val="00AB2086"/>
    <w:rsid w:val="00AB5585"/>
    <w:rsid w:val="00AD489C"/>
    <w:rsid w:val="00AE094B"/>
    <w:rsid w:val="00B159C1"/>
    <w:rsid w:val="00B16047"/>
    <w:rsid w:val="00B22BBD"/>
    <w:rsid w:val="00B479BC"/>
    <w:rsid w:val="00B47FC5"/>
    <w:rsid w:val="00B713A7"/>
    <w:rsid w:val="00B824D1"/>
    <w:rsid w:val="00B9021C"/>
    <w:rsid w:val="00B90B53"/>
    <w:rsid w:val="00BC751F"/>
    <w:rsid w:val="00BD2AC1"/>
    <w:rsid w:val="00BE2E59"/>
    <w:rsid w:val="00BF0ABB"/>
    <w:rsid w:val="00C07ECE"/>
    <w:rsid w:val="00C22BF1"/>
    <w:rsid w:val="00C44BF4"/>
    <w:rsid w:val="00C4596B"/>
    <w:rsid w:val="00C4659F"/>
    <w:rsid w:val="00C7708A"/>
    <w:rsid w:val="00D20187"/>
    <w:rsid w:val="00D23B12"/>
    <w:rsid w:val="00D35D96"/>
    <w:rsid w:val="00D809EE"/>
    <w:rsid w:val="00D95D71"/>
    <w:rsid w:val="00DA3F12"/>
    <w:rsid w:val="00DC0339"/>
    <w:rsid w:val="00DF23F7"/>
    <w:rsid w:val="00E11618"/>
    <w:rsid w:val="00E30F78"/>
    <w:rsid w:val="00E37D0F"/>
    <w:rsid w:val="00E42C50"/>
    <w:rsid w:val="00E42D4B"/>
    <w:rsid w:val="00EE6522"/>
    <w:rsid w:val="00EF1B64"/>
    <w:rsid w:val="00EF661F"/>
    <w:rsid w:val="00F449BE"/>
    <w:rsid w:val="00F45886"/>
    <w:rsid w:val="00FA5F64"/>
    <w:rsid w:val="00FB4158"/>
    <w:rsid w:val="00FC2EF3"/>
    <w:rsid w:val="00FC7515"/>
    <w:rsid w:val="00FE190E"/>
    <w:rsid w:val="00FF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3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3D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3D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3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3D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757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73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3D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3D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3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3D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St-88/2014</izvorni_sadrzaj>
    <derivirana_varijabla naziv="DomainObject.Predmet.OznakaBroj_1">St-88/2014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INTEGRA društvo s ograničenom odgovornošću za inžinjering, trgovinu i graditeljstvo</izvorni_sadrzaj>
    <derivirana_varijabla naziv="DomainObject.Predmet.ProtustrankaFormated_1">  INTEGRA društvo s ograničenom odgovornošću za inžinjering, trgovinu i graditeljstvo</derivirana_varijabla>
  </DomainObject.Predmet.ProtustrankaFormated>
  <DomainObject.Predmet.ProtustrankaFormatedOIB>
    <izvorni_sadrzaj>  INTEGRA društvo s ograničenom odgovornošću za inžinjering, trgovinu i graditeljstvo, OIB 05881691349</izvorni_sadrzaj>
    <derivirana_varijabla naziv="DomainObject.Predmet.ProtustrankaFormatedOIB_1">  INTEGRA društvo s ograničenom odgovornošću za inžinjering, trgovinu i graditeljstvo, OIB 05881691349</derivirana_varijabla>
  </DomainObject.Predmet.ProtustrankaFormatedOIB>
  <DomainObject.Predmet.ProtustrankaFormatedWithAdress>
    <izvorni_sadrzaj> INTEGRA društvo s ograničenom odgovornošću za inžinjering, trgovinu i graditeljstvo, Mostarska 14/G, 20350 Metković</izvorni_sadrzaj>
    <derivirana_varijabla naziv="DomainObject.Predmet.ProtustrankaFormatedWithAdress_1"> INTEGRA društvo s ograničenom odgovornošću za inžinjering, trgovinu i graditeljstvo, Mostarska 14/G, 20350 Metković</derivirana_varijabla>
  </DomainObject.Predmet.ProtustrankaFormatedWithAdress>
  <DomainObject.Predmet.ProtustrankaFormatedWithAdressOIB>
    <izvorni_sadrzaj> INTEGRA društvo s ograničenom odgovornošću za inžinjering, trgovinu i graditeljstvo, OIB 05881691349, Mostarska 14/G, 20350 Metković</izvorni_sadrzaj>
    <derivirana_varijabla naziv="DomainObject.Predmet.ProtustrankaFormatedWithAdressOIB_1"> INTEGRA društvo s ograničenom odgovornošću za inžinjering, trgovinu i graditeljstvo, OIB 05881691349, Mostarska 14/G, 20350 Metković</derivirana_varijabla>
  </DomainObject.Predmet.ProtustrankaFormatedWithAdressOIB>
  <DomainObject.Predmet.ProtustrankaWithAdress>
    <izvorni_sadrzaj>INTEGRA društvo s ograničenom odgovornošću za inžinjering, trgovinu i graditeljstvo Mostarska 14/G, 20350 Metković</izvorni_sadrzaj>
    <derivirana_varijabla naziv="DomainObject.Predmet.ProtustrankaWithAdress_1">INTEGRA društvo s ograničenom odgovornošću za inžinjering, trgovinu i graditeljstvo Mostarska 14/G, 20350 Metković</derivirana_varijabla>
  </DomainObject.Predmet.ProtustrankaWithAdress>
  <DomainObject.Predmet.ProtustrankaWithAdressOIB>
    <izvorni_sadrzaj>INTEGRA društvo s ograničenom odgovornošću za inžinjering, trgovinu i graditeljstvo, OIB 05881691349, Mostarska 14/G, 20350 Metković</izvorni_sadrzaj>
    <derivirana_varijabla naziv="DomainObject.Predmet.ProtustrankaWithAdressOIB_1">INTEGRA društvo s ograničenom odgovornošću za inžinjering, trgovinu i graditeljstvo, OIB 05881691349, Mostarska 14/G, 20350 Metković</derivirana_varijabla>
  </DomainObject.Predmet.ProtustrankaWithAdressOIB>
  <DomainObject.Predmet.ProtustrankaNazivFormated>
    <izvorni_sadrzaj>INTEGRA društvo s ograničenom odgovornošću za inžinjering, trgovinu i graditeljstvo</izvorni_sadrzaj>
    <derivirana_varijabla naziv="DomainObject.Predmet.ProtustrankaNazivFormated_1">INTEGRA društvo s ograničenom odgovornošću za inžinjering, trgovinu i graditeljstvo</derivirana_varijabla>
  </DomainObject.Predmet.ProtustrankaNazivFormated>
  <DomainObject.Predmet.ProtustrankaNazivFormatedOIB>
    <izvorni_sadrzaj>INTEGRA društvo s ograničenom odgovornošću za inžinjering, trgovinu i graditeljstvo, OIB 05881691349</izvorni_sadrzaj>
    <derivirana_varijabla naziv="DomainObject.Predmet.ProtustrankaNazivFormatedOIB_1">INTEGRA društvo s ograničenom odgovornošću za inžinjering, trgovinu i graditeljstvo, OIB 05881691349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Grmoja</izvorni_sadrzaj>
    <derivirana_varijabla naziv="DomainObject.Predmet.StrankaFormated_1">  Ivica Grmoja</derivirana_varijabla>
  </DomainObject.Predmet.StrankaFormated>
  <DomainObject.Predmet.StrankaFormatedOIB>
    <izvorni_sadrzaj>  Ivica Grmoja, OIB 85854044421</izvorni_sadrzaj>
    <derivirana_varijabla naziv="DomainObject.Predmet.StrankaFormatedOIB_1">  Ivica Grmoja, OIB 85854044421</derivirana_varijabla>
  </DomainObject.Predmet.StrankaFormatedOIB>
  <DomainObject.Predmet.StrankaFormatedWithAdress>
    <izvorni_sadrzaj> Ivica Grmoja, Stjepana Radića 50, 20350 Metković</izvorni_sadrzaj>
    <derivirana_varijabla naziv="DomainObject.Predmet.StrankaFormatedWithAdress_1"> Ivica Grmoja, Stjepana Radića 50, 20350 Metković</derivirana_varijabla>
  </DomainObject.Predmet.StrankaFormatedWithAdress>
  <DomainObject.Predmet.StrankaFormatedWithAdressOIB>
    <izvorni_sadrzaj> Ivica Grmoja, OIB 85854044421, Stjepana Radića 50, 20350 Metković</izvorni_sadrzaj>
    <derivirana_varijabla naziv="DomainObject.Predmet.StrankaFormatedWithAdressOIB_1"> Ivica Grmoja, OIB 85854044421, Stjepana Radića 50, 20350 Metković</derivirana_varijabla>
  </DomainObject.Predmet.StrankaFormatedWithAdressOIB>
  <DomainObject.Predmet.StrankaWithAdress>
    <izvorni_sadrzaj>Ivica Grmoja Stjepana Radića 50,20350 Metković</izvorni_sadrzaj>
    <derivirana_varijabla naziv="DomainObject.Predmet.StrankaWithAdress_1">Ivica Grmoja Stjepana Radića 50,20350 Metković</derivirana_varijabla>
  </DomainObject.Predmet.StrankaWithAdress>
  <DomainObject.Predmet.StrankaWithAdressOIB>
    <izvorni_sadrzaj>Ivica Grmoja, OIB 85854044421, Stjepana Radića 50,20350 Metković</izvorni_sadrzaj>
    <derivirana_varijabla naziv="DomainObject.Predmet.StrankaWithAdressOIB_1">Ivica Grmoja, OIB 85854044421, Stjepana Radića 50,20350 Metković</derivirana_varijabla>
  </DomainObject.Predmet.StrankaWithAdressOIB>
  <DomainObject.Predmet.StrankaNazivFormated>
    <izvorni_sadrzaj>Ivica Grmoja</izvorni_sadrzaj>
    <derivirana_varijabla naziv="DomainObject.Predmet.StrankaNazivFormated_1">Ivica Grmoja</derivirana_varijabla>
  </DomainObject.Predmet.StrankaNazivFormated>
  <DomainObject.Predmet.StrankaNazivFormatedOIB>
    <izvorni_sadrzaj>Ivica Grmoja, OIB 85854044421</izvorni_sadrzaj>
    <derivirana_varijabla naziv="DomainObject.Predmet.StrankaNazivFormatedOIB_1">Ivica Grmoja, OIB 85854044421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Ivica Grmoja</item>
    </izvorni_sadrzaj>
    <derivirana_varijabla naziv="DomainObject.Predmet.StrankaListFormated_1">
      <item>Ivica Grmoja</item>
    </derivirana_varijabla>
  </DomainObject.Predmet.StrankaListFormated>
  <DomainObject.Predmet.StrankaListFormatedOIB>
    <izvorni_sadrzaj>
      <item>Ivica Grmoja, OIB 85854044421</item>
    </izvorni_sadrzaj>
    <derivirana_varijabla naziv="DomainObject.Predmet.StrankaListFormatedOIB_1">
      <item>Ivica Grmoja, OIB 85854044421</item>
    </derivirana_varijabla>
  </DomainObject.Predmet.StrankaListFormatedOIB>
  <DomainObject.Predmet.StrankaListFormatedWithAdress>
    <izvorni_sadrzaj>
      <item>Ivica Grmoja, Stjepana Radića 50, 20350 Metković</item>
    </izvorni_sadrzaj>
    <derivirana_varijabla naziv="DomainObject.Predmet.StrankaListFormatedWithAdress_1">
      <item>Ivica Grmoja, Stjepana Radića 50, 20350 Metković</item>
    </derivirana_varijabla>
  </DomainObject.Predmet.StrankaListFormatedWithAdress>
  <DomainObject.Predmet.StrankaListFormatedWithAdressOIB>
    <izvorni_sadrzaj>
      <item>Ivica Grmoja, OIB 85854044421, Stjepana Radića 50, 20350 Metković</item>
    </izvorni_sadrzaj>
    <derivirana_varijabla naziv="DomainObject.Predmet.StrankaListFormatedWithAdressOIB_1">
      <item>Ivica Grmoja, OIB 85854044421, Stjepana Radića 50, 20350 Metković</item>
    </derivirana_varijabla>
  </DomainObject.Predmet.StrankaListFormatedWithAdressOIB>
  <DomainObject.Predmet.StrankaListNazivFormated>
    <izvorni_sadrzaj>
      <item>Ivica Grmoja</item>
    </izvorni_sadrzaj>
    <derivirana_varijabla naziv="DomainObject.Predmet.StrankaListNazivFormated_1">
      <item>Ivica Grmoja</item>
    </derivirana_varijabla>
  </DomainObject.Predmet.StrankaListNazivFormated>
  <DomainObject.Predmet.StrankaListNazivFormatedOIB>
    <izvorni_sadrzaj>
      <item>Ivica Grmoja, OIB 85854044421</item>
    </izvorni_sadrzaj>
    <derivirana_varijabla naziv="DomainObject.Predmet.StrankaListNazivFormatedOIB_1">
      <item>Ivica Grmoja, OIB 85854044421</item>
    </derivirana_varijabla>
  </DomainObject.Predmet.StrankaListNazivFormatedOIB>
  <DomainObject.Predmet.ProtuStrankaListFormated>
    <izvorni_sadrzaj>
      <item>INTEGRA društvo s ograničenom odgovornošću za inžinjering, trgovinu i graditeljstvo</item>
    </izvorni_sadrzaj>
    <derivirana_varijabla naziv="DomainObject.Predmet.ProtuStrankaListFormated_1">
      <item>INTEGRA društvo s ograničenom odgovornošću za inžinjering, trgovinu i graditeljstvo</item>
    </derivirana_varijabla>
  </DomainObject.Predmet.ProtuStrankaListFormated>
  <DomainObject.Predmet.ProtuStrankaListFormatedOIB>
    <izvorni_sadrzaj>
      <item>INTEGRA društvo s ograničenom odgovornošću za inžinjering, trgovinu i graditeljstvo, OIB 05881691349</item>
    </izvorni_sadrzaj>
    <derivirana_varijabla naziv="DomainObject.Predmet.ProtuStrankaListFormatedOIB_1">
      <item>INTEGRA društvo s ograničenom odgovornošću za inžinjering, trgovinu i graditeljstvo, OIB 05881691349</item>
    </derivirana_varijabla>
  </DomainObject.Predmet.ProtuStrankaListFormatedOIB>
  <DomainObject.Predmet.ProtuStrankaListFormatedWithAdress>
    <izvorni_sadrzaj>
      <item>INTEGRA društvo s ograničenom odgovornošću za inžinjering, trgovinu i graditeljstvo, Mostarska 14/G, 20350 Metković</item>
    </izvorni_sadrzaj>
    <derivirana_varijabla naziv="DomainObject.Predmet.ProtuStrankaListFormatedWithAdress_1">
      <item>INTEGRA društvo s ograničenom odgovornošću za inžinjering, trgovinu i graditeljstvo, Mostarska 14/G, 20350 Metković</item>
    </derivirana_varijabla>
  </DomainObject.Predmet.ProtuStrankaListFormatedWithAdress>
  <DomainObject.Predmet.ProtuStrankaListFormatedWithAdressOIB>
    <izvorni_sadrzaj>
      <item>INTEGRA društvo s ograničenom odgovornošću za inžinjering, trgovinu i graditeljstvo, OIB 05881691349, Mostarska 14/G, 20350 Metković</item>
    </izvorni_sadrzaj>
    <derivirana_varijabla naziv="DomainObject.Predmet.ProtuStrankaListFormatedWithAdressOIB_1">
      <item>INTEGRA društvo s ograničenom odgovornošću za inžinjering, trgovinu i graditeljstvo, OIB 05881691349, Mostarska 14/G, 20350 Metković</item>
    </derivirana_varijabla>
  </DomainObject.Predmet.ProtuStrankaListFormatedWithAdressOIB>
  <DomainObject.Predmet.ProtuStrankaListNazivFormated>
    <izvorni_sadrzaj>
      <item>INTEGRA društvo s ograničenom odgovornošću za inžinjering, trgovinu i graditeljstvo</item>
    </izvorni_sadrzaj>
    <derivirana_varijabla naziv="DomainObject.Predmet.ProtuStrankaListNazivFormated_1">
      <item>INTEGRA društvo s ograničenom odgovornošću za inžinjering, trgovinu i graditeljstvo</item>
    </derivirana_varijabla>
  </DomainObject.Predmet.ProtuStrankaListNazivFormated>
  <DomainObject.Predmet.ProtuStrankaListNazivFormatedOIB>
    <izvorni_sadrzaj>
      <item>INTEGRA društvo s ograničenom odgovornošću za inžinjering, trgovinu i graditeljstvo, OIB 05881691349</item>
    </izvorni_sadrzaj>
    <derivirana_varijabla naziv="DomainObject.Predmet.ProtuStrankaListNazivFormatedOIB_1">
      <item>INTEGRA društvo s ograničenom odgovornošću za inžinjering, trgovinu i graditeljstvo, OIB 05881691349</item>
    </derivirana_varijabla>
  </DomainObject.Predmet.ProtuStrankaListNazivFormatedOIB>
  <DomainObject.Predmet.OstaliListFormated>
    <izvorni_sadrzaj>
      <item>Marijo Vrnoga</item>
      <item>Jozo Bagarić, stečajni upravitelj</item>
      <item>Ante Jakić</item>
      <item>Ante Komazin</item>
    </izvorni_sadrzaj>
    <derivirana_varijabla naziv="DomainObject.Predmet.OstaliListFormated_1">
      <item>Marijo Vrnoga</item>
      <item>Jozo Bagarić, stečajni upravitelj</item>
      <item>Ante Jakić</item>
      <item>Ante Komazin</item>
    </derivirana_varijabla>
  </DomainObject.Predmet.OstaliListFormated>
  <DomainObject.Predmet.OstaliList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FormatedOIB_1">
      <item>Marijo Vrnoga, OIB 00736141492</item>
      <item>Jozo Bagarić, stečajni upravitelj, OIB 81445363370</item>
      <item>Ante Jakić</item>
      <item>Ante Komazin</item>
    </derivirana_varijabla>
  </DomainObject.Predmet.OstaliListFormatedOIB>
  <DomainObject.Predmet.OstaliListFormatedWithAdress>
    <izvorni_sadrzaj>
      <item>Marijo Vrnoga, Ulica Petra Zoranića 50, 20350 Metković</item>
      <item>Jozo Bagarić, stečajni upravitelj, Trg Bana Josipa Jelačića 4, 20340 Ploče</item>
      <item>Ante Jakić</item>
      <item>Ante Komazin</item>
    </izvorni_sadrzaj>
    <derivirana_varijabla naziv="DomainObject.Predmet.OstaliListFormatedWithAdress_1">
      <item>Marijo Vrnoga, Ulica Petra Zoranića 50, 20350 Metković</item>
      <item>Jozo Bagarić, stečajni upravitelj, Trg Bana Josipa Jelačića 4, 20340 Ploče</item>
      <item>Ante Jakić</item>
      <item>Ante Komazin</item>
    </derivirana_varijabla>
  </DomainObject.Predmet.OstaliListFormatedWithAdress>
  <DomainObject.Predmet.OstaliListFormatedWithAdressOIB>
    <izvorni_sadrzaj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izvorni_sadrzaj>
    <derivirana_varijabla naziv="DomainObject.Predmet.OstaliListFormatedWithAdressOIB_1">
      <item>Marijo Vrnoga, OIB 00736141492, Ulica Petra Zoranića 50, 20350 Metković</item>
      <item>Jozo Bagarić, stečajni upravitelj, OIB 81445363370, Trg Bana Josipa Jelačića 4, 20340 Ploče</item>
      <item>Ante Jakić</item>
      <item>Ante Komazin</item>
    </derivirana_varijabla>
  </DomainObject.Predmet.OstaliListFormatedWithAdressOIB>
  <DomainObject.Predmet.OstaliListNazivFormated>
    <izvorni_sadrzaj>
      <item>Marijo Vrnoga</item>
      <item>Jozo Bagarić, stečajni upravitelj</item>
      <item>Ante Jakić</item>
      <item>Ante Komazin</item>
    </izvorni_sadrzaj>
    <derivirana_varijabla naziv="DomainObject.Predmet.OstaliListNazivFormated_1">
      <item>Marijo Vrnoga</item>
      <item>Jozo Bagarić, stečajni upravitelj</item>
      <item>Ante Jakić</item>
      <item>Ante Komazin</item>
    </derivirana_varijabla>
  </DomainObject.Predmet.OstaliListNazivFormated>
  <DomainObject.Predmet.OstaliListNazivFormatedOIB>
    <izvorni_sadrzaj>
      <item>Marijo Vrnoga, OIB 00736141492</item>
      <item>Jozo Bagarić, stečajni upravitelj, OIB 81445363370</item>
      <item>Ante Jakić</item>
      <item>Ante Komazin</item>
    </izvorni_sadrzaj>
    <derivirana_varijabla naziv="DomainObject.Predmet.OstaliListNazivFormatedOIB_1">
      <item>Marijo Vrnoga, OIB 00736141492</item>
      <item>Jozo Bagarić, stečajni upravitelj, OIB 81445363370</item>
      <item>Ante Jakić</item>
      <item>Ante Komazin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Grmoja</izvorni_sadrzaj>
    <derivirana_varijabla naziv="DomainObject.Predmet.StrankaIDrugi_1">Ivica Grmoja</derivirana_varijabla>
  </DomainObject.Predmet.StrankaIDrugi>
  <DomainObject.Predmet.ProtustrankaIDrugi>
    <izvorni_sadrzaj>INTEGRA društvo s ograničenom odgovornošću za inžinjering, trgovinu i graditeljstvo</izvorni_sadrzaj>
    <derivirana_varijabla naziv="DomainObject.Predmet.ProtustrankaIDrugi_1">INTEGRA društvo s ograničenom odgovornošću za inžinjering, trgovinu i graditeljstvo</derivirana_varijabla>
  </DomainObject.Predmet.ProtustrankaIDrugi>
  <DomainObject.Predmet.StrankaIDrugiAdressOIB>
    <izvorni_sadrzaj>Ivica Grmoja, OIB 85854044421, Stjepana Radića 50, 20350 Metković</izvorni_sadrzaj>
    <derivirana_varijabla naziv="DomainObject.Predmet.StrankaIDrugiAdressOIB_1">Ivica Grmoja, OIB 85854044421, Stjepana Radića 50, 20350 Metković</derivirana_varijabla>
  </DomainObject.Predmet.StrankaIDrugiAdressOIB>
  <DomainObject.Predmet.ProtustrankaIDrugiAdressOIB>
    <izvorni_sadrzaj>INTEGRA društvo s ograničenom odgovornošću za inžinjering, trgovinu i graditeljstvo, OIB 05881691349, Mostarska 14/G, 20350 Metković</izvorni_sadrzaj>
    <derivirana_varijabla naziv="DomainObject.Predmet.ProtustrankaIDrugiAdressOIB_1">INTEGRA društvo s ograničenom odgovornošću za inžinjering, trgovinu i graditeljstvo, OIB 05881691349, Mostarska 14/G,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izvorni_sadrzaj>
    <derivirana_varijabla naziv="DomainObject.Predmet.SudioniciListNaziv_1">
      <item>INTEGRA društvo s ograničenom odgovornošću za inžinjering, trgovinu i graditeljstvo</item>
      <item>Ivica Grmoja</item>
      <item>Marijo Vrnoga</item>
      <item>Jozo Bagarić, stečajni upravitelj</item>
      <item>Ante Jakić</item>
      <item>Ante Komazin</item>
    </derivirana_varijabla>
  </DomainObject.Predmet.SudioniciListNaziv>
  <DomainObject.Predmet.SudioniciListAdressOIB>
    <izvorni_sadrzaj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izvorni_sadrzaj>
    <derivirana_varijabla naziv="DomainObject.Predmet.SudioniciListAdressOIB_1">
      <item>INTEGRA društvo s ograničenom odgovornošću za inžinjering, trgovinu i graditeljstvo, OIB 05881691349, Mostarska 14/G,20350 Metković</item>
      <item>Ivica Grmoja, OIB 85854044421, Stjepana Radića 50,20350 Metković</item>
      <item>Marijo Vrnoga, OIB 00736141492, Ulica Petra Zoranića 50,20350 Metković</item>
      <item>Jozo Bagarić, stečajni upravitelj, OIB 81445363370, Trg Bana Josipa Jelačića 4,20340 Ploče</item>
      <item>Ante Jakić</item>
      <item>Ante Komazin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05881691349</item>
      <item>, OIB 85854044421</item>
      <item>, OIB 00736141492</item>
      <item>, OIB 81445363370</item>
      <item>, OIB null</item>
      <item>, OIB null</item>
    </izvorni_sadrzaj>
    <derivirana_varijabla naziv="DomainObject.Predmet.SudioniciListNazivOIB_1">
      <item>, OIB 05881691349</item>
      <item>, OIB 85854044421</item>
      <item>, OIB 00736141492</item>
      <item>, OIB 81445363370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63E2D-F336-478E-BC2D-9FCE370EE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338</properties:Words>
  <properties:Characters>1757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2017-12-14T07:35:00Z</dcterms:created>
  <dc:creator>Ante Kačić</dc:creator>
  <cp:lastModifiedBy>Srđan Gavranić</cp:lastModifiedBy>
  <cp:lastPrinted>2017-08-16T08:23:00Z</cp:lastPrinted>
  <dcterms:modified xmlns:xsi="http://www.w3.org/2001/XMLSchema-instance" xsi:type="dcterms:W3CDTF">2017-12-14T07:36:00Z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