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1479" w14:paraId="aa2147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5683C">
        <w:t>175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F5683C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5683C">
        <w:t>METRO j.d.o.o. za ugostiteljstvo</w:t>
      </w:r>
      <w:r w:rsidR="00F5683C" w:rsidRPr="00E1312F">
        <w:t xml:space="preserve">, </w:t>
      </w:r>
      <w:r w:rsidR="00F5683C">
        <w:t>Zadar</w:t>
      </w:r>
      <w:r w:rsidR="00F5683C" w:rsidRPr="00E1312F">
        <w:t xml:space="preserve">, </w:t>
      </w:r>
      <w:r w:rsidR="00F5683C">
        <w:t>Ante Starčevića 1</w:t>
      </w:r>
      <w:r w:rsidR="00F5683C" w:rsidRPr="00E1312F">
        <w:t xml:space="preserve">, OIB: </w:t>
      </w:r>
      <w:r w:rsidR="00F5683C">
        <w:t>40571073189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93188" w:rsidP="006525A1" w:rsidR="006525A1" w:rsidRPr="00816C78">
      <w:pPr>
        <w:jc w:val="both"/>
      </w:pPr>
      <w:r>
        <w:t>Početak u 11</w:t>
      </w:r>
      <w:r w:rsidR="00076762">
        <w:t>,</w:t>
      </w:r>
      <w:r>
        <w:t xml:space="preserve">38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F5683C">
        <w:t>Šime Ivanac</w:t>
      </w:r>
      <w:r w:rsidR="00A119F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A647D3">
        <w:t>za RH</w:t>
      </w:r>
      <w:r w:rsidR="00A119F3">
        <w:t xml:space="preserve"> </w:t>
      </w:r>
      <w:r w:rsidR="00A93188">
        <w:t>Svetlana Barešić</w:t>
      </w:r>
      <w:r w:rsidR="00A119F3">
        <w:t>, zamjenica u ŽDO-u Zadar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F5683C">
        <w:t>METRO j.d.o.o. za ugostiteljstvo</w:t>
      </w:r>
      <w:r w:rsidR="00F5683C" w:rsidRPr="00E1312F">
        <w:t xml:space="preserve">, </w:t>
      </w:r>
      <w:r w:rsidR="00F5683C">
        <w:t>Zadar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93188">
        <w:t>OTP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93188">
        <w:t>ugostiteljstvo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>Dužnik navodi da ne posluje, nema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>
        <w:t xml:space="preserve"> imovine,</w:t>
      </w:r>
      <w:r w:rsidR="00A119F3">
        <w:t xml:space="preserve"> radio je u iznaj</w:t>
      </w:r>
      <w:r w:rsidR="00A93188">
        <w:t>mljenom prostoru sa iznajmljenom opremom</w:t>
      </w:r>
      <w:r w:rsidR="00A119F3">
        <w:t>.</w:t>
      </w:r>
    </w:p>
    <w:p w:rsidRDefault="00A119F3" w:rsidP="00AF3E6F" w:rsidR="00A119F3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 w:rsidR="00A93188">
        <w:t>, ne zna za koliko, 6.000,00 kuna.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AF3E6F" w:rsidP="00AF3E6F" w:rsidR="00AF3E6F">
      <w:pPr>
        <w:jc w:val="both"/>
      </w:pPr>
    </w:p>
    <w:p w:rsidRDefault="00F5683C" w:rsidP="00AF3E6F" w:rsidR="00AF3E6F">
      <w:pPr>
        <w:jc w:val="both"/>
      </w:pPr>
      <w:r>
        <w:t xml:space="preserve">Šime Ivanac </w:t>
      </w:r>
      <w:r w:rsidR="007F4DC3">
        <w:t>navodi da je njen</w:t>
      </w:r>
      <w:r w:rsidR="00AF3E6F">
        <w:t xml:space="preserve"> broj mobitela: </w:t>
      </w:r>
      <w:r w:rsidR="00A93188">
        <w:t>091/737-7002</w:t>
      </w:r>
    </w:p>
    <w:p w:rsidRDefault="00AF3E6F" w:rsidP="00AF3E6F" w:rsidR="00AF3E6F" w:rsidRPr="002C241F">
      <w:pPr>
        <w:jc w:val="both"/>
      </w:pPr>
    </w:p>
    <w:p w:rsidRDefault="00A93188" w:rsidP="00AF3E6F" w:rsidR="00AF3E6F">
      <w:pPr>
        <w:jc w:val="both"/>
      </w:pPr>
      <w:r>
        <w:t>Knjigovodstvo je vodio servis SANTINI</w:t>
      </w:r>
      <w:r w:rsidR="00AF3E6F">
        <w:t xml:space="preserve">, dokumentacija se nalazi kod </w:t>
      </w:r>
      <w:r w:rsidR="00A119F3">
        <w:t>njega</w:t>
      </w:r>
      <w:r w:rsidR="00AF3E6F"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>Posebno navodi da dug nije u mogućnosti podmiriti niti nastaviti poslovati.</w:t>
      </w:r>
    </w:p>
    <w:p w:rsidRDefault="00A119F3" w:rsidP="00AF3E6F" w:rsidR="00A119F3">
      <w:pPr>
        <w:jc w:val="both"/>
      </w:pPr>
    </w:p>
    <w:p w:rsidRDefault="00A119F3" w:rsidP="00AF3E6F" w:rsidR="00A119F3">
      <w:pPr>
        <w:jc w:val="both"/>
      </w:pPr>
      <w:r>
        <w:t>Zastupnica po zakonu RH ostaje kod prijedloga.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A93188">
        <w:t>11,41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9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F5683C">
      <w:t>75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F5683C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C299D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105D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22F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23D0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DC3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93188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5683C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2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2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St-175/2019-7</izvorni_sadrzaj>
    <derivirana_varijabla naziv="DomainObject.Zapisnik.Oznaka_1">St-175/2019-7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St-175/2019</izvorni_sadrzaj>
    <derivirana_varijabla naziv="DomainObject.Predmet.OznakaBroj_1">St-175/2019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j.d.o.o. za ugostiteljstvo</izvorni_sadrzaj>
    <derivirana_varijabla naziv="DomainObject.Predmet.ProtustrankaFormated_1">  METRO j.d.o.o. za ugostiteljstvo</derivirana_varijabla>
  </DomainObject.Predmet.ProtustrankaFormated>
  <DomainObject.Predmet.ProtustrankaFormatedOIB>
    <izvorni_sadrzaj>  METRO j.d.o.o. za ugostiteljstvo, OIB 40571073189</izvorni_sadrzaj>
    <derivirana_varijabla naziv="DomainObject.Predmet.ProtustrankaFormatedOIB_1">  METRO j.d.o.o. za ugostiteljstvo, OIB 40571073189</derivirana_varijabla>
  </DomainObject.Predmet.ProtustrankaFormatedOIB>
  <DomainObject.Predmet.ProtustrankaFormatedWithAdress>
    <izvorni_sadrzaj> METRO j.d.o.o. za ugostiteljstvo, Ante Starčevića 1, 23000 Zadar</izvorni_sadrzaj>
    <derivirana_varijabla naziv="DomainObject.Predmet.ProtustrankaFormatedWithAdress_1"> METRO j.d.o.o. za ugostiteljstvo, Ante Starčevića 1, 23000 Zadar</derivirana_varijabla>
  </DomainObject.Predmet.ProtustrankaFormatedWithAdress>
  <DomainObject.Predmet.ProtustrankaFormatedWithAdressOIB>
    <izvorni_sadrzaj> METRO j.d.o.o. za ugostiteljstvo, OIB 40571073189, Ante Starčevića 1, 23000 Zadar</izvorni_sadrzaj>
    <derivirana_varijabla naziv="DomainObject.Predmet.ProtustrankaFormatedWithAdressOIB_1"> METRO j.d.o.o. za ugostiteljstvo, OIB 40571073189, Ante Starčevića 1, 23000 Zadar</derivirana_varijabla>
  </DomainObject.Predmet.ProtustrankaFormatedWithAdressOIB>
  <DomainObject.Predmet.ProtustrankaWithAdress>
    <izvorni_sadrzaj>METRO j.d.o.o. za ugostiteljstvo Ante Starčevića 1, 23000 Zadar</izvorni_sadrzaj>
    <derivirana_varijabla naziv="DomainObject.Predmet.ProtustrankaWithAdress_1">METRO j.d.o.o. za ugostiteljstvo Ante Starčevića 1, 23000 Zadar</derivirana_varijabla>
  </DomainObject.Predmet.ProtustrankaWithAdress>
  <DomainObject.Predmet.ProtustrankaWithAdressOIB>
    <izvorni_sadrzaj>METRO j.d.o.o. za ugostiteljstvo, OIB 40571073189, Ante Starčevića 1, 23000 Zadar</izvorni_sadrzaj>
    <derivirana_varijabla naziv="DomainObject.Predmet.ProtustrankaWithAdressOIB_1">METRO j.d.o.o. za ugostiteljstvo, OIB 40571073189, Ante Starčevića 1, 23000 Zadar</derivirana_varijabla>
  </DomainObject.Predmet.ProtustrankaWithAdressOIB>
  <DomainObject.Predmet.ProtustrankaNazivFormated>
    <izvorni_sadrzaj>METRO j.d.o.o. za ugostiteljstvo</izvorni_sadrzaj>
    <derivirana_varijabla naziv="DomainObject.Predmet.ProtustrankaNazivFormated_1">METRO j.d.o.o. za ugostiteljstvo</derivirana_varijabla>
  </DomainObject.Predmet.ProtustrankaNazivFormated>
  <DomainObject.Predmet.ProtustrankaNazivFormatedOIB>
    <izvorni_sadrzaj>METRO j.d.o.o. za ugostiteljstvo, OIB 40571073189</izvorni_sadrzaj>
    <derivirana_varijabla naziv="DomainObject.Predmet.ProtustrankaNazivFormatedOIB_1">METRO j.d.o.o. za ugostiteljstvo, OIB 40571073189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METRO j.d.o.o. za ugostiteljstvo</item>
    </izvorni_sadrzaj>
    <derivirana_varijabla naziv="DomainObject.Predmet.ProtuStrankaListFormated_1">
      <item>METRO j.d.o.o. za ugostiteljstvo</item>
    </derivirana_varijabla>
  </DomainObject.Predmet.ProtuStrankaListFormated>
  <DomainObject.Predmet.ProtuStrankaListFormatedOIB>
    <izvorni_sadrzaj>
      <item>METRO j.d.o.o. za ugostiteljstvo, OIB 40571073189</item>
    </izvorni_sadrzaj>
    <derivirana_varijabla naziv="DomainObject.Predmet.ProtuStrankaListFormatedOIB_1">
      <item>METRO j.d.o.o. za ugostiteljstvo, OIB 40571073189</item>
    </derivirana_varijabla>
  </DomainObject.Predmet.ProtuStrankaListFormatedOIB>
  <DomainObject.Predmet.ProtuStrankaListFormatedWithAdress>
    <izvorni_sadrzaj>
      <item>METRO j.d.o.o. za ugostiteljstvo, Ante Starčevića 1, 23000 Zadar</item>
    </izvorni_sadrzaj>
    <derivirana_varijabla naziv="DomainObject.Predmet.ProtuStrankaListFormatedWithAdress_1">
      <item>METRO j.d.o.o. za ugostiteljstvo, Ante Starčevića 1, 23000 Zadar</item>
    </derivirana_varijabla>
  </DomainObject.Predmet.ProtuStrankaListFormatedWithAdress>
  <DomainObject.Predmet.ProtuStrankaListFormatedWithAdressOIB>
    <izvorni_sadrzaj>
      <item>METRO j.d.o.o. za ugostiteljstvo, OIB 40571073189, Ante Starčevića 1, 23000 Zadar</item>
    </izvorni_sadrzaj>
    <derivirana_varijabla naziv="DomainObject.Predmet.ProtuStrankaListFormatedWithAdressOIB_1">
      <item>METRO j.d.o.o. za ugostiteljstvo, OIB 40571073189, Ante Starčevića 1, 23000 Zadar</item>
    </derivirana_varijabla>
  </DomainObject.Predmet.ProtuStrankaListFormatedWithAdressOIB>
  <DomainObject.Predmet.ProtuStrankaListNazivFormated>
    <izvorni_sadrzaj>
      <item>METRO j.d.o.o. za ugostiteljstvo</item>
    </izvorni_sadrzaj>
    <derivirana_varijabla naziv="DomainObject.Predmet.ProtuStrankaListNazivFormated_1">
      <item>METRO j.d.o.o. za ugostiteljstvo</item>
    </derivirana_varijabla>
  </DomainObject.Predmet.ProtuStrankaListNazivFormated>
  <DomainObject.Predmet.ProtuStrankaListNazivFormatedOIB>
    <izvorni_sadrzaj>
      <item>METRO j.d.o.o. za ugostiteljstvo, OIB 40571073189</item>
    </izvorni_sadrzaj>
    <derivirana_varijabla naziv="DomainObject.Predmet.ProtuStrankaListNazivFormatedOIB_1">
      <item>METRO j.d.o.o. za ugostiteljstvo, OIB 40571073189</item>
    </derivirana_varijabla>
  </DomainObject.Predmet.ProtuStrankaListNazivFormatedOIB>
  <DomainObject.Predmet.OstaliListFormated>
    <izvorni_sadrzaj>
      <item>Šime Ivanac</item>
    </izvorni_sadrzaj>
    <derivirana_varijabla naziv="DomainObject.Predmet.OstaliListFormated_1">
      <item>Šime Ivanac</item>
    </derivirana_varijabla>
  </DomainObject.Predmet.OstaliListFormated>
  <DomainObject.Predmet.OstaliListFormatedOIB>
    <izvorni_sadrzaj>
      <item>Šime Ivanac, OIB 29850364820</item>
    </izvorni_sadrzaj>
    <derivirana_varijabla naziv="DomainObject.Predmet.OstaliListFormatedOIB_1">
      <item>Šime Ivanac, OIB 29850364820</item>
    </derivirana_varijabla>
  </DomainObject.Predmet.OstaliListFormatedOIB>
  <DomainObject.Predmet.OstaliListFormatedWithAdress>
    <izvorni_sadrzaj>
      <item>Šime Ivanac, LJUBAČ 47 (ranije: LJUBAČ, LJUBAČ, 82), 23248 Ljubač</item>
    </izvorni_sadrzaj>
    <derivirana_varijabla naziv="DomainObject.Predmet.OstaliListFormatedWithAdress_1">
      <item>Šime Ivanac, LJUBAČ 47 (ranije: LJUBAČ, LJUBAČ, 82), 23248 Ljubač</item>
    </derivirana_varijabla>
  </DomainObject.Predmet.OstaliListFormatedWithAdress>
  <DomainObject.Predmet.OstaliListFormatedWithAdressOIB>
    <izvorni_sadrzaj>
      <item>Šime Ivanac, OIB 29850364820, LJUBAČ 47 (ranije: LJUBAČ, LJUBAČ, 82), 23248 Ljubač</item>
    </izvorni_sadrzaj>
    <derivirana_varijabla naziv="DomainObject.Predmet.OstaliListFormatedWithAdressOIB_1">
      <item>Šime Ivanac, OIB 29850364820, LJUBAČ 47 (ranije: LJUBAČ, LJUBAČ, 82), 23248 Ljubač</item>
    </derivirana_varijabla>
  </DomainObject.Predmet.OstaliListFormatedWithAdressOIB>
  <DomainObject.Predmet.OstaliListNazivFormated>
    <izvorni_sadrzaj>
      <item>Šime Ivanac</item>
    </izvorni_sadrzaj>
    <derivirana_varijabla naziv="DomainObject.Predmet.OstaliListNazivFormated_1">
      <item>Šime Ivanac</item>
    </derivirana_varijabla>
  </DomainObject.Predmet.OstaliListNazivFormated>
  <DomainObject.Predmet.OstaliListNazivFormatedOIB>
    <izvorni_sadrzaj>
      <item>Šime Ivanac, OIB 29850364820</item>
    </izvorni_sadrzaj>
    <derivirana_varijabla naziv="DomainObject.Predmet.OstaliListNazivFormatedOIB_1">
      <item>Šime Ivanac, OIB 29850364820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St-175/2019-7</izvorni_sadrzaj>
    <derivirana_varijabla naziv="DomainObject.PoslovniBrojDokumenta_1">St-175/2019-7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METRO j.d.o.o. za ugostiteljstvo</izvorni_sadrzaj>
    <derivirana_varijabla naziv="DomainObject.Predmet.ProtustrankaIDrugi_1">METRO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METRO j.d.o.o. za ugostiteljstvo, OIB 40571073189, Ante Starčevića 1, 23000 Zadar</izvorni_sadrzaj>
    <derivirana_varijabla naziv="DomainObject.Predmet.ProtustrankaIDrugiAdressOIB_1">METRO j.d.o.o. za ugostiteljstvo, OIB 40571073189, Ante Starčevića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 j.d.o.o. za ugostiteljstvo</item>
      <item>FINA</item>
      <item>Šime Ivanac</item>
    </izvorni_sadrzaj>
    <derivirana_varijabla naziv="DomainObject.Predmet.SudioniciListNaziv_1">
      <item>METRO j.d.o.o. za ugostiteljstvo</item>
      <item>FINA</item>
      <item>Šime Ivanac</item>
    </derivirana_varijabla>
  </DomainObject.Predmet.SudioniciListNaziv>
  <DomainObject.Predmet.SudioniciListAdressOIB>
    <izvorni_sadrzaj>
      <item>METRO j.d.o.o. za ugostiteljstvo, OIB 40571073189, Ante Starčevića 1,23000 Zadar</item>
      <item>FINA, OIB 85821130368, Ivana Danila 4,23000 Zadar</item>
      <item>Šime Ivanac, OIB 29850364820, LJUBAČ 47 (ranije: LJUBAČ, LJUBAČ, 82),23248 Ljubač</item>
    </izvorni_sadrzaj>
    <derivirana_varijabla naziv="DomainObject.Predmet.SudioniciListAdressOIB_1">
      <item>METRO j.d.o.o. za ugostiteljstvo, OIB 40571073189, Ante Starčevića 1,23000 Zadar</item>
      <item>FINA, OIB 85821130368, Ivana Danila 4,23000 Zadar</item>
      <item>Šime Ivanac, OIB 29850364820, LJUBAČ 47 (ranije: LJUBAČ, LJUBAČ, 82),23248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40571073189</item>
      <item>, OIB 85821130368</item>
      <item>, OIB 29850364820</item>
    </izvorni_sadrzaj>
    <derivirana_varijabla naziv="DomainObject.Predmet.SudioniciListNazivOIB_1">
      <item>, OIB 40571073189</item>
      <item>, OIB 85821130368</item>
      <item>, OIB 29850364820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1827</properties:Characters>
  <properties:Lines>79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2019-06-12T09:06:00Z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2019-06-18T13:00:00Z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St-175/2019-7 / Zapisnik - Ročište radi izjašnjenja o prijedlogu za otvaranje steč.post (1_St-175-2019-povodom_prijedloga_za_otvaranje_stečaja-12.6.19._po_novom._po_novom)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