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47a5" w14:paraId="e1847a5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3D14A8">
        <w:rPr>
          <w:sz w:val="22"/>
          <w:szCs w:val="22"/>
        </w:rPr>
        <w:t>57</w:t>
      </w:r>
      <w:proofErr w:type="spellEnd"/>
      <w:r w:rsidR="003D14A8">
        <w:rPr>
          <w:sz w:val="22"/>
          <w:szCs w:val="22"/>
        </w:rPr>
        <w:t>/</w:t>
      </w:r>
      <w:proofErr w:type="spellStart"/>
      <w:r w:rsidR="003D14A8">
        <w:rPr>
          <w:sz w:val="22"/>
          <w:szCs w:val="22"/>
        </w:rPr>
        <w:t>2019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r w:rsidR="003D14A8" w:rsidRPr="001D75AB">
        <w:rPr>
          <w:sz w:val="22"/>
          <w:szCs w:val="22"/>
        </w:rPr>
        <w:t>PRIJEVOZ PLUS d.o.o. za prijevoz u cestovnom prometu i turistička agencija</w:t>
      </w:r>
      <w:r w:rsidR="003D14A8" w:rsidRPr="00054EBD">
        <w:rPr>
          <w:sz w:val="22"/>
          <w:szCs w:val="22"/>
        </w:rPr>
        <w:t xml:space="preserve">, </w:t>
      </w:r>
      <w:r w:rsidR="003D14A8">
        <w:rPr>
          <w:sz w:val="22"/>
          <w:szCs w:val="22"/>
        </w:rPr>
        <w:t xml:space="preserve">Zagreb, Damira Tomljanovića Gavrana </w:t>
      </w:r>
      <w:proofErr w:type="spellStart"/>
      <w:r w:rsidR="003D14A8">
        <w:rPr>
          <w:sz w:val="22"/>
          <w:szCs w:val="22"/>
        </w:rPr>
        <w:t>15</w:t>
      </w:r>
      <w:proofErr w:type="spellEnd"/>
      <w:r w:rsidR="003D14A8" w:rsidRPr="00054EBD">
        <w:rPr>
          <w:sz w:val="22"/>
          <w:szCs w:val="22"/>
        </w:rPr>
        <w:t xml:space="preserve">, </w:t>
      </w:r>
      <w:proofErr w:type="spellStart"/>
      <w:r w:rsidR="003D14A8" w:rsidRPr="00054EBD">
        <w:rPr>
          <w:sz w:val="22"/>
          <w:szCs w:val="22"/>
        </w:rPr>
        <w:t>OIB</w:t>
      </w:r>
      <w:proofErr w:type="spellEnd"/>
      <w:r w:rsidR="003D14A8" w:rsidRPr="00054EBD">
        <w:rPr>
          <w:sz w:val="22"/>
          <w:szCs w:val="22"/>
        </w:rPr>
        <w:t xml:space="preserve">: </w:t>
      </w:r>
      <w:proofErr w:type="spellStart"/>
      <w:r w:rsidR="003D14A8" w:rsidRPr="001D75AB">
        <w:rPr>
          <w:sz w:val="22"/>
          <w:szCs w:val="22"/>
        </w:rPr>
        <w:t>22837583741</w:t>
      </w:r>
      <w:proofErr w:type="spellEnd"/>
      <w:r w:rsidR="003B7A9B" w:rsidRPr="00054EBD">
        <w:rPr>
          <w:sz w:val="22"/>
          <w:szCs w:val="22"/>
        </w:rPr>
        <w:t xml:space="preserve">, dana </w:t>
      </w:r>
      <w:r w:rsidR="007976D5">
        <w:rPr>
          <w:sz w:val="22"/>
          <w:szCs w:val="22"/>
        </w:rPr>
        <w:t>6. veljače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r w:rsidR="003D14A8" w:rsidRPr="001D75AB">
        <w:rPr>
          <w:sz w:val="22"/>
          <w:szCs w:val="22"/>
        </w:rPr>
        <w:t>PRIJEVOZ PLUS d.o.o. za prijevoz u cestovnom prometu i turistička agencija</w:t>
      </w:r>
      <w:r w:rsidR="003D14A8" w:rsidRPr="00054EBD">
        <w:rPr>
          <w:sz w:val="22"/>
          <w:szCs w:val="22"/>
        </w:rPr>
        <w:t xml:space="preserve">, </w:t>
      </w:r>
      <w:r w:rsidR="003D14A8">
        <w:rPr>
          <w:sz w:val="22"/>
          <w:szCs w:val="22"/>
        </w:rPr>
        <w:t xml:space="preserve">Zagreb, Damira Tomljanovića Gavrana </w:t>
      </w:r>
      <w:proofErr w:type="spellStart"/>
      <w:r w:rsidR="003D14A8">
        <w:rPr>
          <w:sz w:val="22"/>
          <w:szCs w:val="22"/>
        </w:rPr>
        <w:t>15</w:t>
      </w:r>
      <w:proofErr w:type="spellEnd"/>
      <w:r w:rsidR="003D14A8" w:rsidRPr="00054EBD">
        <w:rPr>
          <w:sz w:val="22"/>
          <w:szCs w:val="22"/>
        </w:rPr>
        <w:t xml:space="preserve">, </w:t>
      </w:r>
      <w:proofErr w:type="spellStart"/>
      <w:r w:rsidR="003D14A8" w:rsidRPr="00054EBD">
        <w:rPr>
          <w:sz w:val="22"/>
          <w:szCs w:val="22"/>
        </w:rPr>
        <w:t>OIB</w:t>
      </w:r>
      <w:proofErr w:type="spellEnd"/>
      <w:r w:rsidR="003D14A8" w:rsidRPr="00054EBD">
        <w:rPr>
          <w:sz w:val="22"/>
          <w:szCs w:val="22"/>
        </w:rPr>
        <w:t xml:space="preserve">: </w:t>
      </w:r>
      <w:proofErr w:type="spellStart"/>
      <w:r w:rsidR="003D14A8" w:rsidRPr="001D75AB">
        <w:rPr>
          <w:sz w:val="22"/>
          <w:szCs w:val="22"/>
        </w:rPr>
        <w:t>22837583741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3D14A8">
        <w:rPr>
          <w:sz w:val="22"/>
          <w:szCs w:val="22"/>
        </w:rPr>
        <w:t>17.901,26</w:t>
      </w:r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r w:rsidR="006E7939">
        <w:rPr>
          <w:sz w:val="22"/>
          <w:szCs w:val="22"/>
        </w:rPr>
        <w:t>6. veljače 2019</w:t>
      </w:r>
      <w:r w:rsidR="006E7939" w:rsidRPr="00054EBD">
        <w:rPr>
          <w:sz w:val="22"/>
          <w:szCs w:val="22"/>
        </w:rPr>
        <w:t>.g.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62F18"/>
    <w:rsid w:val="002B0CE4"/>
    <w:rsid w:val="002C14B3"/>
    <w:rsid w:val="00302E39"/>
    <w:rsid w:val="00353E76"/>
    <w:rsid w:val="003A45A3"/>
    <w:rsid w:val="003B7A9B"/>
    <w:rsid w:val="003D14A8"/>
    <w:rsid w:val="004400A2"/>
    <w:rsid w:val="00440D97"/>
    <w:rsid w:val="004A09C0"/>
    <w:rsid w:val="006E7939"/>
    <w:rsid w:val="007976D5"/>
    <w:rsid w:val="008437B0"/>
    <w:rsid w:val="00934D31"/>
    <w:rsid w:val="00A15CA5"/>
    <w:rsid w:val="00A637FA"/>
    <w:rsid w:val="00A915EF"/>
    <w:rsid w:val="00BD3913"/>
    <w:rsid w:val="00C93A6A"/>
    <w:rsid w:val="00CB76D0"/>
    <w:rsid w:val="00CC29D3"/>
    <w:rsid w:val="00D112DD"/>
    <w:rsid w:val="00D26B6D"/>
    <w:rsid w:val="00D61D1F"/>
    <w:rsid w:val="00D7019D"/>
    <w:rsid w:val="00DA4178"/>
    <w:rsid w:val="00DC69CF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7B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7B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7B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7B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7B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7B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7B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7B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St-57/2019-6</izvorni_sadrzaj>
    <derivirana_varijabla naziv="DomainObject.Oznaka_1">St-57/2019-6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St-57/2019</izvorni_sadrzaj>
    <derivirana_varijabla naziv="DomainObject.Predmet.OznakaBroj_1">St-57/2019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PLUS d.o.o. zastupanog po punomoćniku Vladimir Minovski</izvorni_sadrzaj>
    <derivirana_varijabla naziv="DomainObject.Predmet.ProtustrankaFormated_1">  PRIJEVOZ PLUS d.o.o. zastupanog po punomoćniku Vladimir Minovski</derivirana_varijabla>
  </DomainObject.Predmet.ProtustrankaFormated>
  <DomainObject.Predmet.ProtustrankaFormatedOIB>
    <izvorni_sadrzaj>  PRIJEVOZ PLUS d.o.o., OIB 22837583741 zastupanog po punomoćniku Vladimir Minovski</izvorni_sadrzaj>
    <derivirana_varijabla naziv="DomainObject.Predmet.ProtustrankaFormatedOIB_1">  PRIJEVOZ PLUS d.o.o., OIB 22837583741 zastupanog po punomoćniku Vladimir Minovski</derivirana_varijabla>
  </DomainObject.Predmet.ProtustrankaFormatedOIB>
  <DomainObject.Predmet.ProtustrankaFormatedWithAdress>
    <izvorni_sadrzaj> PRIJEVOZ PLUS d.o.o., Damira Tomljanovića Gavrana 15, 10000 Zagreb zastupanog po punomoćniku Vladimir Minovski</izvorni_sadrzaj>
    <derivirana_varijabla naziv="DomainObject.Predmet.ProtustrankaFormatedWithAdress_1"> PRIJEVOZ PLUS d.o.o., Damira Tomljanovića Gavrana 15, 10000 Zagreb zastupanog po punomoćniku Vladimir Minovski</derivirana_varijabla>
  </DomainObject.Predmet.ProtustrankaFormatedWithAdress>
  <DomainObject.Predmet.ProtustrankaFormatedWithAdressOIB>
    <izvorni_sadrzaj> PRIJEVOZ PLUS d.o.o., OIB 22837583741, Damira Tomljanovića Gavrana 15, 10000 Zagreb zastupanog po punomoćniku Vladimir Minovski</izvorni_sadrzaj>
    <derivirana_varijabla naziv="DomainObject.Predmet.ProtustrankaFormatedWithAdressOIB_1"> PRIJEVOZ PLUS d.o.o., OIB 22837583741, Damira Tomljanovića Gavrana 15, 10000 Zagreb zastupanog po punomoćniku Vladimir Minovski</derivirana_varijabla>
  </DomainObject.Predmet.ProtustrankaFormatedWithAdressOIB>
  <DomainObject.Predmet.ProtustrankaWithAdress>
    <izvorni_sadrzaj>PRIJEVOZ PLUS d.o.o. Damira Tomljanovića Gavrana 15, 10000 Zagreb</izvorni_sadrzaj>
    <derivirana_varijabla naziv="DomainObject.Predmet.ProtustrankaWithAdress_1">PRIJEVOZ PLUS d.o.o. Damira Tomljanovića Gavrana 15, 10000 Zagreb</derivirana_varijabla>
  </DomainObject.Predmet.ProtustrankaWithAdress>
  <DomainObject.Predmet.ProtustrankaWithAdressOIB>
    <izvorni_sadrzaj>PRIJEVOZ PLUS d.o.o., OIB 22837583741, Damira Tomljanovića Gavrana 15, 10000 Zagreb</izvorni_sadrzaj>
    <derivirana_varijabla naziv="DomainObject.Predmet.ProtustrankaWithAdressOIB_1">PRIJEVOZ PLUS d.o.o., OIB 22837583741, Damira Tomljanovića Gavrana 15, 10000 Zagreb</derivirana_varijabla>
  </DomainObject.Predmet.ProtustrankaWithAdressOIB>
  <DomainObject.Predmet.ProtustrankaNazivFormated>
    <izvorni_sadrzaj>PRIJEVOZ PLUS d.o.o.</izvorni_sadrzaj>
    <derivirana_varijabla naziv="DomainObject.Predmet.ProtustrankaNazivFormated_1">PRIJEVOZ PLUS d.o.o.</derivirana_varijabla>
  </DomainObject.Predmet.ProtustrankaNazivFormated>
  <DomainObject.Predmet.ProtustrankaNazivFormatedOIB>
    <izvorni_sadrzaj>PRIJEVOZ PLUS d.o.o., OIB 22837583741</izvorni_sadrzaj>
    <derivirana_varijabla naziv="DomainObject.Predmet.ProtustrankaNazivFormatedOIB_1">PRIJEVOZ PLUS d.o.o., OIB 22837583741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PLUS d.o.o. zastupanog po punomoćniku Vladimir Minovski</item>
    </izvorni_sadrzaj>
    <derivirana_varijabla naziv="DomainObject.Predmet.ProtuStrankaListFormated_1">
      <item>PRIJEVOZ PLUS d.o.o. zastupanog po punomoćniku Vladimir Minovski</item>
    </derivirana_varijabla>
  </DomainObject.Predmet.ProtuStrankaListFormated>
  <DomainObject.Predmet.ProtuStrankaListFormatedOIB>
    <izvorni_sadrzaj>
      <item>PRIJEVOZ PLUS d.o.o., OIB 22837583741 zastupanog po punomoćniku Vladimir Minovski</item>
    </izvorni_sadrzaj>
    <derivirana_varijabla naziv="DomainObject.Predmet.ProtuStrankaListFormatedOIB_1">
      <item>PRIJEVOZ PLUS d.o.o., OIB 22837583741 zastupanog po punomoćniku Vladimir Minovski</item>
    </derivirana_varijabla>
  </DomainObject.Predmet.ProtuStrankaListFormatedOIB>
  <DomainObject.Predmet.ProtuStrankaListFormatedWithAdress>
    <izvorni_sadrzaj>
      <item>PRIJEVOZ PLUS d.o.o., Damira Tomljanovića Gavrana 15, 10000 Zagreb zastupanog po punomoćniku Vladimir Minovski</item>
    </izvorni_sadrzaj>
    <derivirana_varijabla naziv="DomainObject.Predmet.ProtuStrankaListFormatedWithAdress_1">
      <item>PRIJEVOZ PLUS d.o.o., Damira Tomljanovića Gavrana 15, 10000 Zagreb zastupanog po punomoćniku Vladimir Minovski</item>
    </derivirana_varijabla>
  </DomainObject.Predmet.ProtuStrankaListFormatedWithAdress>
  <DomainObject.Predmet.ProtuStrankaListFormatedWithAdressOIB>
    <izvorni_sadrzaj>
      <item>PRIJEVOZ PLUS d.o.o., OIB 22837583741, Damira Tomljanovića Gavrana 15, 10000 Zagreb zastupanog po punomoćniku Vladimir Minovski</item>
    </izvorni_sadrzaj>
    <derivirana_varijabla naziv="DomainObject.Predmet.ProtuStrankaListFormatedWithAdressOIB_1">
      <item>PRIJEVOZ PLUS d.o.o., OIB 22837583741, Damira Tomljanovića Gavrana 15, 10000 Zagreb zastupanog po punomoćniku Vladimir Minovski</item>
    </derivirana_varijabla>
  </DomainObject.Predmet.ProtuStrankaListFormatedWithAdressOIB>
  <DomainObject.Predmet.ProtuStrankaListNazivFormated>
    <izvorni_sadrzaj>
      <item>PRIJEVOZ PLUS d.o.o.</item>
    </izvorni_sadrzaj>
    <derivirana_varijabla naziv="DomainObject.Predmet.ProtuStrankaListNazivFormated_1">
      <item>PRIJEVOZ PLUS d.o.o.</item>
    </derivirana_varijabla>
  </DomainObject.Predmet.ProtuStrankaListNazivFormated>
  <DomainObject.Predmet.ProtuStrankaListNazivFormatedOIB>
    <izvorni_sadrzaj>
      <item>PRIJEVOZ PLUS d.o.o., OIB 22837583741</item>
    </izvorni_sadrzaj>
    <derivirana_varijabla naziv="DomainObject.Predmet.ProtuStrankaListNazivFormatedOIB_1">
      <item>PRIJEVOZ PLUS d.o.o., OIB 22837583741</item>
    </derivirana_varijabla>
  </DomainObject.Predmet.ProtuStrankaListNazivFormatedOIB>
  <DomainObject.Predmet.OstaliListFormated>
    <izvorni_sadrzaj>
      <item>Vladimir Minovski punomoćnik sudionika u postupku PRIJEVOZ PLUS d.o.o.</item>
      <item>HRVATSKI ZAVOD ZA MIROVINSKO OSIGURANJE</item>
    </izvorni_sadrzaj>
    <derivirana_varijabla naziv="DomainObject.Predmet.OstaliListFormated_1">
      <item>Vladimir Minovski punomoćnik sudionika u postupku PRIJEVOZ PLUS d.o.o.</item>
      <item>HRVATSKI ZAVOD ZA MIROVINSKO OSIGURANJE</item>
    </derivirana_varijabla>
  </DomainObject.Predmet.OstaliListFormated>
  <DomainObject.Predmet.OstaliListFormatedOIB>
    <izvorni_sadrzaj>
      <item>Vladimir Minovski, OIB 27439672694 punomoćnik sudionika u postupku PRIJEVOZ PLUS d.o.o.</item>
      <item>HRVATSKI ZAVOD ZA MIROVINSKO OSIGURANJE, OIB 84397956623</item>
    </izvorni_sadrzaj>
    <derivirana_varijabla naziv="DomainObject.Predmet.OstaliListFormatedOIB_1">
      <item>Vladimir Minovski, OIB 27439672694 punomoćnik sudionika u postupku PRIJEVOZ PLUS d.o.o.</item>
      <item>HRVATSKI ZAVOD ZA MIROVINSKO OSIGURANJE, OIB 84397956623</item>
    </derivirana_varijabla>
  </DomainObject.Predmet.OstaliListFormatedOIB>
  <DomainObject.Predmet.OstaliListFormatedWithAdress>
    <izvorni_sadrzaj>
      <item>Vladimir Minovski, Ulica Frana Folnegovića 6b, 10000 Zagreb punomoćnik sudionika u postupku PRIJEVOZ PLUS d.o.o.</item>
      <item>HRVATSKI ZAVOD ZA MIROVINSKO OSIGURANJE, Trpimirova 4, 10000 Zagreb</item>
    </izvorni_sadrzaj>
    <derivirana_varijabla naziv="DomainObject.Predmet.OstaliListFormatedWithAdress_1">
      <item>Vladimir Minovski, Ulica Frana Folnegovića 6b, 10000 Zagreb punomoćnik sudionika u postupku PRIJEVOZ PLUS d.o.o.</item>
      <item>HRVATSKI ZAVOD ZA MIROVINSKO OSIGURANJE, Trpimirova 4, 10000 Zagreb</item>
    </derivirana_varijabla>
  </DomainObject.Predmet.OstaliListFormatedWithAdress>
  <DomainObject.Predmet.OstaliListFormatedWithAdressOIB>
    <izvorni_sadrzaj>
      <item>Vladimir Minovski, OIB 27439672694, Ulica Frana Folnegovića 6b, 10000 Zagreb punomoćnik sudionika u postupku PRIJEVOZ PLUS d.o.o.</item>
      <item>HRVATSKI ZAVOD ZA MIROVINSKO OSIGURANJE, OIB 84397956623, Trpimirova 4, 10000 Zagreb</item>
    </izvorni_sadrzaj>
    <derivirana_varijabla naziv="DomainObject.Predmet.OstaliListFormatedWithAdressOIB_1">
      <item>Vladimir Minovski, OIB 27439672694, Ulica Frana Folnegovića 6b, 10000 Zagreb punomoćnik sudionika u postupku PRIJEVOZ PLUS d.o.o.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Vladimir Minovski</item>
      <item>HRVATSKI ZAVOD ZA MIROVINSKO OSIGURANJE</item>
    </izvorni_sadrzaj>
    <derivirana_varijabla naziv="DomainObject.Predmet.OstaliListNazivFormated_1">
      <item>Vladimir Minovski</item>
      <item>HRVATSKI ZAVOD ZA MIROVINSKO OSIGURANJE</item>
    </derivirana_varijabla>
  </DomainObject.Predmet.OstaliListNazivFormated>
  <DomainObject.Predmet.OstaliListNazivFormatedOIB>
    <izvorni_sadrzaj>
      <item>Vladimir Minovski, OIB 27439672694</item>
      <item>HRVATSKI ZAVOD ZA MIROVINSKO OSIGURANJE, OIB 84397956623</item>
    </izvorni_sadrzaj>
    <derivirana_varijabla naziv="DomainObject.Predmet.OstaliListNazivFormatedOIB_1">
      <item>Vladimir Minovski, OIB 27439672694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St-57/2019-6</izvorni_sadrzaj>
    <derivirana_varijabla naziv="DomainObject.PoslovniBrojDokumenta_1">St-57/2019-6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PLUS d.o.o.</izvorni_sadrzaj>
    <derivirana_varijabla naziv="DomainObject.Predmet.ProtustrankaIDrugi_1">PRIJEVOZ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PLUS d.o.o., OIB 22837583741, Damira Tomljanovića Gavrana 15, 10000 Zagreb</izvorni_sadrzaj>
    <derivirana_varijabla naziv="DomainObject.Predmet.ProtustrankaIDrugiAdressOIB_1">PRIJEVOZ PLUS d.o.o., OIB 22837583741, Damira Tomljanovića Gavrana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PLUS d.o.o.</item>
      <item>Vladimir Minovski</item>
      <item>HRVATSKI ZAVOD ZA MIROVINSKO OSIGURANJE</item>
    </izvorni_sadrzaj>
    <derivirana_varijabla naziv="DomainObject.Predmet.SudioniciListNaziv_1">
      <item>FINA Regionalni centar Zagreb</item>
      <item>PRIJEVOZ PLUS d.o.o.</item>
      <item>Vladimir Minovski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PRIJEVOZ PLUS d.o.o., OIB 22837583741, Damira Tomljanovića Gavrana 15,10000 Zagreb</item>
      <item>Vladimir Minovski, OIB 27439672694, Ulica Frana Folnegovića 6b,10000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PRIJEVOZ PLUS d.o.o., OIB 22837583741, Damira Tomljanovića Gavrana 15,10000 Zagreb</item>
      <item>Vladimir Minovski, OIB 27439672694, Ulica Frana Folnegovića 6b,10000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22837583741</item>
      <item>, OIB 27439672694</item>
      <item>, OIB 84397956623</item>
    </izvorni_sadrzaj>
    <derivirana_varijabla naziv="DomainObject.Predmet.SudioniciListNazivOIB_1">
      <item>, OIB 85821130368</item>
      <item>, OIB 22837583741</item>
      <item>, OIB 27439672694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St-57/2019-5</izvorni_sadrzaj>
    <derivirana_varijabla naziv="DomainObject.PredzadnjaOdlukaIzPredmeta.Oznaka_1">St-57/2019-5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1570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2019-02-06T10:03:00Z</dcterms:created>
  <dc:creator>Kristina Bujanić</dc:creator>
  <cp:lastModifiedBy>Kristina Bujanić</cp:lastModifiedBy>
  <cp:lastPrinted>2019-02-06T09:45:00Z</cp:lastPrinted>
  <dcterms:modified xmlns:xsi="http://www.w3.org/2001/XMLSchema-instance" xsi:type="dcterms:W3CDTF">2019-02-06T10:11:00Z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St-57/2019-6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