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8854" w14:paraId="9d18854"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715C69">
        <w:rPr>
          <w:rFonts w:hAnsi="Times New Roman" w:ascii="Times New Roman"/>
        </w:rPr>
        <w:t>3358</w:t>
      </w:r>
      <w:r w:rsidR="00506B3B">
        <w:rPr>
          <w:rFonts w:hAnsi="Times New Roman" w:ascii="Times New Roman"/>
        </w:rPr>
        <w:t>/17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predstečajnom postupku nad dužnikom </w:t>
      </w:r>
      <w:r w:rsidR="00715C69">
        <w:rPr>
          <w:rFonts w:hAnsi="Times New Roman" w:ascii="Times New Roman"/>
        </w:rPr>
        <w:t>GNB PROJEKT</w:t>
      </w:r>
      <w:r w:rsidR="00715C69" w:rsidRPr="00A55AE1">
        <w:rPr>
          <w:rFonts w:hAnsi="Times New Roman" w:ascii="Times New Roman"/>
        </w:rPr>
        <w:t xml:space="preserve"> d.o.o., </w:t>
      </w:r>
      <w:r w:rsidR="00715C69">
        <w:rPr>
          <w:rFonts w:hAnsi="Times New Roman" w:ascii="Times New Roman"/>
        </w:rPr>
        <w:t>Petrinja, Vladimira Nazora 10</w:t>
      </w:r>
      <w:r w:rsidR="00715C69" w:rsidRPr="00A55AE1">
        <w:rPr>
          <w:rFonts w:hAnsi="Times New Roman" w:ascii="Times New Roman"/>
        </w:rPr>
        <w:t xml:space="preserve">, OIB </w:t>
      </w:r>
      <w:r w:rsidR="00715C69" w:rsidRPr="00ED7FDB">
        <w:rPr>
          <w:rFonts w:hAnsi="Times New Roman" w:ascii="Times New Roman"/>
        </w:rPr>
        <w:t>26523571706</w:t>
      </w:r>
      <w:r w:rsidR="001F30E6" w:rsidRPr="005F7ED8">
        <w:rPr>
          <w:rFonts w:hAnsi="Times New Roman" w:ascii="Times New Roman"/>
        </w:rPr>
        <w:t xml:space="preserve">, </w:t>
      </w:r>
      <w:r w:rsidR="00C0480D" w:rsidRPr="005F7ED8">
        <w:rPr>
          <w:rFonts w:hAnsi="Times New Roman" w:ascii="Times New Roman"/>
        </w:rPr>
        <w:t xml:space="preserve">dana </w:t>
      </w:r>
      <w:r w:rsidR="00715C69">
        <w:rPr>
          <w:rFonts w:hAnsi="Times New Roman" w:ascii="Times New Roman"/>
        </w:rPr>
        <w:t>21. lipnja</w:t>
      </w:r>
      <w:r w:rsidR="00FC5F55">
        <w:rPr>
          <w:rFonts w:hAnsi="Times New Roman" w:ascii="Times New Roman"/>
        </w:rPr>
        <w:t xml:space="preserve"> 2018.</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9F75AC">
        <w:rPr>
          <w:rFonts w:hAnsi="Times New Roman" w:ascii="Times New Roman"/>
        </w:rPr>
        <w:t>21. lipnja</w:t>
      </w:r>
      <w:r w:rsidR="00295CA4">
        <w:rPr>
          <w:rFonts w:hAnsi="Times New Roman" w:ascii="Times New Roman"/>
        </w:rPr>
        <w:t xml:space="preserve"> 2018.</w:t>
      </w:r>
      <w:r>
        <w:rPr>
          <w:rFonts w:hAnsi="Times New Roman" w:ascii="Times New Roman"/>
        </w:rPr>
        <w:t xml:space="preserve">, za dan </w:t>
      </w:r>
    </w:p>
    <w:p w:rsidRDefault="00F874A8" w:rsidP="00F86B4C" w:rsidR="00F874A8">
      <w:pPr>
        <w:jc w:val="both"/>
        <w:rPr>
          <w:rFonts w:hAnsi="Times New Roman" w:ascii="Times New Roman"/>
        </w:rPr>
      </w:pPr>
    </w:p>
    <w:p w:rsidRDefault="00467C95" w:rsidP="00F874A8" w:rsidR="00F874A8">
      <w:pPr>
        <w:jc w:val="center"/>
        <w:rPr>
          <w:rFonts w:hAnsi="Times New Roman" w:ascii="Times New Roman"/>
        </w:rPr>
      </w:pPr>
      <w:r>
        <w:rPr>
          <w:rFonts w:hAnsi="Times New Roman" w:ascii="Times New Roman"/>
        </w:rPr>
        <w:t>6. srpnja</w:t>
      </w:r>
      <w:r w:rsidR="00295CA4">
        <w:rPr>
          <w:rFonts w:hAnsi="Times New Roman" w:ascii="Times New Roman"/>
        </w:rPr>
        <w:t xml:space="preserve"> 2018.</w:t>
      </w:r>
      <w:r w:rsidR="00F874A8">
        <w:rPr>
          <w:rFonts w:hAnsi="Times New Roman" w:ascii="Times New Roman"/>
        </w:rPr>
        <w:t xml:space="preserve"> u </w:t>
      </w:r>
      <w:r w:rsidR="00D16D72">
        <w:rPr>
          <w:rFonts w:hAnsi="Times New Roman" w:ascii="Times New Roman"/>
        </w:rPr>
        <w:t>9</w:t>
      </w:r>
      <w:r w:rsidR="003A4550">
        <w:rPr>
          <w:rFonts w:hAnsi="Times New Roman" w:ascii="Times New Roman"/>
        </w:rPr>
        <w:t>,30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9F75AC">
        <w:rPr>
          <w:rFonts w:hAnsi="Times New Roman" w:ascii="Times New Roman"/>
        </w:rPr>
        <w:t>21. lipnja</w:t>
      </w:r>
      <w:r w:rsidR="00295CA4">
        <w:rPr>
          <w:rFonts w:hAnsi="Times New Roman" w:ascii="Times New Roman"/>
        </w:rPr>
        <w:t xml:space="preserve"> 2018.</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Za točnost otpravka-</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8505E"/>
    <w:rsid w:val="00295CA4"/>
    <w:rsid w:val="00297BB5"/>
    <w:rsid w:val="0032187C"/>
    <w:rsid w:val="00350083"/>
    <w:rsid w:val="0035624D"/>
    <w:rsid w:val="00357EE0"/>
    <w:rsid w:val="003A4550"/>
    <w:rsid w:val="003B3C10"/>
    <w:rsid w:val="003C26FD"/>
    <w:rsid w:val="004157E8"/>
    <w:rsid w:val="004314A2"/>
    <w:rsid w:val="004602E9"/>
    <w:rsid w:val="00467C95"/>
    <w:rsid w:val="004A3CCE"/>
    <w:rsid w:val="004C6D49"/>
    <w:rsid w:val="004F2049"/>
    <w:rsid w:val="00506B3B"/>
    <w:rsid w:val="00514EC0"/>
    <w:rsid w:val="00583492"/>
    <w:rsid w:val="00592BF9"/>
    <w:rsid w:val="00596FD7"/>
    <w:rsid w:val="005D1BE0"/>
    <w:rsid w:val="005F7ED8"/>
    <w:rsid w:val="006072C9"/>
    <w:rsid w:val="00624E2F"/>
    <w:rsid w:val="006516F0"/>
    <w:rsid w:val="006D19C2"/>
    <w:rsid w:val="006D7019"/>
    <w:rsid w:val="006E704E"/>
    <w:rsid w:val="00715C69"/>
    <w:rsid w:val="00750FD4"/>
    <w:rsid w:val="00761C7B"/>
    <w:rsid w:val="007924CD"/>
    <w:rsid w:val="007B7D59"/>
    <w:rsid w:val="007E4552"/>
    <w:rsid w:val="0086652E"/>
    <w:rsid w:val="008717E2"/>
    <w:rsid w:val="008A3E83"/>
    <w:rsid w:val="008B38FE"/>
    <w:rsid w:val="008F1BE4"/>
    <w:rsid w:val="00902ADC"/>
    <w:rsid w:val="00937096"/>
    <w:rsid w:val="0096132D"/>
    <w:rsid w:val="009C6B35"/>
    <w:rsid w:val="009F1630"/>
    <w:rsid w:val="009F2867"/>
    <w:rsid w:val="009F75AC"/>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4A9C"/>
    <w:rsid w:val="00C92140"/>
    <w:rsid w:val="00CA2526"/>
    <w:rsid w:val="00CB05E0"/>
    <w:rsid w:val="00D16D72"/>
    <w:rsid w:val="00D329BF"/>
    <w:rsid w:val="00D42DB0"/>
    <w:rsid w:val="00D45348"/>
    <w:rsid w:val="00D65412"/>
    <w:rsid w:val="00D80CC9"/>
    <w:rsid w:val="00D97020"/>
    <w:rsid w:val="00DB4B11"/>
    <w:rsid w:val="00DB7EB4"/>
    <w:rsid w:val="00DD3EBB"/>
    <w:rsid w:val="00DF090A"/>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C3BA7"/>
    <w:rsid w:val="00FC5F55"/>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8A3E83"/>
    <w:rPr>
      <w:color w:val="808080"/>
      <w:bdr w:space="0" w:sz="0" w:color="auto" w:val="none"/>
      <w:shd w:fill="auto" w:color="auto" w:val="clear"/>
    </w:rPr>
  </w:style>
  <w:style w:customStyle="true" w:styleId="eSPISCCParagraphDefaultFont" w:type="character">
    <w:name w:val="eSPIS_CC_Paragraph Default Font"/>
    <w:basedOn w:val="Zadanifontodlomka"/>
    <w:rsid w:val="008A3E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3E8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A3E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3E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8A3E83"/>
    <w:rPr>
      <w:color w:val="808080"/>
      <w:bdr w:color="auto" w:space="0" w:sz="0" w:val="none"/>
      <w:shd w:color="auto" w:fill="auto" w:val="clear"/>
    </w:rPr>
  </w:style>
  <w:style w:customStyle="1" w:styleId="eSPISCCParagraphDefaultFont" w:type="character">
    <w:name w:val="eSPIS_CC_Paragraph Default Font"/>
    <w:basedOn w:val="Zadanifontodlomka"/>
    <w:rsid w:val="008A3E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3E8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A3E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3E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St-3358/2017</izvorni_sadrzaj>
    <derivirana_varijabla naziv="DomainObject.Predmet.OznakaBroj_1">St-3358/2017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GNB PROJEKT d.o.o.</izvorni_sadrzaj>
    <derivirana_varijabla naziv="DomainObject.Predmet.ProtustrankaFormated_1">  GNB PROJEKT d.o.o.</derivirana_varijabla>
  </DomainObject.Predmet.ProtustrankaFormated>
  <DomainObject.Predmet.ProtustrankaFormatedOIB>
    <izvorni_sadrzaj>  GNB PROJEKT d.o.o., OIB 26523571706</izvorni_sadrzaj>
    <derivirana_varijabla naziv="DomainObject.Predmet.ProtustrankaFormatedOIB_1">  GNB PROJEKT d.o.o., OIB 26523571706</derivirana_varijabla>
  </DomainObject.Predmet.ProtustrankaFormatedOIB>
  <DomainObject.Predmet.ProtustrankaFormatedWithAdress>
    <izvorni_sadrzaj> GNB PROJEKT d.o.o., Vladimira Nazora 10, 44250 Petrinja</izvorni_sadrzaj>
    <derivirana_varijabla naziv="DomainObject.Predmet.ProtustrankaFormatedWithAdress_1"> GNB PROJEKT d.o.o., Vladimira Nazora 10, 44250 Petrinja</derivirana_varijabla>
  </DomainObject.Predmet.ProtustrankaFormatedWithAdress>
  <DomainObject.Predmet.ProtustrankaFormatedWithAdressOIB>
    <izvorni_sadrzaj> GNB PROJEKT d.o.o., OIB 26523571706, Vladimira Nazora 10, 44250 Petrinja</izvorni_sadrzaj>
    <derivirana_varijabla naziv="DomainObject.Predmet.ProtustrankaFormatedWithAdressOIB_1"> GNB PROJEKT d.o.o., OIB 26523571706, Vladimira Nazora 10, 44250 Petrinja</derivirana_varijabla>
  </DomainObject.Predmet.ProtustrankaFormatedWithAdressOIB>
  <DomainObject.Predmet.ProtustrankaWithAdress>
    <izvorni_sadrzaj>GNB PROJEKT d.o.o. Vladimira Nazora 10, 44250 Petrinja</izvorni_sadrzaj>
    <derivirana_varijabla naziv="DomainObject.Predmet.ProtustrankaWithAdress_1">GNB PROJEKT d.o.o. Vladimira Nazora 10, 44250 Petrinja</derivirana_varijabla>
  </DomainObject.Predmet.ProtustrankaWithAdress>
  <DomainObject.Predmet.ProtustrankaWithAdressOIB>
    <izvorni_sadrzaj>GNB PROJEKT d.o.o., OIB 26523571706, Vladimira Nazora 10, 44250 Petrinja</izvorni_sadrzaj>
    <derivirana_varijabla naziv="DomainObject.Predmet.ProtustrankaWithAdressOIB_1">GNB PROJEKT d.o.o., OIB 26523571706, Vladimira Nazora 10, 44250 Petrinja</derivirana_varijabla>
  </DomainObject.Predmet.ProtustrankaWithAdressOIB>
  <DomainObject.Predmet.ProtustrankaNazivFormated>
    <izvorni_sadrzaj>GNB PROJEKT d.o.o.</izvorni_sadrzaj>
    <derivirana_varijabla naziv="DomainObject.Predmet.ProtustrankaNazivFormated_1">GNB PROJEKT d.o.o.</derivirana_varijabla>
  </DomainObject.Predmet.ProtustrankaNazivFormated>
  <DomainObject.Predmet.ProtustrankaNazivFormatedOIB>
    <izvorni_sadrzaj>GNB PROJEKT d.o.o., OIB 26523571706</izvorni_sadrzaj>
    <derivirana_varijabla naziv="DomainObject.Predmet.ProtustrankaNazivFormatedOIB_1">GNB PROJEKT d.o.o., OIB 26523571706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GNB PROJEKT d.o.o.</izvorni_sadrzaj>
    <derivirana_varijabla naziv="DomainObject.Predmet.StrankaFormated_1">  GNB PROJEKT d.o.o.</derivirana_varijabla>
  </DomainObject.Predmet.StrankaFormated>
  <DomainObject.Predmet.StrankaFormatedOIB>
    <izvorni_sadrzaj>  GNB PROJEKT d.o.o., OIB 26523571706</izvorni_sadrzaj>
    <derivirana_varijabla naziv="DomainObject.Predmet.StrankaFormatedOIB_1">  GNB PROJEKT d.o.o., OIB 26523571706</derivirana_varijabla>
  </DomainObject.Predmet.StrankaFormatedOIB>
  <DomainObject.Predmet.StrankaFormatedWithAdress>
    <izvorni_sadrzaj> GNB PROJEKT d.o.o., Vladimira Nazora 10, 44250 Petrinja</izvorni_sadrzaj>
    <derivirana_varijabla naziv="DomainObject.Predmet.StrankaFormatedWithAdress_1"> GNB PROJEKT d.o.o., Vladimira Nazora 10, 44250 Petrinja</derivirana_varijabla>
  </DomainObject.Predmet.StrankaFormatedWithAdress>
  <DomainObject.Predmet.StrankaFormatedWithAdressOIB>
    <izvorni_sadrzaj> GNB PROJEKT d.o.o., OIB 26523571706, Vladimira Nazora 10, 44250 Petrinja</izvorni_sadrzaj>
    <derivirana_varijabla naziv="DomainObject.Predmet.StrankaFormatedWithAdressOIB_1"> GNB PROJEKT d.o.o., OIB 26523571706, Vladimira Nazora 10, 44250 Petrinja</derivirana_varijabla>
  </DomainObject.Predmet.StrankaFormatedWithAdressOIB>
  <DomainObject.Predmet.StrankaWithAdress>
    <izvorni_sadrzaj>GNB PROJEKT d.o.o. Vladimira Nazora 10,44250 Petrinja</izvorni_sadrzaj>
    <derivirana_varijabla naziv="DomainObject.Predmet.StrankaWithAdress_1">GNB PROJEKT d.o.o. Vladimira Nazora 10,44250 Petrinja</derivirana_varijabla>
  </DomainObject.Predmet.StrankaWithAdress>
  <DomainObject.Predmet.StrankaWithAdressOIB>
    <izvorni_sadrzaj>GNB PROJEKT d.o.o., OIB 26523571706, Vladimira Nazora 10,44250 Petrinja</izvorni_sadrzaj>
    <derivirana_varijabla naziv="DomainObject.Predmet.StrankaWithAdressOIB_1">GNB PROJEKT d.o.o., OIB 26523571706, Vladimira Nazora 10,44250 Petrinja</derivirana_varijabla>
  </DomainObject.Predmet.StrankaWithAdressOIB>
  <DomainObject.Predmet.StrankaNazivFormated>
    <izvorni_sadrzaj>GNB PROJEKT d.o.o.</izvorni_sadrzaj>
    <derivirana_varijabla naziv="DomainObject.Predmet.StrankaNazivFormated_1">GNB PROJEKT d.o.o.</derivirana_varijabla>
  </DomainObject.Predmet.StrankaNazivFormated>
  <DomainObject.Predmet.StrankaNazivFormatedOIB>
    <izvorni_sadrzaj>GNB PROJEKT d.o.o., OIB 26523571706</izvorni_sadrzaj>
    <derivirana_varijabla naziv="DomainObject.Predmet.StrankaNazivFormatedOIB_1">GNB PROJEKT d.o.o., OIB 26523571706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GNB PROJEKT d.o.o.</item>
    </izvorni_sadrzaj>
    <derivirana_varijabla naziv="DomainObject.Predmet.StrankaListFormated_1">
      <item>GNB PROJEKT d.o.o.</item>
    </derivirana_varijabla>
  </DomainObject.Predmet.StrankaListFormated>
  <DomainObject.Predmet.StrankaListFormatedOIB>
    <izvorni_sadrzaj>
      <item>GNB PROJEKT d.o.o., OIB 26523571706</item>
    </izvorni_sadrzaj>
    <derivirana_varijabla naziv="DomainObject.Predmet.StrankaListFormatedOIB_1">
      <item>GNB PROJEKT d.o.o., OIB 26523571706</item>
    </derivirana_varijabla>
  </DomainObject.Predmet.StrankaListFormatedOIB>
  <DomainObject.Predmet.StrankaListFormatedWithAdress>
    <izvorni_sadrzaj>
      <item>GNB PROJEKT d.o.o., Vladimira Nazora 10, 44250 Petrinja</item>
    </izvorni_sadrzaj>
    <derivirana_varijabla naziv="DomainObject.Predmet.StrankaListFormatedWithAdress_1">
      <item>GNB PROJEKT d.o.o., Vladimira Nazora 10, 44250 Petrinja</item>
    </derivirana_varijabla>
  </DomainObject.Predmet.StrankaListFormatedWithAdress>
  <DomainObject.Predmet.StrankaListFormatedWithAdressOIB>
    <izvorni_sadrzaj>
      <item>GNB PROJEKT d.o.o., OIB 26523571706, Vladimira Nazora 10, 44250 Petrinja</item>
    </izvorni_sadrzaj>
    <derivirana_varijabla naziv="DomainObject.Predmet.StrankaListFormatedWithAdressOIB_1">
      <item>GNB PROJEKT d.o.o., OIB 26523571706, Vladimira Nazora 10, 44250 Petrinja</item>
    </derivirana_varijabla>
  </DomainObject.Predmet.StrankaListFormatedWithAdressOIB>
  <DomainObject.Predmet.StrankaListNazivFormated>
    <izvorni_sadrzaj>
      <item>GNB PROJEKT d.o.o.</item>
    </izvorni_sadrzaj>
    <derivirana_varijabla naziv="DomainObject.Predmet.StrankaListNazivFormated_1">
      <item>GNB PROJEKT d.o.o.</item>
    </derivirana_varijabla>
  </DomainObject.Predmet.StrankaListNazivFormated>
  <DomainObject.Predmet.StrankaListNazivFormatedOIB>
    <izvorni_sadrzaj>
      <item>GNB PROJEKT d.o.o., OIB 26523571706</item>
    </izvorni_sadrzaj>
    <derivirana_varijabla naziv="DomainObject.Predmet.StrankaListNazivFormatedOIB_1">
      <item>GNB PROJEKT d.o.o., OIB 26523571706</item>
    </derivirana_varijabla>
  </DomainObject.Predmet.StrankaListNazivFormatedOIB>
  <DomainObject.Predmet.ProtuStrankaListFormated>
    <izvorni_sadrzaj>
      <item>GNB PROJEKT d.o.o.</item>
    </izvorni_sadrzaj>
    <derivirana_varijabla naziv="DomainObject.Predmet.ProtuStrankaListFormated_1">
      <item>GNB PROJEKT d.o.o.</item>
    </derivirana_varijabla>
  </DomainObject.Predmet.ProtuStrankaListFormated>
  <DomainObject.Predmet.ProtuStrankaListFormatedOIB>
    <izvorni_sadrzaj>
      <item>GNB PROJEKT d.o.o., OIB 26523571706</item>
    </izvorni_sadrzaj>
    <derivirana_varijabla naziv="DomainObject.Predmet.ProtuStrankaListFormatedOIB_1">
      <item>GNB PROJEKT d.o.o., OIB 26523571706</item>
    </derivirana_varijabla>
  </DomainObject.Predmet.ProtuStrankaListFormatedOIB>
  <DomainObject.Predmet.ProtuStrankaListFormatedWithAdress>
    <izvorni_sadrzaj>
      <item>GNB PROJEKT d.o.o., Vladimira Nazora 10, 44250 Petrinja</item>
    </izvorni_sadrzaj>
    <derivirana_varijabla naziv="DomainObject.Predmet.ProtuStrankaListFormatedWithAdress_1">
      <item>GNB PROJEKT d.o.o., Vladimira Nazora 10, 44250 Petrinja</item>
    </derivirana_varijabla>
  </DomainObject.Predmet.ProtuStrankaListFormatedWithAdress>
  <DomainObject.Predmet.ProtuStrankaListFormatedWithAdressOIB>
    <izvorni_sadrzaj>
      <item>GNB PROJEKT d.o.o., OIB 26523571706, Vladimira Nazora 10, 44250 Petrinja</item>
    </izvorni_sadrzaj>
    <derivirana_varijabla naziv="DomainObject.Predmet.ProtuStrankaListFormatedWithAdressOIB_1">
      <item>GNB PROJEKT d.o.o., OIB 26523571706, Vladimira Nazora 10, 44250 Petrinja</item>
    </derivirana_varijabla>
  </DomainObject.Predmet.ProtuStrankaListFormatedWithAdressOIB>
  <DomainObject.Predmet.ProtuStrankaListNazivFormated>
    <izvorni_sadrzaj>
      <item>GNB PROJEKT d.o.o.</item>
    </izvorni_sadrzaj>
    <derivirana_varijabla naziv="DomainObject.Predmet.ProtuStrankaListNazivFormated_1">
      <item>GNB PROJEKT d.o.o.</item>
    </derivirana_varijabla>
  </DomainObject.Predmet.ProtuStrankaListNazivFormated>
  <DomainObject.Predmet.ProtuStrankaListNazivFormatedOIB>
    <izvorni_sadrzaj>
      <item>GNB PROJEKT d.o.o., OIB 26523571706</item>
    </izvorni_sadrzaj>
    <derivirana_varijabla naziv="DomainObject.Predmet.ProtuStrankaListNazivFormatedOIB_1">
      <item>GNB PROJEKT d.o.o., OIB 26523571706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
    <derivirana_varijabla naziv="DomainObject.PoslovniBrojDokumenta_1"/>
  </DomainObject.PoslovniBrojDokumenta>
  <DomainObject.Predmet.StrankaIDrugi>
    <izvorni_sadrzaj>GNB PROJEKT d.o.o.</izvorni_sadrzaj>
    <derivirana_varijabla naziv="DomainObject.Predmet.StrankaIDrugi_1">GNB PROJEKT d.o.o.</derivirana_varijabla>
  </DomainObject.Predmet.StrankaIDrugi>
  <DomainObject.Predmet.ProtustrankaIDrugi>
    <izvorni_sadrzaj>GNB PROJEKT d.o.o.</izvorni_sadrzaj>
    <derivirana_varijabla naziv="DomainObject.Predmet.ProtustrankaIDrugi_1">GNB PROJEKT d.o.o.</derivirana_varijabla>
  </DomainObject.Predmet.ProtustrankaIDrugi>
  <DomainObject.Predmet.StrankaIDrugiAdressOIB>
    <izvorni_sadrzaj>GNB PROJEKT d.o.o., OIB 26523571706, Vladimira Nazora 10, 44250 Petrinja</izvorni_sadrzaj>
    <derivirana_varijabla naziv="DomainObject.Predmet.StrankaIDrugiAdressOIB_1">GNB PROJEKT d.o.o., OIB 26523571706, Vladimira Nazora 10, 44250 Petrinja</derivirana_varijabla>
  </DomainObject.Predmet.StrankaIDrugiAdressOIB>
  <DomainObject.Predmet.ProtustrankaIDrugiAdressOIB>
    <izvorni_sadrzaj>GNB PROJEKT d.o.o., OIB 26523571706, Vladimira Nazora 10, 44250 Petrinja</izvorni_sadrzaj>
    <derivirana_varijabla naziv="DomainObject.Predmet.ProtustrankaIDrugiAdressOIB_1">GNB PROJEKT d.o.o., OIB 26523571706, Vladimira Nazora 10,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GNB PROJEKT d.o.o.</item>
      <item>GNB PROJEKT d.o.o.</item>
    </izvorni_sadrzaj>
    <derivirana_varijabla naziv="DomainObject.Predmet.SudioniciListNaziv_1">
      <item>GNB PROJEKT d.o.o.</item>
      <item>GNB PROJEKT d.o.o.</item>
    </derivirana_varijabla>
  </DomainObject.Predmet.SudioniciListNaziv>
  <DomainObject.Predmet.SudioniciListAdressOIB>
    <izvorni_sadrzaj>
      <item>GNB PROJEKT d.o.o., OIB 26523571706, Vladimira Nazora 10,44250 Petrinja</item>
      <item>GNB PROJEKT d.o.o., OIB 26523571706, Vladimira Nazora 10,44250 Petrinja</item>
    </izvorni_sadrzaj>
    <derivirana_varijabla naziv="DomainObject.Predmet.SudioniciListAdressOIB_1">
      <item>GNB PROJEKT d.o.o., OIB 26523571706, Vladimira Nazora 10,44250 Petrinja</item>
      <item>GNB PROJEKT d.o.o., OIB 26523571706, Vladimira Nazora 10,44250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26523571706</item>
      <item>, OIB 26523571706</item>
    </izvorni_sadrzaj>
    <derivirana_varijabla naziv="DomainObject.Predmet.SudioniciListNazivOIB_1">
      <item>, OIB 26523571706</item>
      <item>, OIB 26523571706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5F3536-3642-4B18-BA6B-7E7AE503A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319</properties:Words>
  <properties:Characters>1670</properties:Characters>
  <properties:Lines>47</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2018-06-21T07:24:00Z</dcterms:created>
  <dc:creator>Žana Livaja</dc:creator>
  <cp:lastModifiedBy>Renata Klokočki</cp:lastModifiedBy>
  <cp:lastPrinted>2017-10-05T11:48:00Z</cp:lastPrinted>
  <dcterms:modified xmlns:xsi="http://www.w3.org/2001/XMLSchema-instance" xsi:type="dcterms:W3CDTF">2018-06-21T07:27:00Z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(Zaključak-poziv na ročište za glasovanje o planu-GNB PROJEKT.docx)</vt:lpwstr>
  </prop:property>
  <prop:property name="CC_coloring" pid="4" fmtid="{D5CDD505-2E9C-101B-9397-08002B2CF9AE}">
    <vt:bool>false</vt:bool>
  </prop:property>
  <prop:property name="BrojStranica" pid="5" fmtid="{D5CDD505-2E9C-101B-9397-08002B2CF9AE}">
    <vt:i4>1</vt:i4>
  </prop:property>
</prop:Properties>
</file>