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4d78" w14:paraId="43e4d78" w:rsidRDefault="00570F98" w:rsidP="00570F98" w:rsidR="00570F9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F98" w:rsidP="00570F98" w:rsidR="00570F9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70F98" w:rsidP="00570F98" w:rsidR="00570F9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70F98" w:rsidP="00570F98" w:rsidR="00570F9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70F98" w:rsidP="00570F98" w:rsidR="00570F98"/>
    <w:p w:rsidRDefault="00570F98" w:rsidP="00570F98" w:rsidR="00570F9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570F98" w:rsidP="00570F98" w:rsidR="00570F9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570F98" w:rsidP="00570F98" w:rsidR="00570F9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8817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MAJA – GRUPA trgovačko – turistička zadruga, Poreč, Musalež 84, OIB 77488074327, MBS 130008175, 3. prosinca 2015.</w:t>
      </w:r>
    </w:p>
    <w:p w:rsidRDefault="00570F98" w:rsidP="00570F98" w:rsidR="00570F9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570F98" w:rsidP="00570F98" w:rsidR="00570F9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0F98" w:rsidP="00570F98" w:rsidR="00570F9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MAJA – GRUPA trgovačko – turistička zadruga, Poreč, Musalež 84, OIB 77488074327, MBS 130008175.</w:t>
      </w:r>
    </w:p>
    <w:p w:rsidRDefault="00570F98" w:rsidP="00570F98" w:rsidR="00570F9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MAJA – GRUPA trgovačko – turistička zadruga,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3239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76.214,87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570F98" w:rsidP="00570F98" w:rsidR="00570F9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570F98" w:rsidP="00570F98" w:rsidR="00570F9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570F98" w:rsidP="00570F98" w:rsidR="00570F9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570F98" w:rsidP="00570F98" w:rsidR="00570F98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F624A">
        <w:rPr>
          <w:rFonts w:cs="Times New Roman" w:eastAsia="Times New Roman"/>
          <w:szCs w:val="24"/>
          <w:lang w:eastAsia="hr-HR"/>
        </w:rPr>
        <w:t>, v. r.</w:t>
      </w:r>
    </w:p>
    <w:p w:rsidRDefault="00570F98" w:rsidP="00570F98" w:rsidR="00570F9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570F98" w:rsidP="00570F98" w:rsidR="00570F9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570F98" w:rsidP="00570F98" w:rsidR="00570F9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570F98" w:rsidP="00570F98" w:rsidR="00570F9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570F98" w:rsidP="00570F98" w:rsidR="00570F9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5546BC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F98" w:rsidP="00570F98" w:rsidR="00570F98">
      <w:r>
        <w:separator/>
      </w:r>
    </w:p>
  </w:endnote>
  <w:endnote w:id="0" w:type="continuationSeparator">
    <w:p w:rsidRDefault="00570F98" w:rsidP="00570F98" w:rsidR="00570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F98" w:rsidP="00570F98" w:rsidR="00570F98">
      <w:r>
        <w:separator/>
      </w:r>
    </w:p>
  </w:footnote>
  <w:footnote w:id="0" w:type="continuationSeparator">
    <w:p w:rsidRDefault="00570F98" w:rsidP="00570F98" w:rsidR="00570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F98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546B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F98" w:rsidP="0021081C" w:rsidR="00A81E97">
    <w:pPr>
      <w:pStyle w:val="Zaglavlje"/>
      <w:jc w:val="right"/>
    </w:pPr>
    <w:r>
      <w:t>11 St-476/2015-3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8EE"/>
    <w:rsid w:val="005546BC"/>
    <w:rsid w:val="00570F98"/>
    <w:rsid w:val="007A5C5B"/>
    <w:rsid w:val="009F624A"/>
    <w:rsid w:val="00A748EE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F9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F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F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F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F9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0F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F9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4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6B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6B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6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6B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F9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F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0F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F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F9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0F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F9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54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6B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6B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6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6B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St-476/2015</izvorni_sadrzaj>
    <derivirana_varijabla naziv="DomainObject.Predmet.OznakaBroj_1">St-476/2015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MAJA-GRUPA trgovačko-turistička zadruga, POREČ</izvorni_sadrzaj>
    <derivirana_varijabla naziv="DomainObject.Predmet.ProtustrankaFormated_1">  MAJA-GRUPA trgovačko-turistička zadruga, POREČ</derivirana_varijabla>
  </DomainObject.Predmet.ProtustrankaFormated>
  <DomainObject.Predmet.ProtustrankaFormatedOIB>
    <izvorni_sadrzaj>  MAJA-GRUPA trgovačko-turistička zadruga, POREČ, OIB 77488074327</izvorni_sadrzaj>
    <derivirana_varijabla naziv="DomainObject.Predmet.ProtustrankaFormatedOIB_1">  MAJA-GRUPA trgovačko-turistička zadruga, POREČ, OIB 77488074327</derivirana_varijabla>
  </DomainObject.Predmet.ProtustrankaFormatedOIB>
  <DomainObject.Predmet.ProtustrankaFormatedWithAdress>
    <izvorni_sadrzaj> MAJA-GRUPA trgovačko-turistička zadruga, POREČ, Musalež 84, 52440 Poreč</izvorni_sadrzaj>
    <derivirana_varijabla naziv="DomainObject.Predmet.ProtustrankaFormatedWithAdress_1"> MAJA-GRUPA trgovačko-turistička zadruga, POREČ, Musalež 84, 52440 Poreč</derivirana_varijabla>
  </DomainObject.Predmet.ProtustrankaFormatedWithAdress>
  <DomainObject.Predmet.ProtustrankaFormatedWithAdressOIB>
    <izvorni_sadrzaj> MAJA-GRUPA trgovačko-turistička zadruga, POREČ, OIB 77488074327, Musalež 84, 52440 Poreč</izvorni_sadrzaj>
    <derivirana_varijabla naziv="DomainObject.Predmet.ProtustrankaFormatedWithAdressOIB_1"> MAJA-GRUPA trgovačko-turistička zadruga, POREČ, OIB 77488074327, Musalež 84, 52440 Poreč</derivirana_varijabla>
  </DomainObject.Predmet.ProtustrankaFormatedWithAdressOIB>
  <DomainObject.Predmet.ProtustrankaWithAdress>
    <izvorni_sadrzaj>MAJA-GRUPA trgovačko-turistička zadruga, POREČ Musalež 84, 52440 Poreč</izvorni_sadrzaj>
    <derivirana_varijabla naziv="DomainObject.Predmet.ProtustrankaWithAdress_1">MAJA-GRUPA trgovačko-turistička zadruga, POREČ Musalež 84, 52440 Poreč</derivirana_varijabla>
  </DomainObject.Predmet.ProtustrankaWithAdress>
  <DomainObject.Predmet.ProtustrankaWithAdressOIB>
    <izvorni_sadrzaj>MAJA-GRUPA trgovačko-turistička zadruga, POREČ, OIB 77488074327, Musalež 84, 52440 Poreč</izvorni_sadrzaj>
    <derivirana_varijabla naziv="DomainObject.Predmet.ProtustrankaWithAdressOIB_1">MAJA-GRUPA trgovačko-turistička zadruga, POREČ, OIB 77488074327, Musalež 84, 52440 Poreč</derivirana_varijabla>
  </DomainObject.Predmet.ProtustrankaWithAdressOIB>
  <DomainObject.Predmet.ProtustrankaNazivFormated>
    <izvorni_sadrzaj>MAJA-GRUPA trgovačko-turistička zadruga, POREČ</izvorni_sadrzaj>
    <derivirana_varijabla naziv="DomainObject.Predmet.ProtustrankaNazivFormated_1">MAJA-GRUPA trgovačko-turistička zadruga, POREČ</derivirana_varijabla>
  </DomainObject.Predmet.ProtustrankaNazivFormated>
  <DomainObject.Predmet.ProtustrankaNazivFormatedOIB>
    <izvorni_sadrzaj>MAJA-GRUPA trgovačko-turistička zadruga, POREČ, OIB 77488074327</izvorni_sadrzaj>
    <derivirana_varijabla naziv="DomainObject.Predmet.ProtustrankaNazivFormatedOIB_1">MAJA-GRUPA trgovačko-turistička zadruga, POREČ, OIB 77488074327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76214.87</izvorni_sadrzaj>
    <derivirana_varijabla naziv="DomainObject.Predmet.TrenutnaVrijednost_1">76214.87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MAJA-GRUPA trgovačko-turistička zadruga, POREČ</item>
    </izvorni_sadrzaj>
    <derivirana_varijabla naziv="DomainObject.Predmet.ProtuStrankaListFormated_1">
      <item>MAJA-GRUPA trgovačko-turistička zadruga, POREČ</item>
    </derivirana_varijabla>
  </DomainObject.Predmet.ProtuStrankaListFormated>
  <DomainObject.Predmet.ProtuStrankaListFormatedOIB>
    <izvorni_sadrzaj>
      <item>MAJA-GRUPA trgovačko-turistička zadruga, POREČ, OIB 77488074327</item>
    </izvorni_sadrzaj>
    <derivirana_varijabla naziv="DomainObject.Predmet.ProtuStrankaListFormatedOIB_1">
      <item>MAJA-GRUPA trgovačko-turistička zadruga, POREČ, OIB 77488074327</item>
    </derivirana_varijabla>
  </DomainObject.Predmet.ProtuStrankaListFormatedOIB>
  <DomainObject.Predmet.ProtuStrankaListFormatedWithAdress>
    <izvorni_sadrzaj>
      <item>MAJA-GRUPA trgovačko-turistička zadruga, POREČ, Musalež 84, 52440 Poreč</item>
    </izvorni_sadrzaj>
    <derivirana_varijabla naziv="DomainObject.Predmet.ProtuStrankaListFormatedWithAdress_1">
      <item>MAJA-GRUPA trgovačko-turistička zadruga, POREČ, Musalež 84, 52440 Poreč</item>
    </derivirana_varijabla>
  </DomainObject.Predmet.ProtuStrankaListFormatedWithAdress>
  <DomainObject.Predmet.ProtuStrankaListFormatedWithAdressOIB>
    <izvorni_sadrzaj>
      <item>MAJA-GRUPA trgovačko-turistička zadruga, POREČ, OIB 77488074327, Musalež 84, 52440 Poreč</item>
    </izvorni_sadrzaj>
    <derivirana_varijabla naziv="DomainObject.Predmet.ProtuStrankaListFormatedWithAdressOIB_1">
      <item>MAJA-GRUPA trgovačko-turistička zadruga, POREČ, OIB 77488074327, Musalež 84, 52440 Poreč</item>
    </derivirana_varijabla>
  </DomainObject.Predmet.ProtuStrankaListFormatedWithAdressOIB>
  <DomainObject.Predmet.ProtuStrankaListNazivFormated>
    <izvorni_sadrzaj>
      <item>MAJA-GRUPA trgovačko-turistička zadruga, POREČ</item>
    </izvorni_sadrzaj>
    <derivirana_varijabla naziv="DomainObject.Predmet.ProtuStrankaListNazivFormated_1">
      <item>MAJA-GRUPA trgovačko-turistička zadruga, POREČ</item>
    </derivirana_varijabla>
  </DomainObject.Predmet.ProtuStrankaListNazivFormated>
  <DomainObject.Predmet.ProtuStrankaListNazivFormatedOIB>
    <izvorni_sadrzaj>
      <item>MAJA-GRUPA trgovačko-turistička zadruga, POREČ, OIB 77488074327</item>
    </izvorni_sadrzaj>
    <derivirana_varijabla naziv="DomainObject.Predmet.ProtuStrankaListNazivFormatedOIB_1">
      <item>MAJA-GRUPA trgovačko-turistička zadruga, POREČ, OIB 77488074327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MAJA-GRUPA trgovačko-turistička zadruga, POREČ</izvorni_sadrzaj>
    <derivirana_varijabla naziv="DomainObject.Predmet.ProtustrankaIDrugi_1">MAJA-GRUPA trgovačko-turistička zadruga,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MAJA-GRUPA trgovačko-turistička zadruga, POREČ, OIB 77488074327, Musalež 84, 52440 Poreč</izvorni_sadrzaj>
    <derivirana_varijabla naziv="DomainObject.Predmet.ProtustrankaIDrugiAdressOIB_1">MAJA-GRUPA trgovačko-turistička zadruga, POREČ, OIB 77488074327, Musalež 84,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MAJA-GRUPA trgovačko-turistička zadruga, POREČ</item>
    </izvorni_sadrzaj>
    <derivirana_varijabla naziv="DomainObject.Predmet.SudioniciListNaziv_1">
      <item>FINANCIJSKA AGENCIJA, RC RIJEKA, PODRUŽNICA PULA, PULA</item>
      <item>MAJA-GRUPA trgovačko-turistička zadruga,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MAJA-GRUPA trgovačko-turistička zadruga, POREČ, OIB 77488074327, Musalež 84,52440 Poreč</item>
    </izvorni_sadrzaj>
    <derivirana_varijabla naziv="DomainObject.Predmet.SudioniciListAdressOIB_1">
      <item>FINANCIJSKA AGENCIJA, RC RIJEKA, PODRUŽNICA PULA, PULA, OIB 85821130368, Ulica grada Vukovara 70,Zagreb</item>
      <item>MAJA-GRUPA trgovačko-turistička zadruga, POREČ, OIB 77488074327, Musalež 84,52440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77488074327</item>
    </izvorni_sadrzaj>
    <derivirana_varijabla naziv="DomainObject.Predmet.SudioniciListNazivOIB_1">
      <item>, OIB 85821130368</item>
      <item>, OIB 77488074327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2065</properties:Characters>
  <properties:Lines>50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2015-12-03T07:21:00Z</dcterms:created>
  <dc:creator>Mihaela Kaligari</dc:creator>
  <dc:description/>
  <cp:keywords/>
  <cp:lastModifiedBy>Ana Jeromela</cp:lastModifiedBy>
  <cp:lastPrinted>2015-12-15T12:03:00Z</cp:lastPrinted>
  <dcterms:modified xmlns:xsi="http://www.w3.org/2001/XMLSchema-instance" xsi:type="dcterms:W3CDTF">2015-12-15T12:03:00Z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