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e885" w14:paraId="88be885" w:rsidRDefault="003D7925" w:rsidP="003D7925" w:rsidR="003D792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925" w:rsidP="003D7925" w:rsidR="003D792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D7925" w:rsidP="003D7925" w:rsidR="003D79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D7925" w:rsidP="003D7925" w:rsidR="003D79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D7925" w:rsidP="003D7925" w:rsidR="003D792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D7925" w:rsidP="003D7925" w:rsidR="003D79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D7925" w:rsidP="003D7925" w:rsidR="003D7925" w:rsidRPr="005D578C">
      <w:pPr>
        <w:jc w:val="center"/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Tamara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JADRAN POLYMERS AND METALS d. o. o. Umag, 1. svibnja 4, OIB </w:t>
      </w:r>
      <w:r w:rsidRPr="003D7925">
        <w:rPr>
          <w:rFonts w:cs="Times New Roman" w:eastAsia="Times New Roman"/>
        </w:rPr>
        <w:t>92626786509</w:t>
      </w:r>
      <w:r>
        <w:rPr>
          <w:rFonts w:cs="Times New Roman" w:eastAsia="Times New Roman"/>
        </w:rPr>
        <w:t xml:space="preserve">, MBS </w:t>
      </w:r>
      <w:r w:rsidRPr="003D7925">
        <w:rPr>
          <w:rFonts w:cs="Times New Roman" w:eastAsia="Times New Roman"/>
        </w:rPr>
        <w:t>040345538</w:t>
      </w:r>
      <w:r>
        <w:rPr>
          <w:rFonts w:cs="Times New Roman" w:eastAsia="Times New Roman"/>
          <w:szCs w:val="24"/>
        </w:rPr>
        <w:t>, 31. listopada 2017.</w:t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JADRAN POLYMERS AND METALS d. o. o. Umag, 1. svibnja 4, OIB </w:t>
      </w:r>
      <w:r w:rsidRPr="003D7925">
        <w:rPr>
          <w:rFonts w:cs="Times New Roman" w:eastAsia="Times New Roman"/>
        </w:rPr>
        <w:t>92626786509</w:t>
      </w:r>
      <w:r>
        <w:rPr>
          <w:rFonts w:cs="Times New Roman" w:eastAsia="Times New Roman"/>
        </w:rPr>
        <w:t xml:space="preserve">, MBS </w:t>
      </w:r>
      <w:r w:rsidRPr="003D7925">
        <w:rPr>
          <w:rFonts w:cs="Times New Roman" w:eastAsia="Times New Roman"/>
        </w:rPr>
        <w:t>040345538</w:t>
      </w:r>
      <w:r>
        <w:rPr>
          <w:rFonts w:cs="Times New Roman" w:eastAsia="Times New Roman"/>
          <w:szCs w:val="24"/>
        </w:rPr>
        <w:t>.</w:t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3D7925" w:rsidP="003D7925" w:rsidR="003D7925">
      <w:pPr>
        <w:rPr>
          <w:rFonts w:cs="Times New Roman" w:eastAsia="Times New Roman"/>
          <w:szCs w:val="20"/>
        </w:rPr>
      </w:pPr>
    </w:p>
    <w:p w:rsidRDefault="003D7925" w:rsidP="003D7925" w:rsidR="003D79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JADRAN POLYMERS AND METALS d. o. o. Umag, 1. svibnja 4, OIB </w:t>
      </w:r>
      <w:r w:rsidRPr="003D7925">
        <w:rPr>
          <w:rFonts w:cs="Times New Roman" w:eastAsia="Times New Roman"/>
        </w:rPr>
        <w:t>92626786509</w:t>
      </w:r>
      <w:r>
        <w:rPr>
          <w:rFonts w:cs="Times New Roman" w:eastAsia="Times New Roman"/>
        </w:rPr>
        <w:t xml:space="preserve">, MBS </w:t>
      </w:r>
      <w:r w:rsidRPr="003D7925">
        <w:rPr>
          <w:rFonts w:cs="Times New Roman" w:eastAsia="Times New Roman"/>
        </w:rPr>
        <w:t>040345538</w:t>
      </w:r>
      <w:r>
        <w:rPr>
          <w:rFonts w:cs="Times New Roman" w:eastAsia="Times New Roman"/>
          <w:szCs w:val="24"/>
        </w:rPr>
        <w:t>.</w:t>
      </w:r>
    </w:p>
    <w:p w:rsidRDefault="003D7925" w:rsidP="003D7925" w:rsidR="003D7925">
      <w:pPr>
        <w:ind w:firstLine="709"/>
        <w:rPr>
          <w:rFonts w:cs="Times New Roman" w:eastAsia="Times New Roman"/>
          <w:szCs w:val="24"/>
        </w:rPr>
      </w:pPr>
    </w:p>
    <w:p w:rsidRDefault="003D7925" w:rsidP="003D7925" w:rsidR="003D79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JADRAN POLYMERS AND METALS d. o. o. Umag, 1. svibnja 4, OIB </w:t>
      </w:r>
      <w:r w:rsidRPr="003D7925">
        <w:rPr>
          <w:rFonts w:cs="Times New Roman" w:eastAsia="Times New Roman"/>
        </w:rPr>
        <w:t>92626786509</w:t>
      </w:r>
      <w:r>
        <w:rPr>
          <w:rFonts w:cs="Times New Roman" w:eastAsia="Times New Roman"/>
        </w:rPr>
        <w:t xml:space="preserve">, MBS </w:t>
      </w:r>
      <w:r w:rsidRPr="003D7925">
        <w:rPr>
          <w:rFonts w:cs="Times New Roman" w:eastAsia="Times New Roman"/>
        </w:rPr>
        <w:t>040345538</w:t>
      </w:r>
      <w:r>
        <w:rPr>
          <w:rFonts w:cs="Times New Roman" w:eastAsia="Times New Roman"/>
          <w:szCs w:val="24"/>
        </w:rPr>
        <w:t>.</w:t>
      </w:r>
    </w:p>
    <w:p w:rsidRDefault="003D7925" w:rsidP="003D7925" w:rsidR="003D792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D7925" w:rsidP="003D7925" w:rsidR="003D7925">
      <w:pPr>
        <w:ind w:firstLine="708"/>
        <w:rPr>
          <w:rFonts w:cs="Times New Roman" w:eastAsia="Times New Roman"/>
          <w:szCs w:val="24"/>
        </w:rPr>
      </w:pPr>
    </w:p>
    <w:p w:rsidRDefault="003D7925" w:rsidP="003D7925" w:rsidR="003D79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JADRAN POLYMERS AND METALS d. o. o. Umag</w:t>
      </w:r>
      <w:r>
        <w:rPr>
          <w:rFonts w:cs="Times New Roman" w:eastAsia="Times New Roman"/>
          <w:szCs w:val="24"/>
        </w:rPr>
        <w:t>.</w:t>
      </w:r>
    </w:p>
    <w:p w:rsidRDefault="003D7925" w:rsidP="003D7925" w:rsidR="003D792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srpnja 2017. imao neizvršene osnove za plaćanje u neprekinutom razdoblju od 120 dana u ukupnom iznosu 16.540,18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St-433/2017-3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</w:t>
      </w:r>
      <w:r w:rsidRPr="00354134"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D7925" w:rsidP="003D7925" w:rsidR="003D79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D7925" w:rsidP="003D7925" w:rsidR="003D79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D7925" w:rsidP="003D7925" w:rsidR="003D7925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D7925" w:rsidP="003D7925" w:rsidR="003D79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B67C4">
        <w:rPr>
          <w:rFonts w:cs="Times New Roman" w:eastAsia="Times New Roman"/>
          <w:szCs w:val="24"/>
        </w:rPr>
        <w:t>, v.r.</w:t>
      </w:r>
    </w:p>
    <w:p w:rsidRDefault="003D7925" w:rsidP="003D7925" w:rsidR="003D7925">
      <w:pPr>
        <w:jc w:val="left"/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left"/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D7925" w:rsidP="003D7925" w:rsidR="003D7925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D7925" w:rsidP="003D7925" w:rsidR="003D79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D7925" w:rsidP="003D7925" w:rsidR="003D7925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rPr>
          <w:rFonts w:cs="Times New Roman" w:eastAsia="Times New Roman"/>
          <w:szCs w:val="24"/>
        </w:rPr>
      </w:pPr>
    </w:p>
    <w:p w:rsidRDefault="003D7925" w:rsidP="003D7925" w:rsidR="003D79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D7925" w:rsidP="003D7925" w:rsidR="003D7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D7925" w:rsidP="003D7925" w:rsidR="003D7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JADRAN POLYMERS AND METALS d. o. o. Umag, 1. svibnja 4, </w:t>
      </w:r>
    </w:p>
    <w:p w:rsidRDefault="003D7925" w:rsidP="003D7925" w:rsidR="003D792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D7925" w:rsidP="003D7925" w:rsidR="003D7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D7925" w:rsidP="003D7925" w:rsidR="003D7925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3D7925" w:rsidP="003D7925" w:rsidR="003D792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D7925" w:rsidP="003D7925" w:rsidR="003D7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D7925" w:rsidP="003D7925" w:rsidR="003D7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D7925" w:rsidP="003D7925" w:rsidR="003D7925"/>
    <w:p w:rsidRDefault="003D7925" w:rsidP="003D7925" w:rsidR="003D7925"/>
    <w:p w:rsidRDefault="003D7925" w:rsidP="003D7925" w:rsidR="003D7925"/>
    <w:p w:rsidRDefault="003D7925" w:rsidP="003D7925" w:rsidR="003D7925"/>
    <w:sectPr w:rsidSect="00773672" w:rsidR="003D792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925" w:rsidP="003D7925" w:rsidR="003D7925">
      <w:r>
        <w:separator/>
      </w:r>
    </w:p>
  </w:endnote>
  <w:endnote w:id="0" w:type="continuationSeparator">
    <w:p w:rsidRDefault="003D7925" w:rsidP="003D7925" w:rsidR="003D7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925" w:rsidP="003D7925" w:rsidR="003D7925">
      <w:r>
        <w:separator/>
      </w:r>
    </w:p>
  </w:footnote>
  <w:footnote w:id="0" w:type="continuationSeparator">
    <w:p w:rsidRDefault="003D7925" w:rsidP="003D7925" w:rsidR="003D7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25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67C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St-433/2017-4</w:t>
    </w:r>
  </w:p>
  <w:p w:rsidRDefault="008B67C4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25" w:rsidP="00773672" w:rsidR="00773672" w:rsidRPr="00970AE0">
    <w:pPr>
      <w:pStyle w:val="Zaglavlje"/>
      <w:jc w:val="right"/>
    </w:pPr>
    <w:r>
      <w:rPr>
        <w:szCs w:val="24"/>
      </w:rPr>
      <w:t>9 St-433/2017-4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A10"/>
    <w:rsid w:val="00092A10"/>
    <w:rsid w:val="003D7925"/>
    <w:rsid w:val="008B67C4"/>
    <w:rsid w:val="0090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9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9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79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9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9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7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67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67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67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9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9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79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9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9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7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67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67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67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POLYMERS AND METALS d.o.o. UMAG</izvorni_sadrzaj>
    <derivirana_varijabla naziv="DomainObject.Predmet.ProtustrankaFormated_1">  JADRAN POLYMERS AND METALS d.o.o. UMAG</derivirana_varijabla>
  </DomainObject.Predmet.ProtustrankaFormated>
  <DomainObject.Predmet.ProtustrankaFormatedOIB>
    <izvorni_sadrzaj>  JADRAN POLYMERS AND METALS d.o.o. UMAG, OIB 92626786509</izvorni_sadrzaj>
    <derivirana_varijabla naziv="DomainObject.Predmet.ProtustrankaFormatedOIB_1">  JADRAN POLYMERS AND METALS d.o.o. UMAG, OIB 92626786509</derivirana_varijabla>
  </DomainObject.Predmet.ProtustrankaFormatedOIB>
  <DomainObject.Predmet.ProtustrankaFormatedWithAdress>
    <izvorni_sadrzaj> JADRAN POLYMERS AND METALS d.o.o. UMAG, 1. svibnja 4, 52470 Umag</izvorni_sadrzaj>
    <derivirana_varijabla naziv="DomainObject.Predmet.ProtustrankaFormatedWithAdress_1"> JADRAN POLYMERS AND METALS d.o.o. UMAG, 1. svibnja 4, 52470 Umag</derivirana_varijabla>
  </DomainObject.Predmet.ProtustrankaFormatedWithAdress>
  <DomainObject.Predmet.ProtustrankaFormatedWithAdressOIB>
    <izvorni_sadrzaj> JADRAN POLYMERS AND METALS d.o.o. UMAG, OIB 92626786509, 1. svibnja 4, 52470 Umag</izvorni_sadrzaj>
    <derivirana_varijabla naziv="DomainObject.Predmet.ProtustrankaFormatedWithAdressOIB_1"> JADRAN POLYMERS AND METALS d.o.o. UMAG, OIB 92626786509, 1. svibnja 4, 52470 Umag</derivirana_varijabla>
  </DomainObject.Predmet.ProtustrankaFormatedWithAdressOIB>
  <DomainObject.Predmet.ProtustrankaWithAdress>
    <izvorni_sadrzaj>JADRAN POLYMERS AND METALS d.o.o. UMAG 1. svibnja 4, 52470 Umag</izvorni_sadrzaj>
    <derivirana_varijabla naziv="DomainObject.Predmet.ProtustrankaWithAdress_1">JADRAN POLYMERS AND METALS d.o.o. UMAG 1. svibnja 4, 52470 Umag</derivirana_varijabla>
  </DomainObject.Predmet.ProtustrankaWithAdress>
  <DomainObject.Predmet.ProtustrankaWithAdressOIB>
    <izvorni_sadrzaj>JADRAN POLYMERS AND METALS d.o.o. UMAG, OIB 92626786509, 1. svibnja 4, 52470 Umag</izvorni_sadrzaj>
    <derivirana_varijabla naziv="DomainObject.Predmet.ProtustrankaWithAdressOIB_1">JADRAN POLYMERS AND METALS d.o.o. UMAG, OIB 92626786509, 1. svibnja 4, 52470 Umag</derivirana_varijabla>
  </DomainObject.Predmet.ProtustrankaWithAdressOIB>
  <DomainObject.Predmet.ProtustrankaNazivFormated>
    <izvorni_sadrzaj>JADRAN POLYMERS AND METALS d.o.o. UMAG</izvorni_sadrzaj>
    <derivirana_varijabla naziv="DomainObject.Predmet.ProtustrankaNazivFormated_1">JADRAN POLYMERS AND METALS d.o.o. UMAG</derivirana_varijabla>
  </DomainObject.Predmet.ProtustrankaNazivFormated>
  <DomainObject.Predmet.ProtustrankaNazivFormatedOIB>
    <izvorni_sadrzaj>JADRAN POLYMERS AND METALS d.o.o. UMAG, OIB 92626786509</izvorni_sadrzaj>
    <derivirana_varijabla naziv="DomainObject.Predmet.ProtustrankaNazivFormatedOIB_1">JADRAN POLYMERS AND METALS d.o.o. UMAG, OIB 92626786509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16540.18</izvorni_sadrzaj>
    <derivirana_varijabla naziv="DomainObject.Predmet.TrenutnaVrijednost_1">16540.18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JADRAN POLYMERS AND METALS d.o.o. UMAG</item>
    </izvorni_sadrzaj>
    <derivirana_varijabla naziv="DomainObject.Predmet.ProtuStrankaListFormated_1">
      <item>JADRAN POLYMERS AND METALS d.o.o. UMAG</item>
    </derivirana_varijabla>
  </DomainObject.Predmet.ProtuStrankaListFormated>
  <DomainObject.Predmet.ProtuStrankaListFormatedOIB>
    <izvorni_sadrzaj>
      <item>JADRAN POLYMERS AND METALS d.o.o. UMAG, OIB 92626786509</item>
    </izvorni_sadrzaj>
    <derivirana_varijabla naziv="DomainObject.Predmet.ProtuStrankaListFormatedOIB_1">
      <item>JADRAN POLYMERS AND METALS d.o.o. UMAG, OIB 92626786509</item>
    </derivirana_varijabla>
  </DomainObject.Predmet.ProtuStrankaListFormatedOIB>
  <DomainObject.Predmet.ProtuStrankaListFormatedWithAdress>
    <izvorni_sadrzaj>
      <item>JADRAN POLYMERS AND METALS d.o.o. UMAG, 1. svibnja 4, 52470 Umag</item>
    </izvorni_sadrzaj>
    <derivirana_varijabla naziv="DomainObject.Predmet.ProtuStrankaListFormatedWithAdress_1">
      <item>JADRAN POLYMERS AND METALS d.o.o. UMAG, 1. svibnja 4, 52470 Umag</item>
    </derivirana_varijabla>
  </DomainObject.Predmet.ProtuStrankaListFormatedWithAdress>
  <DomainObject.Predmet.ProtuStrankaListFormatedWithAdressOIB>
    <izvorni_sadrzaj>
      <item>JADRAN POLYMERS AND METALS d.o.o. UMAG, OIB 92626786509, 1. svibnja 4, 52470 Umag</item>
    </izvorni_sadrzaj>
    <derivirana_varijabla naziv="DomainObject.Predmet.ProtuStrankaListFormatedWithAdressOIB_1">
      <item>JADRAN POLYMERS AND METALS d.o.o. UMAG, OIB 92626786509, 1. svibnja 4, 52470 Umag</item>
    </derivirana_varijabla>
  </DomainObject.Predmet.ProtuStrankaListFormatedWithAdressOIB>
  <DomainObject.Predmet.ProtuStrankaListNazivFormated>
    <izvorni_sadrzaj>
      <item>JADRAN POLYMERS AND METALS d.o.o. UMAG</item>
    </izvorni_sadrzaj>
    <derivirana_varijabla naziv="DomainObject.Predmet.ProtuStrankaListNazivFormated_1">
      <item>JADRAN POLYMERS AND METALS d.o.o. UMAG</item>
    </derivirana_varijabla>
  </DomainObject.Predmet.ProtuStrankaListNazivFormated>
  <DomainObject.Predmet.ProtuStrankaListNazivFormatedOIB>
    <izvorni_sadrzaj>
      <item>JADRAN POLYMERS AND METALS d.o.o. UMAG, OIB 92626786509</item>
    </izvorni_sadrzaj>
    <derivirana_varijabla naziv="DomainObject.Predmet.ProtuStrankaListNazivFormatedOIB_1">
      <item>JADRAN POLYMERS AND METALS d.o.o. UMAG, OIB 92626786509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JADRAN POLYMERS AND METALS d.o.o. UMAG</izvorni_sadrzaj>
    <derivirana_varijabla naziv="DomainObject.Predmet.ProtustrankaIDrugi_1">JADRAN POLYMERS AND METALS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JADRAN POLYMERS AND METALS d.o.o. UMAG, OIB 92626786509, 1. svibnja 4, 52470 Umag</izvorni_sadrzaj>
    <derivirana_varijabla naziv="DomainObject.Predmet.ProtustrankaIDrugiAdressOIB_1">JADRAN POLYMERS AND METALS d.o.o. UMAG, OIB 92626786509,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 POLYMERS AND METALS d.o.o. UMAG</item>
    </izvorni_sadrzaj>
    <derivirana_varijabla naziv="DomainObject.Predmet.SudioniciListNaziv_1">
      <item>FINANCIJSKA AGENCIJA, RC RIJEKA, PODRUŽNICA PULA, PULA</item>
      <item>JADRAN POLYMERS AND METALS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JADRAN POLYMERS AND METALS d.o.o. UMAG, OIB 92626786509, 1. svibnja 4,52470 Umag</item>
    </izvorni_sadrzaj>
    <derivirana_varijabla naziv="DomainObject.Predmet.SudioniciListAdressOIB_1">
      <item>FINANCIJSKA AGENCIJA, RC RIJEKA, PODRUŽNICA PULA, PULA, OIB 85821130368, Giardini 5,52100 Pula</item>
      <item>JADRAN POLYMERS AND METALS d.o.o. UMAG, OIB 92626786509,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92626786509</item>
    </izvorni_sadrzaj>
    <derivirana_varijabla naziv="DomainObject.Predmet.SudioniciListNazivOIB_1">
      <item>, OIB 85821130368</item>
      <item>, OIB 92626786509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3661</properties:Characters>
  <properties:Lines>91</properties:Lines>
  <properties:Paragraphs>31</properties:Paragraphs>
  <properties:TotalTime>2</properties:TotalTime>
  <properties:ScaleCrop>false</properties:ScaleCrop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2017-10-26T07:14:00Z</dcterms:created>
  <dc:creator>Morena Brajuha</dc:creator>
  <dc:description/>
  <cp:keywords/>
  <cp:lastModifiedBy>Ana Jeromela</cp:lastModifiedBy>
  <cp:lastPrinted>2017-10-31T06:50:00Z</cp:lastPrinted>
  <dcterms:modified xmlns:xsi="http://www.w3.org/2001/XMLSchema-instance" xsi:type="dcterms:W3CDTF">2017-10-31T06:50:00Z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