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57e7" w14:paraId="2d557e7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37D02">
        <w:rPr>
          <w:b/>
        </w:rPr>
        <w:t>3</w:t>
      </w:r>
      <w:r w:rsidR="00F21149">
        <w:rPr>
          <w:b/>
        </w:rPr>
        <w:t>9</w:t>
      </w:r>
      <w:r w:rsidR="000167BD">
        <w:rPr>
          <w:b/>
        </w:rPr>
        <w:t>7</w:t>
      </w:r>
      <w:r w:rsidR="00E83C4F" w:rsidRPr="00F10726">
        <w:rPr>
          <w:b/>
        </w:rPr>
        <w:t>/201</w:t>
      </w:r>
      <w:r w:rsidR="00E10A93">
        <w:rPr>
          <w:b/>
        </w:rPr>
        <w:t>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0167BD">
        <w:rPr>
          <w:lang w:val="hr-HR"/>
        </w:rPr>
        <w:t xml:space="preserve"> </w:t>
      </w:r>
      <w:r w:rsidR="000167BD" w:rsidRPr="000167BD">
        <w:rPr>
          <w:lang w:val="hr-HR"/>
        </w:rPr>
        <w:t>YONGSHENG društvo s ograničenom odgovornošću za turizam i ugostiteljstvo</w:t>
      </w:r>
      <w:r w:rsidR="00F21149">
        <w:rPr>
          <w:lang w:val="hr-HR"/>
        </w:rPr>
        <w:t>,</w:t>
      </w:r>
      <w:r w:rsidR="00B0544F">
        <w:rPr>
          <w:lang w:val="hr-HR"/>
        </w:rPr>
        <w:t xml:space="preserve"> </w:t>
      </w:r>
      <w:r w:rsidR="000167BD">
        <w:rPr>
          <w:lang w:val="hr-HR"/>
        </w:rPr>
        <w:t>OIB:</w:t>
      </w:r>
      <w:r w:rsidR="000167BD" w:rsidRPr="000167BD">
        <w:t xml:space="preserve"> </w:t>
      </w:r>
      <w:r w:rsidR="000167BD" w:rsidRPr="000167BD">
        <w:rPr>
          <w:lang w:val="hr-HR"/>
        </w:rPr>
        <w:t>02065183461</w:t>
      </w:r>
      <w:r w:rsidR="000167BD">
        <w:rPr>
          <w:lang w:val="hr-HR"/>
        </w:rPr>
        <w:t>. Domovinskog rata 21, Split,</w:t>
      </w:r>
      <w:r w:rsidR="00B37D02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0167BD">
        <w:rPr>
          <w:lang w:val="hr-HR"/>
        </w:rPr>
        <w:t xml:space="preserve"> </w:t>
      </w:r>
      <w:r w:rsidR="000167BD" w:rsidRPr="000167BD">
        <w:rPr>
          <w:lang w:val="hr-HR"/>
        </w:rPr>
        <w:t>YONGSHENG društvo s ograničenom odgovornošću za turizam i ugostiteljstvo</w:t>
      </w:r>
      <w:r w:rsidR="000167BD">
        <w:rPr>
          <w:lang w:val="hr-HR"/>
        </w:rPr>
        <w:t>, OIB:</w:t>
      </w:r>
      <w:r w:rsidR="000167BD" w:rsidRPr="000167BD">
        <w:t xml:space="preserve"> </w:t>
      </w:r>
      <w:r w:rsidR="000167BD" w:rsidRPr="000167BD">
        <w:rPr>
          <w:lang w:val="hr-HR"/>
        </w:rPr>
        <w:t>02065183461</w:t>
      </w:r>
      <w:r w:rsidR="000167BD">
        <w:rPr>
          <w:lang w:val="hr-HR"/>
        </w:rPr>
        <w:t>. Domovinskog rata 21, Split</w:t>
      </w:r>
      <w:r w:rsidR="003C76D8">
        <w:rPr>
          <w:lang w:val="hr-HR"/>
        </w:rPr>
        <w:t>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0167BD">
        <w:rPr>
          <w:lang w:val="hr-HR"/>
        </w:rPr>
        <w:t>20</w:t>
      </w:r>
      <w:r w:rsidR="00E10A93">
        <w:rPr>
          <w:lang w:val="hr-HR"/>
        </w:rPr>
        <w:t>.0</w:t>
      </w:r>
      <w:r w:rsidR="00B0544F">
        <w:rPr>
          <w:lang w:val="hr-HR"/>
        </w:rPr>
        <w:t>3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0167BD">
        <w:rPr>
          <w:rFonts w:eastAsia="Calibri"/>
        </w:rPr>
        <w:t>54.623,05</w:t>
      </w:r>
      <w:r w:rsidR="00250C6D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4C72"/>
    <w:rsid w:val="006D2F1B"/>
    <w:rsid w:val="006F4B58"/>
    <w:rsid w:val="00711635"/>
    <w:rsid w:val="007351E6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A6587"/>
    <w:rsid w:val="008B0B5D"/>
    <w:rsid w:val="008D11FB"/>
    <w:rsid w:val="008D59FC"/>
    <w:rsid w:val="009142F2"/>
    <w:rsid w:val="009366AF"/>
    <w:rsid w:val="0094098A"/>
    <w:rsid w:val="00950EF7"/>
    <w:rsid w:val="0095582F"/>
    <w:rsid w:val="009636D7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1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1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1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1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1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1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1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1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YONGSHENG društvo s ograničenom odgovornošću za turizam i ugostiteljstvo</izvorni_sadrzaj>
    <derivirana_varijabla naziv="DomainObject.Predmet.ProtustrankaFormated_1">  YONGSHENG društvo s ograničenom odgovornošću za turizam i ugostiteljstvo</derivirana_varijabla>
  </DomainObject.Predmet.ProtustrankaFormated>
  <DomainObject.Predmet.ProtustrankaFormatedOIB>
    <izvorni_sadrzaj>  YONGSHENG društvo s ograničenom odgovornošću za turizam i ugostiteljstvo, OIB 02065183461</izvorni_sadrzaj>
    <derivirana_varijabla naziv="DomainObject.Predmet.ProtustrankaFormatedOIB_1">  YONGSHENG društvo s ograničenom odgovornošću za turizam i ugostiteljstvo, OIB 02065183461</derivirana_varijabla>
  </DomainObject.Predmet.ProtustrankaFormatedOIB>
  <DomainObject.Predmet.ProtustrankaFormatedWithAdress>
    <izvorni_sadrzaj> YONGSHENG društvo s ograničenom odgovornošću za turizam i ugostiteljstvo, Domovinskog rata 21, 21000 Split</izvorni_sadrzaj>
    <derivirana_varijabla naziv="DomainObject.Predmet.ProtustrankaFormatedWithAdress_1"> YONGSHENG društvo s ograničenom odgovornošću za turizam i ugostiteljstvo, Domovinskog rata 21, 21000 Split</derivirana_varijabla>
  </DomainObject.Predmet.ProtustrankaFormatedWithAdress>
  <DomainObject.Predmet.ProtustrankaFormatedWithAdressOIB>
    <izvorni_sadrzaj> YONGSHENG društvo s ograničenom odgovornošću za turizam i ugostiteljstvo, OIB 02065183461, Domovinskog rata 21, 21000 Split</izvorni_sadrzaj>
    <derivirana_varijabla naziv="DomainObject.Predmet.ProtustrankaFormatedWithAdressOIB_1"> YONGSHENG društvo s ograničenom odgovornošću za turizam i ugostiteljstvo, OIB 02065183461, Domovinskog rata 21, 21000 Split</derivirana_varijabla>
  </DomainObject.Predmet.ProtustrankaFormatedWithAdressOIB>
  <DomainObject.Predmet.ProtustrankaWithAdress>
    <izvorni_sadrzaj>YONGSHENG društvo s ograničenom odgovornošću za turizam i ugostiteljstvo Domovinskog rata 21, 21000 Split</izvorni_sadrzaj>
    <derivirana_varijabla naziv="DomainObject.Predmet.ProtustrankaWithAdress_1">YONGSHENG društvo s ograničenom odgovornošću za turizam i ugostiteljstvo Domovinskog rata 21, 21000 Split</derivirana_varijabla>
  </DomainObject.Predmet.ProtustrankaWithAdress>
  <DomainObject.Predmet.ProtustrankaWithAdressOIB>
    <izvorni_sadrzaj>YONGSHENG društvo s ograničenom odgovornošću za turizam i ugostiteljstvo, OIB 02065183461, Domovinskog rata 21, 21000 Split</izvorni_sadrzaj>
    <derivirana_varijabla naziv="DomainObject.Predmet.ProtustrankaWithAdressOIB_1">YONGSHENG društvo s ograničenom odgovornošću za turizam i ugostiteljstvo, OIB 02065183461, Domovinskog rata 21, 21000 Split</derivirana_varijabla>
  </DomainObject.Predmet.ProtustrankaWithAdressOIB>
  <DomainObject.Predmet.ProtustrankaNazivFormated>
    <izvorni_sadrzaj>YONGSHENG društvo s ograničenom odgovornošću za turizam i ugostiteljstvo</izvorni_sadrzaj>
    <derivirana_varijabla naziv="DomainObject.Predmet.ProtustrankaNazivFormated_1">YONGSHENG društvo s ograničenom odgovornošću za turizam i ugostiteljstvo</derivirana_varijabla>
  </DomainObject.Predmet.ProtustrankaNazivFormated>
  <DomainObject.Predmet.ProtustrankaNazivFormatedOIB>
    <izvorni_sadrzaj>YONGSHENG društvo s ograničenom odgovornošću za turizam i ugostiteljstvo, OIB 02065183461</izvorni_sadrzaj>
    <derivirana_varijabla naziv="DomainObject.Predmet.ProtustrankaNazivFormatedOIB_1">YONGSHENG društvo s ograničenom odgovornošću za turizam i ugostiteljstvo, OIB 02065183461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54623.05</izvorni_sadrzaj>
    <derivirana_varijabla naziv="DomainObject.Predmet.TrenutnaVrijednost_1">54623.05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YONGSHENG društvo s ograničenom odgovornošću za turizam i ugostiteljstvo</item>
    </izvorni_sadrzaj>
    <derivirana_varijabla naziv="DomainObject.Predmet.ProtuStrankaListFormated_1">
      <item>YONGSHENG društvo s ograničenom odgovornošću za turizam i ugostiteljstvo</item>
    </derivirana_varijabla>
  </DomainObject.Predmet.ProtuStrankaListFormated>
  <DomainObject.Predmet.ProtuStrankaListFormatedOIB>
    <izvorni_sadrzaj>
      <item>YONGSHENG društvo s ograničenom odgovornošću za turizam i ugostiteljstvo, OIB 02065183461</item>
    </izvorni_sadrzaj>
    <derivirana_varijabla naziv="DomainObject.Predmet.ProtuStrankaListFormatedOIB_1">
      <item>YONGSHENG društvo s ograničenom odgovornošću za turizam i ugostiteljstvo, OIB 02065183461</item>
    </derivirana_varijabla>
  </DomainObject.Predmet.ProtuStrankaListFormatedOIB>
  <DomainObject.Predmet.ProtuStrankaListFormatedWithAdress>
    <izvorni_sadrzaj>
      <item>YONGSHENG društvo s ograničenom odgovornošću za turizam i ugostiteljstvo, Domovinskog rata 21, 21000 Split</item>
    </izvorni_sadrzaj>
    <derivirana_varijabla naziv="DomainObject.Predmet.ProtuStrankaListFormatedWithAdress_1">
      <item>YONGSHENG društvo s ograničenom odgovornošću za turizam i ugostiteljstvo, Domovinskog rata 21, 21000 Split</item>
    </derivirana_varijabla>
  </DomainObject.Predmet.ProtuStrankaListFormatedWithAdress>
  <DomainObject.Predmet.ProtuStrankaListFormatedWithAdressOIB>
    <izvorni_sadrzaj>
      <item>YONGSHENG društvo s ograničenom odgovornošću za turizam i ugostiteljstvo, OIB 02065183461, Domovinskog rata 21, 21000 Split</item>
    </izvorni_sadrzaj>
    <derivirana_varijabla naziv="DomainObject.Predmet.ProtuStrankaListFormatedWithAdressOIB_1">
      <item>YONGSHENG društvo s ograničenom odgovornošću za turizam i ugostiteljstvo, OIB 02065183461, Domovinskog rata 21, 21000 Split</item>
    </derivirana_varijabla>
  </DomainObject.Predmet.ProtuStrankaListFormatedWithAdressOIB>
  <DomainObject.Predmet.ProtuStrankaListNazivFormated>
    <izvorni_sadrzaj>
      <item>YONGSHENG društvo s ograničenom odgovornošću za turizam i ugostiteljstvo</item>
    </izvorni_sadrzaj>
    <derivirana_varijabla naziv="DomainObject.Predmet.ProtuStrankaListNazivFormated_1">
      <item>YONGSHENG društvo s ograničenom odgovornošću za turizam i ugostiteljstvo</item>
    </derivirana_varijabla>
  </DomainObject.Predmet.ProtuStrankaListNazivFormated>
  <DomainObject.Predmet.ProtuStrankaListNazivFormatedOIB>
    <izvorni_sadrzaj>
      <item>YONGSHENG društvo s ograničenom odgovornošću za turizam i ugostiteljstvo, OIB 02065183461</item>
    </izvorni_sadrzaj>
    <derivirana_varijabla naziv="DomainObject.Predmet.ProtuStrankaListNazivFormatedOIB_1">
      <item>YONGSHENG društvo s ograničenom odgovornošću za turizam i ugostiteljstvo, OIB 02065183461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YONGSHENG društvo s ograničenom odgovornošću za turizam i ugostiteljstvo</izvorni_sadrzaj>
    <derivirana_varijabla naziv="DomainObject.Predmet.ProtustrankaIDrugi_1">YONGSHENG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YONGSHENG društvo s ograničenom odgovornošću za turizam i ugostiteljstvo, OIB 02065183461, Domovinskog rata 21, 21000 Split</izvorni_sadrzaj>
    <derivirana_varijabla naziv="DomainObject.Predmet.ProtustrankaIDrugiAdressOIB_1">YONGSHENG društvo s ograničenom odgovornošću za turizam i ugostiteljstvo, OIB 02065183461, Domovinskog rata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YONGSHENG društvo s ograničenom odgovornošću za turizam i ugostiteljstvo</item>
      <item>FINANCIJSKA AGENCIJA, RC SPLIT</item>
    </izvorni_sadrzaj>
    <derivirana_varijabla naziv="DomainObject.Predmet.SudioniciListNaziv_1">
      <item>YONGSHENG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YONGSHENG društvo s ograničenom odgovornošću za turizam i ugostiteljstvo, OIB 02065183461, Domovinskog rata 21,21000 Split</item>
      <item>FINANCIJSKA AGENCIJA, RC SPLIT, OIB 85821130368, Mažuranićevo šetalište 24 b,21000 Split</item>
    </izvorni_sadrzaj>
    <derivirana_varijabla naziv="DomainObject.Predmet.SudioniciListAdressOIB_1">
      <item>YONGSHENG društvo s ograničenom odgovornošću za turizam i ugostiteljstvo, OIB 02065183461, Domovinskog rata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02065183461</item>
      <item>, OIB 85821130368</item>
    </izvorni_sadrzaj>
    <derivirana_varijabla naziv="DomainObject.Predmet.SudioniciListNazivOIB_1">
      <item>, OIB 02065183461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8F3A9-B067-4E84-AD07-D9C5E3F9A7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1947</properties:Characters>
  <properties:Lines>49</properties:Lines>
  <properties:Paragraphs>16</properties:Paragraphs>
  <properties:TotalTime>651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2017-04-13T08:00:00Z</cp:lastPrinted>
  <dcterms:modified xmlns:xsi="http://www.w3.org/2001/XMLSchema-instance" xsi:type="dcterms:W3CDTF">2017-04-13T08:01:00Z</dcterms:modified>
  <cp:revision>230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