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7e00" w14:paraId="1d37e00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1F2F4E">
        <w:rPr>
          <w:b/>
        </w:rPr>
        <w:t>413/2016-47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26901" w:rsidP="00326901" w:rsidR="003509B2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Danieli Martini Maoduš, u postupku stečaja nad dužnikom  </w:t>
      </w:r>
      <w:r w:rsidR="001F2F4E" w:rsidRPr="00725B32">
        <w:rPr>
          <w:b/>
        </w:rPr>
        <w:t>MRKI-GRADNJA d.o.o. u stečaju, Slavonski Brod, Matije Gupca 22, OIB: 25029020073</w:t>
      </w:r>
      <w:r w:rsidR="001F2F4E">
        <w:t xml:space="preserve">, koga zastupa stečajna upraviteljica Alma </w:t>
      </w:r>
      <w:proofErr w:type="spellStart"/>
      <w:r w:rsidR="001F2F4E">
        <w:t>Opačak</w:t>
      </w:r>
      <w:proofErr w:type="spellEnd"/>
      <w:r w:rsidR="001F2F4E">
        <w:t xml:space="preserve"> iz Slavonskog Broda</w:t>
      </w:r>
      <w:r w:rsidR="00B57CFA">
        <w:t xml:space="preserve">, </w:t>
      </w:r>
      <w:r w:rsidR="001F2F4E">
        <w:t>26</w:t>
      </w:r>
      <w:r>
        <w:t xml:space="preserve">. </w:t>
      </w:r>
      <w:r w:rsidR="001F2F4E">
        <w:t>travnja</w:t>
      </w:r>
      <w:r>
        <w:t xml:space="preserve"> 201</w:t>
      </w:r>
      <w:r w:rsidR="00B57CFA">
        <w:t>7</w:t>
      </w:r>
      <w:r>
        <w:t>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1F2F4E" w:rsidRPr="00725B32">
        <w:rPr>
          <w:b/>
        </w:rPr>
        <w:t>MRKI-GRADNJA d.o.o. u stečaju, Slavonski Brod, Matije Gupca 22, OIB: 25029020073</w:t>
      </w:r>
      <w:r w:rsidR="0096572B">
        <w:t>, 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950460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 w:rsidRPr="00950460">
        <w:rPr>
          <w:b/>
          <w:u w:val="single"/>
        </w:rPr>
        <w:t>2</w:t>
      </w:r>
      <w:r w:rsidR="001F2F4E">
        <w:rPr>
          <w:b/>
          <w:u w:val="single"/>
        </w:rPr>
        <w:t>6</w:t>
      </w:r>
      <w:r w:rsidR="0096572B" w:rsidRPr="00950460">
        <w:rPr>
          <w:b/>
          <w:u w:val="single"/>
        </w:rPr>
        <w:t xml:space="preserve">. </w:t>
      </w:r>
      <w:r w:rsidR="001F2F4E">
        <w:rPr>
          <w:b/>
          <w:u w:val="single"/>
        </w:rPr>
        <w:t>svibnja</w:t>
      </w:r>
      <w:r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 w:rsidR="001F2F4E">
        <w:rPr>
          <w:b/>
          <w:u w:val="single"/>
        </w:rPr>
        <w:t>9</w:t>
      </w:r>
      <w:r w:rsidR="00FD72C5">
        <w:rPr>
          <w:b/>
          <w:u w:val="single"/>
        </w:rPr>
        <w:t>,</w:t>
      </w:r>
      <w:r w:rsidR="002A2134">
        <w:rPr>
          <w:b/>
          <w:u w:val="single"/>
        </w:rPr>
        <w:t>3</w:t>
      </w:r>
      <w:r w:rsidR="00FD72C5">
        <w:rPr>
          <w:b/>
          <w:u w:val="single"/>
        </w:rPr>
        <w:t>0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725B32">
        <w:t xml:space="preserve">pozivaju stečajni, </w:t>
      </w:r>
      <w:proofErr w:type="spellStart"/>
      <w:r w:rsidR="00725B32">
        <w:t>razlučni</w:t>
      </w:r>
      <w:proofErr w:type="spellEnd"/>
      <w:r w:rsidR="00725B32">
        <w:t xml:space="preserve"> vjerovnici</w:t>
      </w:r>
      <w:r>
        <w:t xml:space="preserve"> i steč</w:t>
      </w:r>
      <w:r w:rsidR="00725B32">
        <w:t>ajna upraviteljica</w:t>
      </w:r>
      <w:r>
        <w:t>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F053C3" w:rsidP="00950460" w:rsidR="00F053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Odlučivanju o usvajanju izvješća stečajnog upravitelja</w:t>
      </w:r>
      <w:r w:rsidR="002A2134">
        <w:rPr>
          <w:b/>
        </w:rPr>
        <w:t>,</w:t>
      </w:r>
    </w:p>
    <w:p w:rsidRDefault="00C52741" w:rsidP="00F053C3" w:rsidR="002A2134" w:rsidRPr="00F053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Pribavljanje suglasnosti </w:t>
      </w:r>
      <w:proofErr w:type="spellStart"/>
      <w:r>
        <w:rPr>
          <w:b/>
        </w:rPr>
        <w:t>razlučnih</w:t>
      </w:r>
      <w:proofErr w:type="spellEnd"/>
      <w:r>
        <w:rPr>
          <w:b/>
        </w:rPr>
        <w:t xml:space="preserve"> vjerovnika radi uknjižbe </w:t>
      </w:r>
      <w:proofErr w:type="spellStart"/>
      <w:r>
        <w:rPr>
          <w:b/>
        </w:rPr>
        <w:t>etažiranja</w:t>
      </w:r>
      <w:proofErr w:type="spellEnd"/>
      <w:r>
        <w:rPr>
          <w:b/>
        </w:rPr>
        <w:t xml:space="preserve"> zgrade u zemljišnim knjigama i očitovanje stečajnih i </w:t>
      </w:r>
      <w:proofErr w:type="spellStart"/>
      <w:r>
        <w:rPr>
          <w:b/>
        </w:rPr>
        <w:t>razlučnih</w:t>
      </w:r>
      <w:proofErr w:type="spellEnd"/>
      <w:r>
        <w:rPr>
          <w:b/>
        </w:rPr>
        <w:t xml:space="preserve"> vjerovnika o pokrenutim ovršim postupcima, te pribavljanje suglasnosti na način unovčenja</w:t>
      </w:r>
    </w:p>
    <w:p w:rsidRDefault="00EE5AC8" w:rsidP="00950460" w:rsidR="00EE5AC8" w:rsidRPr="00950460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 w:rsidRPr="00950460">
        <w:rPr>
          <w:b/>
          <w:lang w:val="en-US"/>
        </w:rPr>
        <w:t>Razno</w:t>
      </w:r>
      <w:proofErr w:type="spellEnd"/>
    </w:p>
    <w:p w:rsidRDefault="003509B2" w:rsidP="00027CC6" w:rsidR="003509B2">
      <w:pPr>
        <w:jc w:val="both"/>
      </w:pPr>
    </w:p>
    <w:p w:rsidRDefault="003509B2" w:rsidP="00027CC6" w:rsidR="003509B2">
      <w:pPr>
        <w:jc w:val="both"/>
        <w:rPr>
          <w:b/>
        </w:rPr>
      </w:pPr>
      <w:r>
        <w:t> </w:t>
      </w:r>
      <w:r>
        <w:tab/>
        <w:t>IV</w:t>
      </w:r>
      <w:r w:rsidR="007024B3">
        <w:t>. S</w:t>
      </w:r>
      <w:r>
        <w:t xml:space="preserve">kupština vjerovnika dana </w:t>
      </w:r>
      <w:r w:rsidR="00950460" w:rsidRPr="00950460">
        <w:rPr>
          <w:b/>
          <w:u w:val="single"/>
        </w:rPr>
        <w:t>2</w:t>
      </w:r>
      <w:r w:rsidR="00DA4D00">
        <w:rPr>
          <w:b/>
          <w:u w:val="single"/>
        </w:rPr>
        <w:t>6</w:t>
      </w:r>
      <w:r w:rsidR="00950460" w:rsidRPr="00950460">
        <w:rPr>
          <w:b/>
          <w:u w:val="single"/>
        </w:rPr>
        <w:t xml:space="preserve">. </w:t>
      </w:r>
      <w:r w:rsidR="00DA4D00">
        <w:rPr>
          <w:b/>
          <w:u w:val="single"/>
        </w:rPr>
        <w:t>svibnja</w:t>
      </w:r>
      <w:r w:rsidR="00950460" w:rsidRPr="00950460">
        <w:rPr>
          <w:b/>
          <w:u w:val="single"/>
        </w:rPr>
        <w:t xml:space="preserve"> 201</w:t>
      </w:r>
      <w:r w:rsidR="00C42453">
        <w:rPr>
          <w:b/>
          <w:u w:val="single"/>
        </w:rPr>
        <w:t>7</w:t>
      </w:r>
      <w:r w:rsidR="00950460" w:rsidRPr="00950460">
        <w:rPr>
          <w:b/>
          <w:u w:val="single"/>
        </w:rPr>
        <w:t xml:space="preserve">. u </w:t>
      </w:r>
      <w:r w:rsidR="00DA4D00">
        <w:rPr>
          <w:b/>
          <w:u w:val="single"/>
        </w:rPr>
        <w:t>9</w:t>
      </w:r>
      <w:r w:rsidR="00FD72C5">
        <w:rPr>
          <w:b/>
          <w:u w:val="single"/>
        </w:rPr>
        <w:t>,</w:t>
      </w:r>
      <w:r w:rsidR="002A2134">
        <w:rPr>
          <w:b/>
          <w:u w:val="single"/>
        </w:rPr>
        <w:t>3</w:t>
      </w:r>
      <w:r w:rsidR="00FD72C5">
        <w:rPr>
          <w:b/>
          <w:u w:val="single"/>
        </w:rPr>
        <w:t>0</w:t>
      </w:r>
      <w:r w:rsidR="00950460" w:rsidRPr="00950460">
        <w:rPr>
          <w:b/>
          <w:u w:val="single"/>
        </w:rPr>
        <w:t xml:space="preserve"> sati</w:t>
      </w:r>
      <w:r w:rsidR="00950460" w:rsidRPr="00027CC6">
        <w:rPr>
          <w:b/>
        </w:rPr>
        <w:t xml:space="preserve"> </w:t>
      </w:r>
      <w:r w:rsidRPr="00027CC6">
        <w:rPr>
          <w:b/>
        </w:rPr>
        <w:t xml:space="preserve">će se održati u  prostorijama Trgovačkog suda u Osijeku, Stalna služba u Slavonskom Brodu, Trg pobjede 13, </w:t>
      </w:r>
      <w:r w:rsidR="00027CC6">
        <w:rPr>
          <w:b/>
        </w:rPr>
        <w:t>III kat, soba 73</w:t>
      </w:r>
      <w:r w:rsidRPr="00027CC6">
        <w:rPr>
          <w:b/>
        </w:rPr>
        <w:t>, Slavonski Brod.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C42453" w:rsidP="00F053C3" w:rsidR="002A2134" w:rsidRPr="00F053C3">
      <w:pPr>
        <w:ind w:firstLine="708"/>
        <w:jc w:val="both"/>
      </w:pPr>
      <w:r w:rsidRPr="00C42453">
        <w:t xml:space="preserve">U svom izvješću od </w:t>
      </w:r>
      <w:r w:rsidR="00C411B2">
        <w:t>25</w:t>
      </w:r>
      <w:r w:rsidR="002A2134">
        <w:t>.</w:t>
      </w:r>
      <w:r w:rsidR="00C411B2">
        <w:t>4</w:t>
      </w:r>
      <w:r w:rsidR="002A2134">
        <w:t>.2017</w:t>
      </w:r>
      <w:r w:rsidR="00C411B2">
        <w:t xml:space="preserve">. stečajna upraviteljica je </w:t>
      </w:r>
      <w:r w:rsidR="00725B32">
        <w:t>predložila zakazivanje skupštine, stoga je odlučeno kao u izreci.</w:t>
      </w:r>
    </w:p>
    <w:p w:rsidRDefault="00027CC6" w:rsidP="003509B2" w:rsidR="003509B2">
      <w:pPr>
        <w:jc w:val="center"/>
      </w:pPr>
      <w:r>
        <w:t xml:space="preserve">U Slavonskom Brodu </w:t>
      </w:r>
      <w:r w:rsidR="00DA4D00">
        <w:t>26</w:t>
      </w:r>
      <w:r w:rsidR="002A2134">
        <w:t xml:space="preserve">. </w:t>
      </w:r>
      <w:r w:rsidR="00DA4D00">
        <w:t>travnja</w:t>
      </w:r>
      <w:r w:rsidR="002A2134">
        <w:t xml:space="preserve"> 2017.</w:t>
      </w: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A2134"/>
    <w:rsid w:val="00326901"/>
    <w:rsid w:val="003509B2"/>
    <w:rsid w:val="004F49BC"/>
    <w:rsid w:val="007024B3"/>
    <w:rsid w:val="00725B32"/>
    <w:rsid w:val="00890DDA"/>
    <w:rsid w:val="008C4A56"/>
    <w:rsid w:val="008D1EE8"/>
    <w:rsid w:val="00950460"/>
    <w:rsid w:val="0096572B"/>
    <w:rsid w:val="009C79BA"/>
    <w:rsid w:val="009F1E5C"/>
    <w:rsid w:val="00B57CFA"/>
    <w:rsid w:val="00C411B2"/>
    <w:rsid w:val="00C42453"/>
    <w:rsid w:val="00C52741"/>
    <w:rsid w:val="00C94D56"/>
    <w:rsid w:val="00D52B24"/>
    <w:rsid w:val="00D85898"/>
    <w:rsid w:val="00DA4D00"/>
    <w:rsid w:val="00EE5AC8"/>
    <w:rsid w:val="00F053C3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D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D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D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D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D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D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D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D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MRKI-GRADNJA d.o.o. za graditeljstvo i usluge</izvorni_sadrzaj>
    <derivirana_varijabla naziv="DomainObject.Predmet.ProtustrankaFormated_1">  MRKI-GRADNJA d.o.o. za graditeljstvo i usluge</derivirana_varijabla>
  </DomainObject.Predmet.ProtustrankaFormated>
  <DomainObject.Predmet.ProtustrankaFormatedOIB>
    <izvorni_sadrzaj>  MRKI-GRADNJA d.o.o. za graditeljstvo i usluge, OIB 25029020073</izvorni_sadrzaj>
    <derivirana_varijabla naziv="DomainObject.Predmet.ProtustrankaFormatedOIB_1">  MRKI-GRADNJA d.o.o. za graditeljstvo i usluge, OIB 25029020073</derivirana_varijabla>
  </DomainObject.Predmet.ProtustrankaFormatedOIB>
  <DomainObject.Predmet.ProtustrankaFormatedWithAdress>
    <izvorni_sadrzaj> MRKI-GRADNJA d.o.o. za graditeljstvo i usluge, M.Gupca 22, 35000 Slavonski Brod</izvorni_sadrzaj>
    <derivirana_varijabla naziv="DomainObject.Predmet.ProtustrankaFormatedWithAdress_1"> MRKI-GRADNJA d.o.o. za graditeljstvo i usluge, M.Gupca 22, 35000 Slavonski Brod</derivirana_varijabla>
  </DomainObject.Predmet.ProtustrankaFormatedWithAdress>
  <DomainObject.Predmet.ProtustrankaFormatedWithAdressOIB>
    <izvorni_sadrzaj> MRKI-GRADNJA d.o.o. za graditeljstvo i usluge, OIB 25029020073, M.Gupca 22, 35000 Slavonski Brod</izvorni_sadrzaj>
    <derivirana_varijabla naziv="DomainObject.Predmet.ProtustrankaFormatedWithAdressOIB_1"> MRKI-GRADNJA d.o.o. za graditeljstvo i usluge, OIB 25029020073, M.Gupca 22, 35000 Slavonski Brod</derivirana_varijabla>
  </DomainObject.Predmet.ProtustrankaFormatedWithAdressOIB>
  <DomainObject.Predmet.ProtustrankaWithAdress>
    <izvorni_sadrzaj>MRKI-GRADNJA d.o.o. za graditeljstvo i usluge M.Gupca 22, 35000 Slavonski Brod</izvorni_sadrzaj>
    <derivirana_varijabla naziv="DomainObject.Predmet.ProtustrankaWithAdress_1">MRKI-GRADNJA d.o.o. za graditeljstvo i usluge M.Gupca 22, 35000 Slavonski Brod</derivirana_varijabla>
  </DomainObject.Predmet.ProtustrankaWithAdress>
  <DomainObject.Predmet.ProtustrankaWithAdressOIB>
    <izvorni_sadrzaj>MRKI-GRADNJA d.o.o. za graditeljstvo i usluge, OIB 25029020073, M.Gupca 22, 35000 Slavonski Brod</izvorni_sadrzaj>
    <derivirana_varijabla naziv="DomainObject.Predmet.ProtustrankaWithAdressOIB_1">MRKI-GRADNJA d.o.o. za graditeljstvo i usluge, OIB 25029020073, M.Gupca 22, 35000 Slavonski Brod</derivirana_varijabla>
  </DomainObject.Predmet.ProtustrankaWithAdressOIB>
  <DomainObject.Predmet.ProtustrankaNazivFormated>
    <izvorni_sadrzaj>MRKI-GRADNJA d.o.o. za graditeljstvo i usluge</izvorni_sadrzaj>
    <derivirana_varijabla naziv="DomainObject.Predmet.ProtustrankaNazivFormated_1">MRKI-GRADNJA d.o.o. za graditeljstvo i usluge</derivirana_varijabla>
  </DomainObject.Predmet.ProtustrankaNazivFormated>
  <DomainObject.Predmet.ProtustrankaNazivFormatedOIB>
    <izvorni_sadrzaj>MRKI-GRADNJA d.o.o. za graditeljstvo i usluge, OIB 25029020073</izvorni_sadrzaj>
    <derivirana_varijabla naziv="DomainObject.Predmet.ProtustrankaNazivFormatedOIB_1">MRKI-GRADNJA d.o.o. za graditeljstvo i usluge, OIB 25029020073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7641771.05</izvorni_sadrzaj>
    <derivirana_varijabla naziv="DomainObject.Predmet.TrenutnaVrijednost_1">7641771.05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MRKI-GRADNJA d.o.o. za graditeljstvo i usluge</item>
    </izvorni_sadrzaj>
    <derivirana_varijabla naziv="DomainObject.Predmet.ProtuStrankaListFormated_1">
      <item>MRKI-GRADNJA d.o.o. za graditeljstvo i usluge</item>
    </derivirana_varijabla>
  </DomainObject.Predmet.ProtuStrankaListFormated>
  <DomainObject.Predmet.ProtuStrankaListFormatedOIB>
    <izvorni_sadrzaj>
      <item>MRKI-GRADNJA d.o.o. za graditeljstvo i usluge, OIB 25029020073</item>
    </izvorni_sadrzaj>
    <derivirana_varijabla naziv="DomainObject.Predmet.ProtuStrankaListFormatedOIB_1">
      <item>MRKI-GRADNJA d.o.o. za graditeljstvo i usluge, OIB 25029020073</item>
    </derivirana_varijabla>
  </DomainObject.Predmet.ProtuStrankaListFormatedOIB>
  <DomainObject.Predmet.ProtuStrankaListFormatedWithAdress>
    <izvorni_sadrzaj>
      <item>MRKI-GRADNJA d.o.o. za graditeljstvo i usluge, M.Gupca 22, 35000 Slavonski Brod</item>
    </izvorni_sadrzaj>
    <derivirana_varijabla naziv="DomainObject.Predmet.ProtuStrankaListFormatedWithAdress_1">
      <item>MRKI-GRADNJA d.o.o. za graditeljstvo i usluge, M.Gupca 22, 35000 Slavonski Brod</item>
    </derivirana_varijabla>
  </DomainObject.Predmet.ProtuStrankaListFormatedWithAdress>
  <DomainObject.Predmet.ProtuStrankaListFormatedWithAdressOIB>
    <izvorni_sadrzaj>
      <item>MRKI-GRADNJA d.o.o. za graditeljstvo i usluge, OIB 25029020073, M.Gupca 22, 35000 Slavonski Brod</item>
    </izvorni_sadrzaj>
    <derivirana_varijabla naziv="DomainObject.Predmet.ProtuStrankaListFormatedWithAdressOIB_1">
      <item>MRKI-GRADNJA d.o.o. za graditeljstvo i usluge, OIB 25029020073, M.Gupca 22, 35000 Slavonski Brod</item>
    </derivirana_varijabla>
  </DomainObject.Predmet.ProtuStrankaListFormatedWithAdressOIB>
  <DomainObject.Predmet.ProtuStrankaListNazivFormated>
    <izvorni_sadrzaj>
      <item>MRKI-GRADNJA d.o.o. za graditeljstvo i usluge</item>
    </izvorni_sadrzaj>
    <derivirana_varijabla naziv="DomainObject.Predmet.ProtuStrankaListNazivFormated_1">
      <item>MRKI-GRADNJA d.o.o. za graditeljstvo i usluge</item>
    </derivirana_varijabla>
  </DomainObject.Predmet.ProtuStrankaListNazivFormated>
  <DomainObject.Predmet.ProtuStrankaListNazivFormatedOIB>
    <izvorni_sadrzaj>
      <item>MRKI-GRADNJA d.o.o. za graditeljstvo i usluge, OIB 25029020073</item>
    </izvorni_sadrzaj>
    <derivirana_varijabla naziv="DomainObject.Predmet.ProtuStrankaListNazivFormatedOIB_1">
      <item>MRKI-GRADNJA d.o.o. za graditeljstvo i usluge, OIB 25029020073</item>
    </derivirana_varijabla>
  </DomainObject.Predmet.ProtuStrankaListNazivFormatedOIB>
  <DomainObject.Predmet.OstaliList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OstaliList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OstaliListFormated>
  <DomainObject.Predmet.OstaliList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izvorni_sadrzaj>
    <derivirana_varijabla naziv="DomainObject.Predmet.OstaliList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derivirana_varijabla>
  </DomainObject.Predmet.OstaliListFormatedOIB>
  <DomainObject.Predmet.OstaliListFormatedWithAdress>
    <izvorni_sadrzaj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</izvorni_sadrzaj>
    <derivirana_varijabla naziv="DomainObject.Predmet.OstaliListFormatedWithAdress_1"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</derivirana_varijabla>
  </DomainObject.Predmet.OstaliListFormatedWithAdress>
  <DomainObject.Predmet.OstaliListFormatedWithAdressOIB>
    <izvorni_sadrzaj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</izvorni_sadrzaj>
    <derivirana_varijabla naziv="DomainObject.Predmet.OstaliListFormatedWithAdressOIB_1"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</derivirana_varijabla>
  </DomainObject.Predmet.OstaliListFormatedWithAdressOIB>
  <DomainObject.Predmet.OstaliListNaziv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OstaliListNaziv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OstaliListNazivFormated>
  <DomainObject.Predmet.OstaliListNaziv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izvorni_sadrzaj>
    <derivirana_varijabla naziv="DomainObject.Predmet.OstaliListNaziv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MRKI-GRADNJA d.o.o. za graditeljstvo i usluge</izvorni_sadrzaj>
    <derivirana_varijabla naziv="DomainObject.Predmet.ProtustrankaIDrugi_1">MRKI-GRADNJA 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MRKI-GRADNJA d.o.o. za graditeljstvo i usluge, OIB 25029020073, M.Gupca 22, 35000 Slavonski Brod</izvorni_sadrzaj>
    <derivirana_varijabla naziv="DomainObject.Predmet.ProtustrankaIDrugiAdressOIB_1">MRKI-GRADNJA d.o.o. za graditeljstvo i usluge, OIB 25029020073, M.Gupca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SudioniciListNaziv_1"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SudioniciListNaziv>
  <DomainObject.Predmet.SudioniciListAdressOIB>
    <izvorni_sadrzaj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</izvorni_sadrzaj>
    <derivirana_varijabla naziv="DomainObject.Predmet.SudioniciListAdressOIB_1"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25029020073</item>
      <item>, OIB 85821130368</item>
      <item>, OIB 36068029114</item>
      <item>, OIB null</item>
      <item>, OIB null</item>
      <item>, OIB 73124938430</item>
      <item>, OIB null</item>
      <item>, OIB null</item>
      <item>, OIB null</item>
      <item>, OIB null</item>
    </izvorni_sadrzaj>
    <derivirana_varijabla naziv="DomainObject.Predmet.SudioniciListNazivOIB_1">
      <item>, OIB 25029020073</item>
      <item>, OIB 85821130368</item>
      <item>, OIB 36068029114</item>
      <item>, OIB null</item>
      <item>, OIB null</item>
      <item>, OIB 73124938430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232</properties:Words>
  <properties:Characters>1298</properties:Characters>
  <properties:Lines>54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2016-07-01T08:05:00Z</dcterms:created>
  <dc:creator>rweinberger</dc:creator>
  <cp:lastModifiedBy>wsadmin</cp:lastModifiedBy>
  <cp:lastPrinted>2017-04-26T09:59:00Z</cp:lastPrinted>
  <dcterms:modified xmlns:xsi="http://www.w3.org/2001/XMLSchema-instance" xsi:type="dcterms:W3CDTF">2017-04-26T10:00:00Z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