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cfaa" w14:paraId="599cfaa" w:rsidRDefault="00A55DAD" w:rsidP="00910611" w:rsidR="00A55DA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DAD" w:rsidP="00910611" w:rsidR="00A55DAD">
      <w:r>
        <w:rPr>
          <w:rFonts w:eastAsia="MS Mincho"/>
          <w:szCs w:val="24"/>
        </w:rPr>
        <w:t>REPUBLIKA HRVATSKA</w:t>
      </w:r>
    </w:p>
    <w:p w:rsidRDefault="00A55DAD" w:rsidP="00910611" w:rsidR="00A55DAD">
      <w:r>
        <w:rPr>
          <w:rFonts w:eastAsia="MS Mincho"/>
          <w:szCs w:val="24"/>
        </w:rPr>
        <w:t>TRGOVAČKI SUD U RIJECI</w:t>
      </w:r>
    </w:p>
    <w:p w:rsidRDefault="00A55DAD" w:rsidR="00A55DA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90CB0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176CDD" w:rsidRPr="00176CDD">
        <w:rPr>
          <w:bCs/>
          <w:sz w:val="24"/>
          <w:szCs w:val="24"/>
        </w:rPr>
        <w:t>ZVIR BAKAR</w:t>
      </w:r>
      <w:r w:rsidR="00176CDD" w:rsidRPr="00176CDD">
        <w:rPr>
          <w:sz w:val="24"/>
          <w:szCs w:val="24"/>
        </w:rPr>
        <w:t xml:space="preserve"> društvo s ograničenom odgovornošću za </w:t>
      </w:r>
      <w:proofErr w:type="spellStart"/>
      <w:r w:rsidR="00176CDD" w:rsidRPr="00176CDD">
        <w:rPr>
          <w:sz w:val="24"/>
          <w:szCs w:val="24"/>
        </w:rPr>
        <w:t>vodoinstalacije</w:t>
      </w:r>
      <w:proofErr w:type="spellEnd"/>
      <w:r w:rsidR="00176CDD" w:rsidRPr="00176CDD">
        <w:rPr>
          <w:sz w:val="24"/>
          <w:szCs w:val="24"/>
        </w:rPr>
        <w:t xml:space="preserve"> i usluge Bakar-dio, Vrata 88</w:t>
      </w:r>
      <w:r w:rsidRPr="00176CDD">
        <w:rPr>
          <w:sz w:val="24"/>
          <w:szCs w:val="24"/>
        </w:rPr>
        <w:t xml:space="preserve">, </w:t>
      </w:r>
      <w:r w:rsidR="00D90CB0" w:rsidRPr="00176CD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76CDD" w:rsidRPr="00176CDD">
        <w:rPr>
          <w:sz w:val="24"/>
          <w:szCs w:val="24"/>
        </w:rPr>
        <w:t>040241475</w:t>
      </w:r>
      <w:r w:rsidR="008B099F" w:rsidRPr="00176CDD">
        <w:rPr>
          <w:sz w:val="24"/>
          <w:szCs w:val="24"/>
        </w:rPr>
        <w:t xml:space="preserve">, </w:t>
      </w:r>
      <w:r w:rsidRPr="00176CDD">
        <w:rPr>
          <w:sz w:val="24"/>
          <w:szCs w:val="24"/>
        </w:rPr>
        <w:t xml:space="preserve">OIB: </w:t>
      </w:r>
      <w:r w:rsidR="00176CDD" w:rsidRPr="00176CDD">
        <w:rPr>
          <w:sz w:val="24"/>
          <w:szCs w:val="24"/>
        </w:rPr>
        <w:t>25116072504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76CDD" w:rsidRPr="00176CDD">
        <w:rPr>
          <w:bCs/>
          <w:sz w:val="24"/>
          <w:szCs w:val="24"/>
        </w:rPr>
        <w:t>ZVIR BAKAR</w:t>
      </w:r>
      <w:r w:rsidR="00176CDD" w:rsidRPr="00176CDD">
        <w:rPr>
          <w:sz w:val="24"/>
          <w:szCs w:val="24"/>
        </w:rPr>
        <w:t xml:space="preserve"> društvo s ograničenom odgovornošću za </w:t>
      </w:r>
      <w:proofErr w:type="spellStart"/>
      <w:r w:rsidR="00176CDD" w:rsidRPr="00176CDD">
        <w:rPr>
          <w:sz w:val="24"/>
          <w:szCs w:val="24"/>
        </w:rPr>
        <w:t>vodoinstalacije</w:t>
      </w:r>
      <w:proofErr w:type="spellEnd"/>
      <w:r w:rsidR="00176CDD" w:rsidRPr="00176CDD">
        <w:rPr>
          <w:sz w:val="24"/>
          <w:szCs w:val="24"/>
        </w:rPr>
        <w:t xml:space="preserve"> i usluge Bakar-dio, Vrata 88, </w:t>
      </w:r>
      <w:r w:rsidR="00176CDD" w:rsidRPr="00176CD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76CDD" w:rsidRPr="00176CDD">
        <w:rPr>
          <w:sz w:val="24"/>
          <w:szCs w:val="24"/>
        </w:rPr>
        <w:t>040241475, OIB: 25116072504</w:t>
      </w:r>
      <w:r w:rsidR="00176CD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176CDD" w:rsidRPr="00176CDD">
        <w:rPr>
          <w:bCs/>
          <w:sz w:val="24"/>
          <w:szCs w:val="24"/>
        </w:rPr>
        <w:t>ZVIR BAKAR</w:t>
      </w:r>
      <w:r w:rsidR="00176CDD" w:rsidRPr="00176CDD">
        <w:rPr>
          <w:sz w:val="24"/>
          <w:szCs w:val="24"/>
        </w:rPr>
        <w:t xml:space="preserve"> društvo s ograničenom odgovornošću za </w:t>
      </w:r>
      <w:proofErr w:type="spellStart"/>
      <w:r w:rsidR="00176CDD" w:rsidRPr="00176CDD">
        <w:rPr>
          <w:sz w:val="24"/>
          <w:szCs w:val="24"/>
        </w:rPr>
        <w:t>vodoinstalacije</w:t>
      </w:r>
      <w:proofErr w:type="spellEnd"/>
      <w:r w:rsidR="00176CDD" w:rsidRPr="00176CDD">
        <w:rPr>
          <w:sz w:val="24"/>
          <w:szCs w:val="24"/>
        </w:rPr>
        <w:t xml:space="preserve"> i usluge Bakar-dio, Vrata 88, </w:t>
      </w:r>
      <w:r w:rsidR="00176CDD" w:rsidRPr="00176CDD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76CDD" w:rsidRPr="00176CDD">
        <w:rPr>
          <w:sz w:val="24"/>
          <w:szCs w:val="24"/>
        </w:rPr>
        <w:t>040241475, OIB: 25116072504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39D" w:rsidP="00C31925" w:rsidR="0081039D">
      <w:r>
        <w:separator/>
      </w:r>
    </w:p>
  </w:endnote>
  <w:endnote w:id="0" w:type="continuationSeparator">
    <w:p w:rsidRDefault="0081039D" w:rsidP="00C31925" w:rsidR="00810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39D" w:rsidP="00C31925" w:rsidR="0081039D">
      <w:r>
        <w:separator/>
      </w:r>
    </w:p>
  </w:footnote>
  <w:footnote w:id="0" w:type="continuationSeparator">
    <w:p w:rsidRDefault="0081039D" w:rsidP="00C31925" w:rsidR="00810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</w:t>
    </w:r>
    <w:r w:rsidR="00D90CB0">
      <w:rPr>
        <w:sz w:val="24"/>
        <w:szCs w:val="24"/>
      </w:rPr>
      <w:t>3</w:t>
    </w:r>
    <w:r w:rsidR="00176CDD">
      <w:rPr>
        <w:sz w:val="24"/>
        <w:szCs w:val="24"/>
      </w:rPr>
      <w:t>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0746EF"/>
    <w:rsid w:val="00176CDD"/>
    <w:rsid w:val="0019678A"/>
    <w:rsid w:val="002C3B92"/>
    <w:rsid w:val="00462527"/>
    <w:rsid w:val="004F6C16"/>
    <w:rsid w:val="00593AE6"/>
    <w:rsid w:val="006B048A"/>
    <w:rsid w:val="0081039D"/>
    <w:rsid w:val="008B099F"/>
    <w:rsid w:val="008E0A4A"/>
    <w:rsid w:val="00942A0F"/>
    <w:rsid w:val="00A55DAD"/>
    <w:rsid w:val="00A56B71"/>
    <w:rsid w:val="00AD26F0"/>
    <w:rsid w:val="00B00D98"/>
    <w:rsid w:val="00B2347F"/>
    <w:rsid w:val="00BA3EB5"/>
    <w:rsid w:val="00C31925"/>
    <w:rsid w:val="00D3156F"/>
    <w:rsid w:val="00D90CB0"/>
    <w:rsid w:val="00E36BB5"/>
    <w:rsid w:val="00E518D1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4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ZVIR BAKAR d.o.o.  Bakar</izvorni_sadrzaj>
    <derivirana_varijabla naziv="DomainObject.Predmet.ProtustrankaFormated_1">  ZVIR BAKAR d.o.o.  Bakar</derivirana_varijabla>
  </DomainObject.Predmet.ProtustrankaFormated>
  <DomainObject.Predmet.ProtustrankaFormatedOIB>
    <izvorni_sadrzaj>  ZVIR BAKAR d.o.o.  Bakar, OIB 25116072504</izvorni_sadrzaj>
    <derivirana_varijabla naziv="DomainObject.Predmet.ProtustrankaFormatedOIB_1">  ZVIR BAKAR d.o.o.  Bakar, OIB 25116072504</derivirana_varijabla>
  </DomainObject.Predmet.ProtustrankaFormatedOIB>
  <DomainObject.Predmet.ProtustrankaFormatedWithAdress>
    <izvorni_sadrzaj> ZVIR BAKAR d.o.o.  Bakar, Vrata 88, 51222 Bakar</izvorni_sadrzaj>
    <derivirana_varijabla naziv="DomainObject.Predmet.ProtustrankaFormatedWithAdress_1"> ZVIR BAKAR d.o.o.  Bakar, Vrata 88, 51222 Bakar</derivirana_varijabla>
  </DomainObject.Predmet.ProtustrankaFormatedWithAdress>
  <DomainObject.Predmet.ProtustrankaFormatedWithAdressOIB>
    <izvorni_sadrzaj> ZVIR BAKAR d.o.o.  Bakar, OIB 25116072504, Vrata 88, 51222 Bakar</izvorni_sadrzaj>
    <derivirana_varijabla naziv="DomainObject.Predmet.ProtustrankaFormatedWithAdressOIB_1"> ZVIR BAKAR d.o.o.  Bakar, OIB 25116072504, Vrata 88, 51222 Bakar</derivirana_varijabla>
  </DomainObject.Predmet.ProtustrankaFormatedWithAdressOIB>
  <DomainObject.Predmet.ProtustrankaWithAdress>
    <izvorni_sadrzaj>ZVIR BAKAR d.o.o.  Bakar Vrata 88, 51222 Bakar</izvorni_sadrzaj>
    <derivirana_varijabla naziv="DomainObject.Predmet.ProtustrankaWithAdress_1">ZVIR BAKAR d.o.o.  Bakar Vrata 88, 51222 Bakar</derivirana_varijabla>
  </DomainObject.Predmet.ProtustrankaWithAdress>
  <DomainObject.Predmet.ProtustrankaWithAdressOIB>
    <izvorni_sadrzaj>ZVIR BAKAR d.o.o.  Bakar, OIB 25116072504, Vrata 88, 51222 Bakar</izvorni_sadrzaj>
    <derivirana_varijabla naziv="DomainObject.Predmet.ProtustrankaWithAdressOIB_1">ZVIR BAKAR d.o.o.  Bakar, OIB 25116072504, Vrata 88, 51222 Bakar</derivirana_varijabla>
  </DomainObject.Predmet.ProtustrankaWithAdressOIB>
  <DomainObject.Predmet.ProtustrankaNazivFormated>
    <izvorni_sadrzaj>ZVIR BAKAR d.o.o.  Bakar</izvorni_sadrzaj>
    <derivirana_varijabla naziv="DomainObject.Predmet.ProtustrankaNazivFormated_1">ZVIR BAKAR d.o.o.  Bakar</derivirana_varijabla>
  </DomainObject.Predmet.ProtustrankaNazivFormated>
  <DomainObject.Predmet.ProtustrankaNazivFormatedOIB>
    <izvorni_sadrzaj>ZVIR BAKAR d.o.o.  Bakar, OIB 25116072504</izvorni_sadrzaj>
    <derivirana_varijabla naziv="DomainObject.Predmet.ProtustrankaNazivFormatedOIB_1">ZVIR BAKAR d.o.o.  Bakar, OIB 25116072504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ZVIR BAKAR d.o.o.  Bakar</item>
    </izvorni_sadrzaj>
    <derivirana_varijabla naziv="DomainObject.Predmet.ProtuStrankaListFormated_1">
      <item>ZVIR BAKAR d.o.o.  Bakar</item>
    </derivirana_varijabla>
  </DomainObject.Predmet.ProtuStrankaListFormated>
  <DomainObject.Predmet.ProtuStrankaListFormatedOIB>
    <izvorni_sadrzaj>
      <item>ZVIR BAKAR d.o.o.  Bakar, OIB 25116072504</item>
    </izvorni_sadrzaj>
    <derivirana_varijabla naziv="DomainObject.Predmet.ProtuStrankaListFormatedOIB_1">
      <item>ZVIR BAKAR d.o.o.  Bakar, OIB 25116072504</item>
    </derivirana_varijabla>
  </DomainObject.Predmet.ProtuStrankaListFormatedOIB>
  <DomainObject.Predmet.ProtuStrankaListFormatedWithAdress>
    <izvorni_sadrzaj>
      <item>ZVIR BAKAR d.o.o.  Bakar, Vrata 88, 51222 Bakar</item>
    </izvorni_sadrzaj>
    <derivirana_varijabla naziv="DomainObject.Predmet.ProtuStrankaListFormatedWithAdress_1">
      <item>ZVIR BAKAR d.o.o.  Bakar, Vrata 88, 51222 Bakar</item>
    </derivirana_varijabla>
  </DomainObject.Predmet.ProtuStrankaListFormatedWithAdress>
  <DomainObject.Predmet.ProtuStrankaListFormatedWithAdressOIB>
    <izvorni_sadrzaj>
      <item>ZVIR BAKAR d.o.o.  Bakar, OIB 25116072504, Vrata 88, 51222 Bakar</item>
    </izvorni_sadrzaj>
    <derivirana_varijabla naziv="DomainObject.Predmet.ProtuStrankaListFormatedWithAdressOIB_1">
      <item>ZVIR BAKAR d.o.o.  Bakar, OIB 25116072504, Vrata 88, 51222 Bakar</item>
    </derivirana_varijabla>
  </DomainObject.Predmet.ProtuStrankaListFormatedWithAdressOIB>
  <DomainObject.Predmet.ProtuStrankaListNazivFormated>
    <izvorni_sadrzaj>
      <item>ZVIR BAKAR d.o.o.  Bakar</item>
    </izvorni_sadrzaj>
    <derivirana_varijabla naziv="DomainObject.Predmet.ProtuStrankaListNazivFormated_1">
      <item>ZVIR BAKAR d.o.o.  Bakar</item>
    </derivirana_varijabla>
  </DomainObject.Predmet.ProtuStrankaListNazivFormated>
  <DomainObject.Predmet.ProtuStrankaListNazivFormatedOIB>
    <izvorni_sadrzaj>
      <item>ZVIR BAKAR d.o.o.  Bakar, OIB 25116072504</item>
    </izvorni_sadrzaj>
    <derivirana_varijabla naziv="DomainObject.Predmet.ProtuStrankaListNazivFormatedOIB_1">
      <item>ZVIR BAKAR d.o.o.  Bakar, OIB 25116072504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ZVIR BAKAR d.o.o.  Bakar</izvorni_sadrzaj>
    <derivirana_varijabla naziv="DomainObject.Predmet.ProtustrankaIDrugi_1">ZVIR BAKAR d.o.o.  Bakar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ZVIR BAKAR d.o.o.  Bakar, OIB 25116072504, Vrata 88, 51222 Bakar</izvorni_sadrzaj>
    <derivirana_varijabla naziv="DomainObject.Predmet.ProtustrankaIDrugiAdressOIB_1">ZVIR BAKAR d.o.o.  Bakar, OIB 25116072504, Vrata 88,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ZVIR BAKAR d.o.o.  Bakar</item>
    </izvorni_sadrzaj>
    <derivirana_varijabla naziv="DomainObject.Predmet.SudioniciListNaziv_1">
      <item>FINA  Rijeka</item>
      <item>ZVIR BAKAR d.o.o.  Bakar</item>
    </derivirana_varijabla>
  </DomainObject.Predmet.SudioniciListNaziv>
  <DomainObject.Predmet.SudioniciListAdressOIB>
    <izvorni_sadrzaj>
      <item>FINA  Rijeka, OIB 85821130368, Frana Kurelca 8,51000 Rijeka</item>
      <item>ZVIR BAKAR d.o.o.  Bakar, OIB 25116072504, Vrata 88,51222 Bakar</item>
    </izvorni_sadrzaj>
    <derivirana_varijabla naziv="DomainObject.Predmet.SudioniciListAdressOIB_1">
      <item>FINA  Rijeka, OIB 85821130368, Frana Kurelca 8,51000 Rijeka</item>
      <item>ZVIR BAKAR d.o.o.  Bakar, OIB 25116072504, Vrata 88,51222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25116072504</item>
    </izvorni_sadrzaj>
    <derivirana_varijabla naziv="DomainObject.Predmet.SudioniciListNazivOIB_1">
      <item>, OIB 85821130368</item>
      <item>, OIB 25116072504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374</properties:Words>
  <properties:Characters>2051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2015-11-27T13:13:00Z</dcterms:created>
  <dc:creator>Vera Jelenović</dc:creator>
  <cp:lastModifiedBy>wsadmin</cp:lastModifiedBy>
  <dcterms:modified xmlns:xsi="http://www.w3.org/2001/XMLSchema-instance" xsi:type="dcterms:W3CDTF">2015-11-27T13:14:00Z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