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40992" w14:paraId="de40992" w:rsidRDefault="001908E1" w:rsidP="001908E1" w:rsidR="001908E1">
      <w:pPr>
        <w15:collapsed w:val="false"/>
      </w:pPr>
      <w:bookmarkStart w:name="_GoBack" w:id="0"/>
      <w:bookmarkEnd w:id="0"/>
    </w:p>
    <w:p w:rsidRDefault="001908E1" w:rsidP="001908E1" w:rsidR="001908E1"/>
    <w:p w:rsidRDefault="001908E1" w:rsidP="005D7BF8" w:rsidR="001908E1" w:rsidRPr="005D7BF8">
      <w:pPr>
        <w:pStyle w:val="Bezproreda"/>
        <w:jc w:val="both"/>
        <w:rPr>
          <w:rFonts w:hAnsi="Times New Roman" w:ascii="Times New Roman"/>
        </w:rPr>
      </w:pPr>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908E1" w:rsidP="005D7BF8" w:rsidR="001908E1"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1908E1" w:rsidP="005D7BF8" w:rsidR="001908E1" w:rsidRPr="005D7BF8">
      <w:pPr>
        <w:pStyle w:val="Bezproreda"/>
        <w:jc w:val="both"/>
        <w:rPr>
          <w:rFonts w:hAnsi="Times New Roman" w:ascii="Times New Roman"/>
        </w:rPr>
      </w:pPr>
      <w:r w:rsidRPr="005D7BF8">
        <w:rPr>
          <w:rFonts w:eastAsia="MS Mincho" w:hAnsi="Times New Roman" w:ascii="Times New Roman"/>
        </w:rPr>
        <w:t>TRGOVAČKI SUD U RIJECI</w:t>
      </w:r>
    </w:p>
    <w:p w:rsidRDefault="001908E1" w:rsidP="005D7BF8" w:rsidR="001908E1"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1908E1" w:rsidR="001908E1"/>
    <w:p w:rsidRDefault="001908E1" w:rsidP="001908E1" w:rsidR="001908E1"/>
    <w:p w:rsidRDefault="001908E1" w:rsidP="001908E1" w:rsidR="001908E1"/>
    <w:p w:rsidRDefault="001908E1" w:rsidP="001908E1" w:rsidR="001908E1">
      <w:pPr>
        <w:tabs>
          <w:tab w:pos="1740" w:val="left"/>
        </w:tabs>
      </w:pPr>
      <w:r>
        <w:tab/>
      </w:r>
    </w:p>
    <w:p w:rsidRDefault="001908E1" w:rsidP="001908E1" w:rsidR="001908E1"/>
    <w:p w:rsidRDefault="001908E1" w:rsidP="001908E1" w:rsidR="001908E1"/>
    <w:p w:rsidRDefault="001908E1" w:rsidP="001908E1" w:rsidR="001908E1"/>
    <w:p w:rsidRDefault="001908E1" w:rsidP="001908E1" w:rsidR="001908E1">
      <w:pPr>
        <w:jc w:val="center"/>
        <w:rPr>
          <w:b/>
        </w:rPr>
      </w:pPr>
      <w:r>
        <w:rPr>
          <w:b/>
        </w:rPr>
        <w:t>R E P U B L I K A   H R V A T S K A</w:t>
      </w:r>
    </w:p>
    <w:p w:rsidRDefault="001908E1" w:rsidP="001908E1" w:rsidR="001908E1">
      <w:pPr>
        <w:jc w:val="center"/>
        <w:rPr>
          <w:b/>
          <w:bCs/>
        </w:rPr>
      </w:pPr>
    </w:p>
    <w:p w:rsidRDefault="001908E1" w:rsidP="001908E1" w:rsidR="001908E1">
      <w:pPr>
        <w:jc w:val="center"/>
        <w:rPr>
          <w:b/>
          <w:bCs/>
        </w:rPr>
      </w:pPr>
      <w:r>
        <w:rPr>
          <w:b/>
          <w:bCs/>
        </w:rPr>
        <w:t>R J E Š E N J E</w:t>
      </w:r>
    </w:p>
    <w:p w:rsidRDefault="001908E1" w:rsidP="001908E1" w:rsidR="001908E1">
      <w:pPr>
        <w:jc w:val="center"/>
      </w:pPr>
    </w:p>
    <w:p w:rsidRDefault="001908E1" w:rsidP="001908E1" w:rsidR="001908E1">
      <w:pPr>
        <w:jc w:val="both"/>
      </w:pPr>
      <w:r>
        <w:tab/>
        <w:t xml:space="preserve">Trgovački sud u Rijeci, OIB 88785964957, po stečajnom sucu Danieli Korlević, u stečajnom postupku nad dužnikom </w:t>
      </w:r>
      <w:r>
        <w:rPr>
          <w:b/>
        </w:rPr>
        <w:t xml:space="preserve">IMG d.o.o. Poreč, Partizanska 13, OIB 35242623855, </w:t>
      </w:r>
      <w:r>
        <w:t xml:space="preserve">temeljem čl.164.a. st. 3. u vezi čl. 441. st. 1. Stečajnog zakona  (N.N. 71/15, </w:t>
      </w:r>
      <w:r>
        <w:rPr>
          <w:bCs/>
        </w:rPr>
        <w:t xml:space="preserve"> dalje: SZ-a)</w:t>
      </w:r>
      <w:r>
        <w:t xml:space="preserve"> nakon održanog ročišta za diobu kupovnine, dana 17. svibnja 2017. godine</w:t>
      </w:r>
    </w:p>
    <w:p w:rsidRDefault="001908E1" w:rsidP="001908E1" w:rsidR="001908E1">
      <w:pPr>
        <w:jc w:val="both"/>
      </w:pPr>
    </w:p>
    <w:p w:rsidRDefault="001908E1" w:rsidP="001908E1" w:rsidR="001908E1">
      <w:pPr>
        <w:jc w:val="center"/>
        <w:rPr>
          <w:b/>
        </w:rPr>
      </w:pPr>
      <w:r>
        <w:rPr>
          <w:b/>
        </w:rPr>
        <w:t>r i j e š i o    j e</w:t>
      </w:r>
    </w:p>
    <w:p w:rsidRDefault="001908E1" w:rsidP="001908E1" w:rsidR="001908E1">
      <w:pPr>
        <w:jc w:val="center"/>
        <w:rPr>
          <w:b/>
        </w:rPr>
      </w:pPr>
    </w:p>
    <w:p w:rsidRDefault="001908E1" w:rsidP="001908E1" w:rsidR="001908E1">
      <w:pPr>
        <w:pStyle w:val="Odlomakpopisa"/>
        <w:numPr>
          <w:ilvl w:val="0"/>
          <w:numId w:val="16"/>
        </w:numPr>
        <w:jc w:val="both"/>
        <w:rPr>
          <w:bCs/>
        </w:rPr>
      </w:pPr>
      <w:r>
        <w:rPr>
          <w:bCs/>
        </w:rPr>
        <w:t>Iz iznosa kupovnine ostvarene prodajom nekretnina stečajnog dužnika upisanih u zemljišnim knjigama Općinskog suda u Puli – Pola, Zemljišnoknjižni odjel Labin,</w:t>
      </w:r>
    </w:p>
    <w:p w:rsidRDefault="001908E1" w:rsidP="001908E1" w:rsidR="001908E1">
      <w:pPr>
        <w:pStyle w:val="Odlomakpopisa"/>
        <w:ind w:left="1125"/>
        <w:jc w:val="both"/>
        <w:rPr>
          <w:bCs/>
        </w:rPr>
      </w:pPr>
      <w:r>
        <w:rPr>
          <w:bCs/>
        </w:rPr>
        <w:t>•</w:t>
      </w:r>
      <w:r>
        <w:rPr>
          <w:bCs/>
        </w:rPr>
        <w:tab/>
        <w:t xml:space="preserve"> k.č.br. 5702, šuma, površine 107 m2, upisane u zk.ul.3627, k.o. Pićan, </w:t>
      </w:r>
    </w:p>
    <w:p w:rsidRDefault="001908E1" w:rsidP="001908E1" w:rsidR="001908E1">
      <w:pPr>
        <w:pStyle w:val="Odlomakpopisa"/>
        <w:ind w:left="1125"/>
        <w:jc w:val="both"/>
        <w:rPr>
          <w:bCs/>
        </w:rPr>
      </w:pPr>
      <w:r>
        <w:rPr>
          <w:bCs/>
        </w:rPr>
        <w:t>•</w:t>
      </w:r>
      <w:r>
        <w:rPr>
          <w:bCs/>
        </w:rPr>
        <w:tab/>
        <w:t>k.č.br. 5701, šuma, površine 91 m2, upisane u zk.ul.3464, k.o. Pićan,</w:t>
      </w:r>
    </w:p>
    <w:p w:rsidRDefault="001908E1" w:rsidP="001908E1" w:rsidR="001908E1">
      <w:pPr>
        <w:pStyle w:val="Odlomakpopisa"/>
        <w:ind w:left="1125"/>
        <w:jc w:val="both"/>
        <w:rPr>
          <w:bCs/>
        </w:rPr>
      </w:pPr>
      <w:r>
        <w:rPr>
          <w:bCs/>
        </w:rPr>
        <w:t>•</w:t>
      </w:r>
      <w:r>
        <w:rPr>
          <w:bCs/>
        </w:rPr>
        <w:tab/>
        <w:t xml:space="preserve">k.č.br. 5698, šuma, površine 119 m2, upisane u zk.ul.3627, k.o. Pićan, </w:t>
      </w:r>
    </w:p>
    <w:p w:rsidRDefault="001908E1" w:rsidP="001908E1" w:rsidR="001908E1">
      <w:pPr>
        <w:pStyle w:val="Odlomakpopisa"/>
        <w:ind w:left="1125"/>
        <w:jc w:val="both"/>
        <w:rPr>
          <w:bCs/>
        </w:rPr>
      </w:pPr>
      <w:r>
        <w:rPr>
          <w:bCs/>
        </w:rPr>
        <w:t xml:space="preserve">te nekretnina stečajnog dužnika upisanih u zemljišnim knjigama Općinskog suda u Puli - Pola, Zk. odjel Pazin, </w:t>
      </w:r>
    </w:p>
    <w:p w:rsidRDefault="001908E1" w:rsidP="001908E1" w:rsidR="001908E1">
      <w:pPr>
        <w:pStyle w:val="Odlomakpopisa"/>
        <w:ind w:left="1125"/>
        <w:jc w:val="both"/>
        <w:rPr>
          <w:bCs/>
        </w:rPr>
      </w:pPr>
      <w:r>
        <w:rPr>
          <w:bCs/>
        </w:rPr>
        <w:t>•</w:t>
      </w:r>
      <w:r>
        <w:rPr>
          <w:bCs/>
        </w:rPr>
        <w:tab/>
        <w:t xml:space="preserve">k.č.br. 152/12, oranica, upisana u zk.ul.1914, k.o. Sv. Petar u Šumi i </w:t>
      </w:r>
    </w:p>
    <w:p w:rsidRDefault="001908E1" w:rsidP="001908E1" w:rsidR="001908E1">
      <w:pPr>
        <w:pStyle w:val="Odlomakpopisa"/>
        <w:ind w:left="1125"/>
        <w:jc w:val="both"/>
        <w:rPr>
          <w:bCs/>
        </w:rPr>
      </w:pPr>
      <w:r>
        <w:rPr>
          <w:bCs/>
        </w:rPr>
        <w:t>•</w:t>
      </w:r>
      <w:r>
        <w:rPr>
          <w:bCs/>
        </w:rPr>
        <w:tab/>
        <w:t>k.č.br. 152/13, oranica, upisana u zk.ul. 1914, k.o. Sv. Petar u Šumi</w:t>
      </w:r>
    </w:p>
    <w:p w:rsidRDefault="001908E1" w:rsidP="001908E1" w:rsidR="001908E1">
      <w:pPr>
        <w:pStyle w:val="Odlomakpopisa"/>
        <w:ind w:left="1125"/>
        <w:jc w:val="both"/>
        <w:rPr>
          <w:bCs/>
        </w:rPr>
      </w:pPr>
    </w:p>
    <w:p w:rsidRDefault="001908E1" w:rsidP="001908E1" w:rsidR="001908E1">
      <w:pPr>
        <w:jc w:val="both"/>
        <w:rPr>
          <w:bCs/>
        </w:rPr>
      </w:pPr>
      <w:r>
        <w:rPr>
          <w:bCs/>
        </w:rPr>
        <w:t>u visini od 38.300,00 kn namiruju se:</w:t>
      </w:r>
    </w:p>
    <w:p w:rsidRDefault="001908E1" w:rsidP="001908E1" w:rsidR="001908E1">
      <w:pPr>
        <w:jc w:val="both"/>
        <w:rPr>
          <w:bCs/>
        </w:rPr>
      </w:pPr>
    </w:p>
    <w:p w:rsidRDefault="001908E1" w:rsidP="001908E1" w:rsidR="001908E1">
      <w:pPr>
        <w:jc w:val="both"/>
        <w:rPr>
          <w:bCs/>
        </w:rPr>
      </w:pPr>
      <w:r>
        <w:rPr>
          <w:bCs/>
        </w:rPr>
        <w:t xml:space="preserve">1) obračunati troškovi iz čl. </w:t>
      </w:r>
      <w:smartTag w:element="metricconverter" w:uri="urn:schemas-microsoft-com:office:smarttags">
        <w:smartTagPr>
          <w:attr w:val="170. st" w:name="ProductID"/>
        </w:smartTagPr>
        <w:r>
          <w:rPr>
            <w:bCs/>
          </w:rPr>
          <w:t>170. st</w:t>
        </w:r>
      </w:smartTag>
      <w:r>
        <w:rPr>
          <w:bCs/>
        </w:rPr>
        <w:t>. 1. i 2. SZ-a;</w:t>
      </w:r>
    </w:p>
    <w:p w:rsidRDefault="001908E1" w:rsidP="001908E1" w:rsidR="001908E1">
      <w:pPr>
        <w:jc w:val="both"/>
        <w:rPr>
          <w:b/>
          <w:bCs/>
        </w:rPr>
      </w:pPr>
      <w:r>
        <w:rPr>
          <w:bCs/>
        </w:rPr>
        <w:t>- troškovi utvrđivanja tražbine, koji obuhvaćaju troškove utvrđivanja istovjetnosti predmeta i prava na tom predmetu određuju se paušalno u iznosu od 5% od utrška i  iznose 1.915,00 kn;</w:t>
      </w:r>
    </w:p>
    <w:p w:rsidRDefault="001908E1" w:rsidP="001908E1" w:rsidR="001908E1">
      <w:pPr>
        <w:jc w:val="both"/>
        <w:rPr>
          <w:bCs/>
        </w:rPr>
      </w:pPr>
      <w:r>
        <w:rPr>
          <w:bCs/>
        </w:rPr>
        <w:t>- troškovi unovčenja u iznosu od 1.546,24 kn;</w:t>
      </w:r>
    </w:p>
    <w:p w:rsidRDefault="001908E1" w:rsidP="001908E1" w:rsidR="001908E1">
      <w:pPr>
        <w:jc w:val="both"/>
        <w:rPr>
          <w:bCs/>
        </w:rPr>
      </w:pPr>
    </w:p>
    <w:p w:rsidRDefault="001908E1" w:rsidP="001908E1" w:rsidR="001908E1">
      <w:pPr>
        <w:jc w:val="both"/>
        <w:rPr>
          <w:bCs/>
        </w:rPr>
      </w:pPr>
      <w:r>
        <w:rPr>
          <w:bCs/>
        </w:rPr>
        <w:t>2) djelomično tražbina razlučnog vjerovnika  Gorenjske banke d.d. Kranj, Republika Slovenija, u iznosu od 34.838,76 kn.</w:t>
      </w:r>
    </w:p>
    <w:p w:rsidRDefault="001908E1" w:rsidP="001908E1" w:rsidR="001908E1">
      <w:pPr>
        <w:jc w:val="both"/>
        <w:rPr>
          <w:bCs/>
        </w:rPr>
      </w:pPr>
    </w:p>
    <w:p w:rsidRDefault="001908E1" w:rsidP="001908E1" w:rsidR="001908E1">
      <w:pPr>
        <w:jc w:val="both"/>
        <w:rPr>
          <w:bCs/>
          <w:iCs/>
        </w:rPr>
      </w:pPr>
      <w:r>
        <w:rPr>
          <w:bCs/>
          <w:iCs/>
        </w:rPr>
        <w:t>II.</w:t>
      </w:r>
      <w:r>
        <w:rPr>
          <w:bCs/>
          <w:iCs/>
        </w:rPr>
        <w:tab/>
        <w:t>Nalaže se računovodstvu ovog suda da iz iznosa kupovnine u iznosu 38.300,00 kn nakon pravomoćnosti ovog rješenja izvrši isplatu:</w:t>
      </w:r>
    </w:p>
    <w:p w:rsidRDefault="001908E1" w:rsidP="001908E1" w:rsidR="001908E1">
      <w:pPr>
        <w:jc w:val="both"/>
        <w:rPr>
          <w:bCs/>
          <w:iCs/>
        </w:rPr>
      </w:pPr>
    </w:p>
    <w:p w:rsidRDefault="001908E1" w:rsidP="001908E1" w:rsidR="001908E1">
      <w:pPr>
        <w:tabs>
          <w:tab w:pos="540" w:val="left"/>
        </w:tabs>
        <w:ind w:left="540"/>
        <w:jc w:val="both"/>
        <w:rPr>
          <w:b/>
          <w:bCs/>
          <w:iCs/>
        </w:rPr>
      </w:pPr>
      <w:r>
        <w:rPr>
          <w:bCs/>
          <w:iCs/>
        </w:rPr>
        <w:lastRenderedPageBreak/>
        <w:t xml:space="preserve">- na žiroračun stečajnog dužnika </w:t>
      </w:r>
      <w:r>
        <w:rPr>
          <w:b/>
          <w:bCs/>
          <w:iCs/>
        </w:rPr>
        <w:t>IMG d.o.o. Poreč, Partizanska 13</w:t>
      </w:r>
      <w:r>
        <w:t>,</w:t>
      </w:r>
      <w:r>
        <w:rPr>
          <w:bCs/>
          <w:iCs/>
        </w:rPr>
        <w:t xml:space="preserve"> broj IBAN: HR08 2484 0081 1070 6392 1 kod Raiffeisenbank Austria d.d. Zagreb iznos od </w:t>
      </w:r>
      <w:r>
        <w:rPr>
          <w:b/>
          <w:bCs/>
          <w:iCs/>
        </w:rPr>
        <w:t>3.461,24 kn;</w:t>
      </w:r>
    </w:p>
    <w:p w:rsidRDefault="001908E1" w:rsidP="001908E1" w:rsidR="001908E1">
      <w:pPr>
        <w:tabs>
          <w:tab w:pos="540" w:val="left"/>
        </w:tabs>
        <w:ind w:left="540"/>
        <w:jc w:val="both"/>
        <w:rPr>
          <w:b/>
          <w:bCs/>
          <w:iCs/>
        </w:rPr>
      </w:pPr>
    </w:p>
    <w:p w:rsidRDefault="001908E1" w:rsidP="001908E1" w:rsidR="001908E1">
      <w:pPr>
        <w:tabs>
          <w:tab w:pos="540" w:val="left"/>
        </w:tabs>
        <w:ind w:left="540"/>
        <w:jc w:val="both"/>
        <w:rPr>
          <w:b/>
          <w:bCs/>
          <w:iCs/>
        </w:rPr>
      </w:pPr>
      <w:r>
        <w:rPr>
          <w:bCs/>
          <w:iCs/>
        </w:rPr>
        <w:t xml:space="preserve">- na žiroračun razlučnog vjerovnika </w:t>
      </w:r>
      <w:r>
        <w:rPr>
          <w:b/>
          <w:bCs/>
          <w:iCs/>
        </w:rPr>
        <w:t xml:space="preserve">GORENJSKE BANKE d.d. KRANJ, Bleiseowa cesta 1, REPUBLIKA SLOVENIJA, </w:t>
      </w:r>
      <w:r>
        <w:rPr>
          <w:bCs/>
          <w:iCs/>
        </w:rPr>
        <w:t xml:space="preserve"> IBAN: broj SI56 0100 0000 0700 035 poziv na broj 05 3933016-6001807 swift GORE SI2X, </w:t>
      </w:r>
      <w:r>
        <w:t xml:space="preserve">  iznos od </w:t>
      </w:r>
      <w:r>
        <w:rPr>
          <w:b/>
        </w:rPr>
        <w:t>34.838,76</w:t>
      </w:r>
      <w:r>
        <w:t xml:space="preserve"> </w:t>
      </w:r>
      <w:r>
        <w:rPr>
          <w:b/>
        </w:rPr>
        <w:t>kn.</w:t>
      </w:r>
    </w:p>
    <w:p w:rsidRDefault="001908E1" w:rsidP="001908E1" w:rsidR="001908E1">
      <w:pPr>
        <w:rPr>
          <w:b/>
        </w:rPr>
      </w:pPr>
    </w:p>
    <w:p w:rsidRDefault="001908E1" w:rsidP="001908E1" w:rsidR="001908E1">
      <w:pPr>
        <w:pStyle w:val="Odlomakpopisa"/>
        <w:ind w:left="1125"/>
        <w:jc w:val="both"/>
        <w:rPr>
          <w:b/>
        </w:rPr>
      </w:pPr>
    </w:p>
    <w:p w:rsidRDefault="001908E1" w:rsidP="001908E1" w:rsidR="001908E1">
      <w:pPr>
        <w:pStyle w:val="Odlomakpopisa"/>
        <w:ind w:left="1125"/>
        <w:jc w:val="center"/>
        <w:rPr>
          <w:b/>
        </w:rPr>
      </w:pPr>
      <w:r>
        <w:rPr>
          <w:b/>
        </w:rPr>
        <w:t>Obrazloženje</w:t>
      </w:r>
    </w:p>
    <w:p w:rsidRDefault="001908E1" w:rsidP="001908E1" w:rsidR="001908E1">
      <w:pPr>
        <w:jc w:val="both"/>
        <w:rPr>
          <w:bCs/>
        </w:rPr>
      </w:pPr>
    </w:p>
    <w:p w:rsidRDefault="001908E1" w:rsidP="001908E1" w:rsidR="001908E1">
      <w:pPr>
        <w:pStyle w:val="Odlomakpopisa"/>
        <w:ind w:left="0"/>
        <w:jc w:val="both"/>
      </w:pPr>
      <w:r>
        <w:tab/>
        <w:t>Nekretnine stečajnog dužnika opisane u točki I. izreke rješenja unovčene su u stečajnom postupku  na prijedlog stečajnog upravitelja temeljem čl. 164. za ukupan iznos od 38.300,00 kn.</w:t>
      </w:r>
    </w:p>
    <w:p w:rsidRDefault="001908E1" w:rsidP="001908E1" w:rsidR="001908E1">
      <w:pPr>
        <w:ind w:firstLine="708"/>
        <w:jc w:val="both"/>
      </w:pPr>
      <w:r>
        <w:t>Prema odredbi čl.164.a st.3. SZ-a nakon što stečajni sudac u stečajnom postupku unovči stvar ili pravo na kojemu postoji razlučno pravo upisano u javnoj knjizi,  on će iz iznosa ostvarenog prodajom 1.namiriti troškove unovčenja obračunate prema pravilima iz članka 170. SZ-a, 2.  namiriti tražbine razlučnih vjerovnika prema redoslijedu predviđenom pravilima ovršnog postupka i 3. preostali iznos predati stečajnom upravitelju za namirenje stečajnih vjerovnika.</w:t>
      </w:r>
    </w:p>
    <w:p w:rsidRDefault="001908E1" w:rsidP="001908E1" w:rsidR="001908E1">
      <w:pPr>
        <w:ind w:firstLine="708"/>
        <w:jc w:val="both"/>
      </w:pPr>
      <w:r>
        <w:t>Stečajni upravitelj je podnio zahtjev za namirenje obračunatih troškova iz čl.170. st.1. i 2. SZ-a na način da se u stečajnu masu iz iznosa kupovnine izdvoji na ime troškova utvrđivanja tražbine koji obuhvaćaju troškove utvrđivanja istovjetnosti predmeta i prava na tom predmetu 5% od utrška, odnosno iznos od 1.915,00 kn.</w:t>
      </w:r>
    </w:p>
    <w:p w:rsidRDefault="001908E1" w:rsidP="001908E1" w:rsidR="001908E1">
      <w:pPr>
        <w:ind w:firstLine="708"/>
        <w:jc w:val="both"/>
      </w:pPr>
      <w:r>
        <w:t>Pri obračunu stvarnih troškova unovčenja stečajni upravitelj obračunao je posebno postotak troškova koji su kao opći troškovi nastali radi cjelokupne stečajne mase.</w:t>
      </w:r>
    </w:p>
    <w:p w:rsidRDefault="001908E1" w:rsidP="001908E1" w:rsidR="001908E1">
      <w:pPr>
        <w:ind w:firstLine="720"/>
        <w:jc w:val="both"/>
      </w:pPr>
      <w:r>
        <w:t>Ukupna procijenjena vrijednost stečajne mase dužnika iznosi 29.336.438,58  kn, a procijenjena vrijednost unovčenih nekretnina iznosi 1.682.414,00 kn, tako da razmjerni udio predmetnih nekretnina u vrijednosti cjelokupne stečajne mase iznosi 5,73 %.</w:t>
      </w:r>
    </w:p>
    <w:p w:rsidRDefault="001908E1" w:rsidP="001908E1" w:rsidR="001908E1">
      <w:pPr>
        <w:ind w:firstLine="708"/>
        <w:jc w:val="both"/>
      </w:pPr>
      <w:r>
        <w:t>Troškovi koji se obračunavaju razmjerno u visini 5,73 % iznose 1.546,24 kn, a odnose se na nagradu stečajnom upravitelju prema Uredbi Vlade RH o kriterijima i načinu obračuna plaćanja stečajnom upravitelju (16% što iznosi 579,30 kn bruto) i troškovi knjigovodstva za razdoblje od svibnja 2016.g. do siječnja 2017.g. u iznosu 966,94 kn.</w:t>
      </w:r>
    </w:p>
    <w:p w:rsidRDefault="001908E1" w:rsidP="001908E1" w:rsidR="001908E1">
      <w:pPr>
        <w:ind w:firstLine="708"/>
        <w:jc w:val="both"/>
      </w:pPr>
      <w:r>
        <w:t xml:space="preserve">Stečajni upravitelj je predložio da se ukupan iznos troškova iz čl.170. SZ-a u visini od 3.461,24 kn doznači na žiroračun stečajnog dužnika koji se vodi kod RBA d.d. Zagreb. </w:t>
      </w:r>
    </w:p>
    <w:p w:rsidRDefault="001908E1" w:rsidP="001908E1" w:rsidR="001908E1">
      <w:pPr>
        <w:ind w:firstLine="708"/>
        <w:jc w:val="both"/>
      </w:pPr>
      <w:r>
        <w:t>Na ročište za diobu kupovnine razlučni vjerovnik Gorenjska banka d.d. Kranj nije pristupio iako uredno pozvan,  međutim u spis je dostavio podnesak iz kojeg proizlazi da njegova tražbina osigurana razlučnim pravom na unovčenim nekretninama iznosi 8.108.762,88 kn od čega glavnica 5.485.060,62 kn i zatezna kamata u iznosu 2.623.702,26 kn.</w:t>
      </w:r>
    </w:p>
    <w:p w:rsidRDefault="001908E1" w:rsidP="001908E1" w:rsidR="001908E1">
      <w:pPr>
        <w:ind w:firstLine="708"/>
        <w:jc w:val="both"/>
      </w:pPr>
      <w:r>
        <w:t>U stečajnom postupku djelomično je  namirena  tražbina razlučnog  vjerovnika u iznosu 517.439,88 kn.</w:t>
      </w:r>
    </w:p>
    <w:p w:rsidRDefault="001908E1" w:rsidP="001908E1" w:rsidR="001908E1">
      <w:pPr>
        <w:ind w:firstLine="708"/>
        <w:jc w:val="both"/>
      </w:pPr>
      <w:r>
        <w:t>Razlučni vjerovnik na ročištu za diobu nije osporio postavljeni zahtjev za naknadu troškova koji je postavio stečajni upravitelj.</w:t>
      </w:r>
    </w:p>
    <w:p w:rsidRDefault="001908E1" w:rsidP="001908E1" w:rsidR="001908E1">
      <w:pPr>
        <w:ind w:firstLine="708"/>
        <w:jc w:val="both"/>
      </w:pPr>
      <w:r>
        <w:t xml:space="preserve">Uvidom u zemljišne knjige Općinskog suda u Puli-Pola, zemljišnoknjižni odjel Labin utvrđeno je da je na unovčenim nekretninama bilo uknjiženo pravo zaloga u iznosu  700.000,00 EUR-a s pripadajućim kamatama u korist razlučnog vjerovnika Gorenjske banke d.d. Kranj i prava zaloga u iznosu 76.397,70 kn i 265.100,00 kn . </w:t>
      </w:r>
    </w:p>
    <w:p w:rsidRDefault="001908E1" w:rsidP="001908E1" w:rsidR="001908E1">
      <w:pPr>
        <w:ind w:firstLine="708"/>
        <w:jc w:val="both"/>
      </w:pPr>
      <w:r>
        <w:t>Uvidom u zemljišne knjige Općinskog suda u Puli-Pola, zemljišnoknjižni odjel Pazin utvrđeno je da je na unovčenim nekretninama bilo uknjiženo pravo zaloga u iznosu  700.000,00 EUR-a s pripadajućim kamatama u korist razlučnog vjerovnika Gorenjske banke d.d. Kranj.</w:t>
      </w:r>
    </w:p>
    <w:p w:rsidRDefault="001908E1" w:rsidP="001908E1" w:rsidR="001908E1">
      <w:pPr>
        <w:ind w:firstLine="720"/>
        <w:jc w:val="both"/>
      </w:pPr>
      <w:r>
        <w:lastRenderedPageBreak/>
        <w:t>Prema pravnom shvaćanju prihvaćenom na sjednici sudaca Visokog  trgovačkog suda Republike Hrvatske od 19. lipnja 2008. godine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1908E1" w:rsidP="001908E1" w:rsidR="001908E1">
      <w:pPr>
        <w:ind w:firstLine="720"/>
        <w:jc w:val="both"/>
      </w:pPr>
      <w:r>
        <w:t>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čl.170. SZ-a.</w:t>
      </w:r>
    </w:p>
    <w:p w:rsidRDefault="001908E1" w:rsidP="001908E1" w:rsidR="001908E1">
      <w:pPr>
        <w:ind w:firstLine="720"/>
        <w:jc w:val="both"/>
      </w:pPr>
      <w:r>
        <w:t xml:space="preserve">Stečajni upravitelj nije na ročištu za diobu osporio tražbinu razlučnog vjerovnika Gorenjske banke d.d. Kranj.  </w:t>
      </w:r>
    </w:p>
    <w:p w:rsidRDefault="001908E1" w:rsidP="001908E1" w:rsidR="001908E1">
      <w:pPr>
        <w:ind w:firstLine="720"/>
        <w:jc w:val="both"/>
      </w:pPr>
      <w:r>
        <w:t xml:space="preserve">Nakon namirenja troškova iz čl.170. SZ-a, u ukupnom iznosu od 3.461,24  kn, iz preostalog iznosa kupovnine u visini 34.838,76 kn namiruje se djelomično tražbina razlučnog vjerovnika Gorenjske banke d.d. Kranj, Republika Slovenija. </w:t>
      </w:r>
    </w:p>
    <w:p w:rsidRDefault="001908E1" w:rsidP="001908E1" w:rsidR="001908E1">
      <w:pPr>
        <w:ind w:firstLine="708"/>
        <w:jc w:val="both"/>
        <w:rPr>
          <w:bCs/>
        </w:rPr>
      </w:pPr>
      <w:r>
        <w:t>Slijedom navedenog, temeljem čl.111. Ovršnog zakona (Narodne novine, broj 112/12, 25/13 i 93/14), u vezi čl.170. SZ-a riješeno je kao u izreci.</w:t>
      </w:r>
      <w:r>
        <w:tab/>
      </w:r>
      <w:r>
        <w:rPr>
          <w:bCs/>
        </w:rPr>
        <w:tab/>
      </w:r>
      <w:r>
        <w:rPr>
          <w:bCs/>
        </w:rPr>
        <w:tab/>
      </w:r>
    </w:p>
    <w:p w:rsidRDefault="001908E1" w:rsidP="001908E1" w:rsidR="001908E1">
      <w:pPr>
        <w:jc w:val="both"/>
        <w:rPr>
          <w:b/>
        </w:rPr>
      </w:pPr>
      <w:r>
        <w:rPr>
          <w:bCs/>
        </w:rPr>
        <w:tab/>
      </w:r>
      <w:r>
        <w:rPr>
          <w:bCs/>
        </w:rPr>
        <w:tab/>
        <w:t xml:space="preserve"> </w:t>
      </w:r>
      <w:r>
        <w:rPr>
          <w:b/>
        </w:rPr>
        <w:tab/>
      </w:r>
      <w:r>
        <w:rPr>
          <w:b/>
        </w:rPr>
        <w:tab/>
      </w:r>
    </w:p>
    <w:p w:rsidRDefault="001908E1" w:rsidP="001908E1" w:rsidR="001908E1">
      <w:pPr>
        <w:jc w:val="center"/>
      </w:pPr>
      <w:r>
        <w:t>U Rijeci, 17. svibnja 2017. godine</w:t>
      </w:r>
    </w:p>
    <w:p w:rsidRDefault="001908E1" w:rsidP="001908E1" w:rsidR="001908E1">
      <w:pPr>
        <w:ind w:firstLine="708" w:left="1416"/>
        <w:jc w:val="right"/>
      </w:pPr>
      <w:r>
        <w:t xml:space="preserve">                                                            </w:t>
      </w:r>
    </w:p>
    <w:p w:rsidRDefault="001908E1" w:rsidP="001908E1" w:rsidR="001908E1">
      <w:pPr>
        <w:ind w:firstLine="708" w:left="1416"/>
        <w:jc w:val="right"/>
      </w:pPr>
      <w:r>
        <w:t xml:space="preserve">  </w:t>
      </w:r>
      <w:r>
        <w:tab/>
      </w:r>
      <w:r>
        <w:tab/>
      </w:r>
      <w:r>
        <w:tab/>
      </w:r>
      <w:r>
        <w:tab/>
      </w:r>
      <w:r>
        <w:tab/>
        <w:t xml:space="preserve">            Stečajni sudac</w:t>
      </w:r>
      <w:r>
        <w:tab/>
        <w:t xml:space="preserve">               </w:t>
      </w:r>
      <w:r>
        <w:tab/>
      </w:r>
      <w:r>
        <w:tab/>
      </w:r>
      <w:r>
        <w:tab/>
      </w:r>
      <w:r>
        <w:tab/>
      </w:r>
      <w:r>
        <w:tab/>
        <w:t xml:space="preserve">       </w:t>
      </w:r>
      <w:r>
        <w:tab/>
      </w:r>
      <w:r>
        <w:tab/>
        <w:t xml:space="preserve"> Daniela Korlević  </w:t>
      </w:r>
    </w:p>
    <w:p w:rsidRDefault="001908E1" w:rsidP="001908E1" w:rsidR="001908E1">
      <w:pPr>
        <w:ind w:firstLine="708" w:left="1416"/>
        <w:jc w:val="right"/>
      </w:pPr>
    </w:p>
    <w:p w:rsidRDefault="001908E1" w:rsidP="001908E1" w:rsidR="001908E1">
      <w:pPr>
        <w:ind w:firstLine="708" w:left="1416"/>
        <w:jc w:val="right"/>
      </w:pPr>
    </w:p>
    <w:p w:rsidRDefault="001908E1" w:rsidP="001908E1" w:rsidR="001908E1">
      <w:pPr>
        <w:jc w:val="both"/>
        <w:rPr>
          <w:b/>
        </w:rPr>
      </w:pPr>
      <w:r>
        <w:rPr>
          <w:b/>
        </w:rPr>
        <w:t>UPUTA O PRAVNOM LIJEKU:</w:t>
      </w:r>
    </w:p>
    <w:p w:rsidRDefault="001908E1" w:rsidP="001908E1" w:rsidR="001908E1">
      <w:pPr>
        <w:jc w:val="both"/>
      </w:pPr>
      <w:r>
        <w:t>Protiv rješenja pravo na žalbu imaju stranke i sve osobe koje su polagale pravo na namirenje iz kupovnine u roku osam dana od dana dostave ovog rješenja. Dostava se smatra obavljena istekom osmog dana od dana objave pismena na mrežnoj stranici e-Oglasna ploče sudova, a o žalbi odlučuje Visoki trgovački sud Republike Hrvatske.</w:t>
      </w:r>
    </w:p>
    <w:p w:rsidRDefault="001908E1" w:rsidP="001908E1" w:rsidR="001908E1">
      <w:pPr>
        <w:jc w:val="both"/>
      </w:pPr>
    </w:p>
    <w:p w:rsidRDefault="001908E1" w:rsidP="001908E1" w:rsidR="001908E1">
      <w:pPr>
        <w:rPr>
          <w:b/>
          <w:sz w:val="20"/>
          <w:szCs w:val="20"/>
        </w:rPr>
      </w:pPr>
      <w:r>
        <w:rPr>
          <w:b/>
          <w:sz w:val="20"/>
          <w:szCs w:val="20"/>
        </w:rPr>
        <w:t>DNA:</w:t>
      </w:r>
    </w:p>
    <w:p w:rsidRDefault="001908E1" w:rsidP="001908E1" w:rsidR="001908E1">
      <w:pPr>
        <w:numPr>
          <w:ilvl w:val="0"/>
          <w:numId w:val="17"/>
        </w:numPr>
        <w:rPr>
          <w:sz w:val="20"/>
          <w:szCs w:val="20"/>
        </w:rPr>
      </w:pPr>
      <w:r>
        <w:rPr>
          <w:sz w:val="20"/>
          <w:szCs w:val="20"/>
        </w:rPr>
        <w:t>stečajnom upravitelju Andreju Sablić</w:t>
      </w:r>
    </w:p>
    <w:p w:rsidRDefault="001908E1" w:rsidP="001908E1" w:rsidR="001908E1">
      <w:pPr>
        <w:numPr>
          <w:ilvl w:val="0"/>
          <w:numId w:val="17"/>
        </w:numPr>
        <w:rPr>
          <w:sz w:val="20"/>
          <w:szCs w:val="20"/>
        </w:rPr>
      </w:pPr>
      <w:r>
        <w:rPr>
          <w:sz w:val="20"/>
          <w:szCs w:val="20"/>
        </w:rPr>
        <w:t xml:space="preserve">razlučnom vjerovniku  </w:t>
      </w:r>
    </w:p>
    <w:p w:rsidRDefault="001908E1" w:rsidP="001908E1" w:rsidR="001908E1">
      <w:pPr>
        <w:pStyle w:val="Odlomakpopisa"/>
        <w:numPr>
          <w:ilvl w:val="0"/>
          <w:numId w:val="17"/>
        </w:numPr>
        <w:rPr>
          <w:sz w:val="20"/>
          <w:szCs w:val="20"/>
        </w:rPr>
      </w:pPr>
      <w:r>
        <w:rPr>
          <w:sz w:val="20"/>
          <w:szCs w:val="20"/>
        </w:rPr>
        <w:t>Gorenjska banka d.d. Kranj po pun. Vera Miloš, odvjetnica iz Pule,</w:t>
      </w:r>
    </w:p>
    <w:p w:rsidRDefault="001908E1" w:rsidP="001908E1" w:rsidR="001908E1">
      <w:pPr>
        <w:pStyle w:val="Odlomakpopisa"/>
        <w:numPr>
          <w:ilvl w:val="0"/>
          <w:numId w:val="17"/>
        </w:numPr>
        <w:rPr>
          <w:sz w:val="20"/>
          <w:szCs w:val="20"/>
        </w:rPr>
      </w:pPr>
      <w:r>
        <w:rPr>
          <w:sz w:val="20"/>
          <w:szCs w:val="20"/>
        </w:rPr>
        <w:t>računovodstvu suda po pravomoćnosti</w:t>
      </w:r>
    </w:p>
    <w:p w:rsidRDefault="001908E1" w:rsidP="001908E1" w:rsidR="001908E1">
      <w:pPr>
        <w:numPr>
          <w:ilvl w:val="0"/>
          <w:numId w:val="17"/>
        </w:numPr>
        <w:rPr>
          <w:sz w:val="20"/>
          <w:szCs w:val="20"/>
        </w:rPr>
      </w:pPr>
      <w:r>
        <w:rPr>
          <w:sz w:val="20"/>
          <w:szCs w:val="20"/>
        </w:rPr>
        <w:t>e-Oglasna ploča</w:t>
      </w:r>
    </w:p>
    <w:p w:rsidRDefault="001908E1" w:rsidP="001908E1" w:rsidR="001908E1">
      <w:pPr>
        <w:rPr>
          <w:sz w:val="20"/>
          <w:szCs w:val="20"/>
        </w:rPr>
      </w:pPr>
    </w:p>
    <w:p w:rsidRDefault="001908E1" w:rsidP="001908E1" w:rsidR="001908E1">
      <w:pPr>
        <w:rPr>
          <w:sz w:val="20"/>
          <w:szCs w:val="20"/>
        </w:rPr>
      </w:pPr>
      <w:r>
        <w:rPr>
          <w:sz w:val="20"/>
          <w:szCs w:val="20"/>
        </w:rPr>
        <w:t>U Rijeci 17.5.2017.g.</w:t>
      </w:r>
    </w:p>
    <w:p w:rsidRDefault="001908E1" w:rsidP="001908E1" w:rsidR="001908E1">
      <w:pPr>
        <w:rPr>
          <w:sz w:val="20"/>
          <w:szCs w:val="20"/>
        </w:rPr>
      </w:pPr>
    </w:p>
    <w:p w:rsidRDefault="001908E1" w:rsidP="001908E1" w:rsidR="001908E1">
      <w:pPr>
        <w:rPr>
          <w:sz w:val="20"/>
          <w:szCs w:val="20"/>
        </w:rPr>
      </w:pPr>
      <w:r>
        <w:rPr>
          <w:sz w:val="20"/>
          <w:szCs w:val="20"/>
        </w:rPr>
        <w:t xml:space="preserve">Stečajni sudac </w:t>
      </w:r>
    </w:p>
    <w:p w:rsidRDefault="001908E1" w:rsidP="001908E1" w:rsidR="001908E1">
      <w:pPr>
        <w:rPr>
          <w:sz w:val="20"/>
          <w:szCs w:val="20"/>
        </w:rPr>
      </w:pPr>
      <w:r>
        <w:rPr>
          <w:sz w:val="20"/>
          <w:szCs w:val="20"/>
        </w:rPr>
        <w:t>Daniela Korlević</w:t>
      </w:r>
    </w:p>
    <w:p w:rsidRDefault="00A50178" w:rsidP="001C40CA" w:rsidR="00A50178" w:rsidRPr="001C40CA"/>
    <w:sectPr w:rsidR="00A50178" w:rsidRPr="001C40CA">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2C34">
      <w:rPr>
        <w:rStyle w:val="Brojstranice"/>
        <w:noProof/>
      </w:rPr>
      <w:t>3</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A45137">
      <w:t>504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B4B01"/>
    <w:multiLevelType w:val="hybridMultilevel"/>
    <w:tmpl w:val="5276CB9E"/>
    <w:lvl w:tplc="3BBC1E6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8D8071D"/>
    <w:multiLevelType w:val="hybridMultilevel"/>
    <w:tmpl w:val="97C6F7EA"/>
    <w:lvl w:tplc="68723A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5">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6">
    <w:nsid w:val="25F855A8"/>
    <w:multiLevelType w:val="hybridMultilevel"/>
    <w:tmpl w:val="46ACBB36"/>
    <w:lvl w:tplc="1E2CFC80"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A4753"/>
    <w:multiLevelType w:val="hybridMultilevel"/>
    <w:tmpl w:val="12246122"/>
    <w:lvl w:tplc="8C900D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865591C"/>
    <w:multiLevelType w:val="hybridMultilevel"/>
    <w:tmpl w:val="B5587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4F18D1"/>
    <w:multiLevelType w:val="hybridMultilevel"/>
    <w:tmpl w:val="336E6FCA"/>
    <w:lvl w:tplc="1BCCB70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3"/>
  </w:num>
  <w:num w:numId="2">
    <w:abstractNumId w:val="8"/>
  </w:num>
  <w:num w:numId="3">
    <w:abstractNumId w:val="9"/>
  </w:num>
  <w:num w:numId="4">
    <w:abstractNumId w:val="5"/>
  </w:num>
  <w:num w:numId="5">
    <w:abstractNumId w:val="4"/>
  </w:num>
  <w:num w:numId="6">
    <w:abstractNumId w:val="1"/>
  </w:num>
  <w:num w:numId="7">
    <w:abstractNumId w:val="14"/>
  </w:num>
  <w:num w:numId="8">
    <w:abstractNumId w:val="12"/>
  </w:num>
  <w:num w:numId="9">
    <w:abstractNumId w:val="2"/>
  </w:num>
  <w:num w:numId="10">
    <w:abstractNumId w:val="11"/>
  </w:num>
  <w:num w:numId="11">
    <w:abstractNumId w:val="0"/>
  </w:num>
  <w:num w:numId="12">
    <w:abstractNumId w:val="7"/>
  </w:num>
  <w:num w:numId="13">
    <w:abstractNumId w:val="6"/>
  </w:num>
  <w:num w:numId="14">
    <w:abstractNumId w:val="3"/>
  </w:num>
  <w:num w:numId="15">
    <w:abstractNumId w:val="1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285B"/>
    <w:rsid w:val="00056FF9"/>
    <w:rsid w:val="000605CE"/>
    <w:rsid w:val="00062BBD"/>
    <w:rsid w:val="00063B00"/>
    <w:rsid w:val="00072BAE"/>
    <w:rsid w:val="00075B5F"/>
    <w:rsid w:val="000818A5"/>
    <w:rsid w:val="000D357A"/>
    <w:rsid w:val="000E1AB9"/>
    <w:rsid w:val="000E1DE2"/>
    <w:rsid w:val="000E2549"/>
    <w:rsid w:val="000F00D8"/>
    <w:rsid w:val="00106ECF"/>
    <w:rsid w:val="001345FC"/>
    <w:rsid w:val="00135B19"/>
    <w:rsid w:val="0016544B"/>
    <w:rsid w:val="00171136"/>
    <w:rsid w:val="001908E1"/>
    <w:rsid w:val="001918A9"/>
    <w:rsid w:val="00197F4C"/>
    <w:rsid w:val="001A7FF1"/>
    <w:rsid w:val="001B268B"/>
    <w:rsid w:val="001C40CA"/>
    <w:rsid w:val="001D36CB"/>
    <w:rsid w:val="001E1321"/>
    <w:rsid w:val="001E448C"/>
    <w:rsid w:val="001E7605"/>
    <w:rsid w:val="001F2C6A"/>
    <w:rsid w:val="001F4C5B"/>
    <w:rsid w:val="00204A0D"/>
    <w:rsid w:val="00207AF2"/>
    <w:rsid w:val="0021161A"/>
    <w:rsid w:val="00213454"/>
    <w:rsid w:val="002139C6"/>
    <w:rsid w:val="0021620E"/>
    <w:rsid w:val="00220B28"/>
    <w:rsid w:val="00221924"/>
    <w:rsid w:val="0025217A"/>
    <w:rsid w:val="00257F4A"/>
    <w:rsid w:val="002628FA"/>
    <w:rsid w:val="002640CA"/>
    <w:rsid w:val="00267CD7"/>
    <w:rsid w:val="00271F46"/>
    <w:rsid w:val="00277CAE"/>
    <w:rsid w:val="002A0185"/>
    <w:rsid w:val="002B0389"/>
    <w:rsid w:val="002D4631"/>
    <w:rsid w:val="002D6933"/>
    <w:rsid w:val="0030188C"/>
    <w:rsid w:val="003073A0"/>
    <w:rsid w:val="00313248"/>
    <w:rsid w:val="00333E47"/>
    <w:rsid w:val="00334D4A"/>
    <w:rsid w:val="003611FE"/>
    <w:rsid w:val="00377B81"/>
    <w:rsid w:val="00381169"/>
    <w:rsid w:val="00396016"/>
    <w:rsid w:val="003963FC"/>
    <w:rsid w:val="0039753F"/>
    <w:rsid w:val="00397AA7"/>
    <w:rsid w:val="003A74B3"/>
    <w:rsid w:val="003B50F3"/>
    <w:rsid w:val="003B70B2"/>
    <w:rsid w:val="003C747E"/>
    <w:rsid w:val="003E2594"/>
    <w:rsid w:val="003E716F"/>
    <w:rsid w:val="003F146D"/>
    <w:rsid w:val="003F1A30"/>
    <w:rsid w:val="0040702F"/>
    <w:rsid w:val="00422C34"/>
    <w:rsid w:val="00453CEA"/>
    <w:rsid w:val="004577AF"/>
    <w:rsid w:val="00467E49"/>
    <w:rsid w:val="0047587C"/>
    <w:rsid w:val="004802AD"/>
    <w:rsid w:val="00481EE3"/>
    <w:rsid w:val="0049357A"/>
    <w:rsid w:val="004A0828"/>
    <w:rsid w:val="004A3D6C"/>
    <w:rsid w:val="004B37F6"/>
    <w:rsid w:val="004E5592"/>
    <w:rsid w:val="00505785"/>
    <w:rsid w:val="005067DC"/>
    <w:rsid w:val="00513C41"/>
    <w:rsid w:val="0052496D"/>
    <w:rsid w:val="0053079D"/>
    <w:rsid w:val="00532AC5"/>
    <w:rsid w:val="005378BD"/>
    <w:rsid w:val="00551A64"/>
    <w:rsid w:val="00574A7C"/>
    <w:rsid w:val="00577DCC"/>
    <w:rsid w:val="0058025A"/>
    <w:rsid w:val="00592DDC"/>
    <w:rsid w:val="00595B42"/>
    <w:rsid w:val="00597AB7"/>
    <w:rsid w:val="005B35FD"/>
    <w:rsid w:val="005C455C"/>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95EF6"/>
    <w:rsid w:val="006A777E"/>
    <w:rsid w:val="006B535D"/>
    <w:rsid w:val="006B53F3"/>
    <w:rsid w:val="006C674D"/>
    <w:rsid w:val="006C7624"/>
    <w:rsid w:val="006D20CE"/>
    <w:rsid w:val="006D3E66"/>
    <w:rsid w:val="006E3CAC"/>
    <w:rsid w:val="006E4996"/>
    <w:rsid w:val="006F6058"/>
    <w:rsid w:val="007057DE"/>
    <w:rsid w:val="0074385C"/>
    <w:rsid w:val="00751F51"/>
    <w:rsid w:val="00757E0F"/>
    <w:rsid w:val="00761328"/>
    <w:rsid w:val="00761C77"/>
    <w:rsid w:val="00776D06"/>
    <w:rsid w:val="00780357"/>
    <w:rsid w:val="00782D8F"/>
    <w:rsid w:val="007856C1"/>
    <w:rsid w:val="007904FE"/>
    <w:rsid w:val="00791595"/>
    <w:rsid w:val="007939E6"/>
    <w:rsid w:val="0079642D"/>
    <w:rsid w:val="007C12EB"/>
    <w:rsid w:val="007C5006"/>
    <w:rsid w:val="007C5696"/>
    <w:rsid w:val="007F0196"/>
    <w:rsid w:val="007F6047"/>
    <w:rsid w:val="007F7034"/>
    <w:rsid w:val="0080372A"/>
    <w:rsid w:val="00812C5A"/>
    <w:rsid w:val="00832C3C"/>
    <w:rsid w:val="008413A6"/>
    <w:rsid w:val="0084351F"/>
    <w:rsid w:val="008439FD"/>
    <w:rsid w:val="00860529"/>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66B"/>
    <w:rsid w:val="00971A26"/>
    <w:rsid w:val="00974958"/>
    <w:rsid w:val="0097588E"/>
    <w:rsid w:val="009801EA"/>
    <w:rsid w:val="009900FE"/>
    <w:rsid w:val="00991B65"/>
    <w:rsid w:val="009971C6"/>
    <w:rsid w:val="009A6A23"/>
    <w:rsid w:val="009A7716"/>
    <w:rsid w:val="009B1116"/>
    <w:rsid w:val="009B298F"/>
    <w:rsid w:val="009B34EF"/>
    <w:rsid w:val="009B4FD6"/>
    <w:rsid w:val="009C53B4"/>
    <w:rsid w:val="009C6675"/>
    <w:rsid w:val="009D53AB"/>
    <w:rsid w:val="009E325C"/>
    <w:rsid w:val="009E348B"/>
    <w:rsid w:val="009E50AC"/>
    <w:rsid w:val="00A0046C"/>
    <w:rsid w:val="00A13025"/>
    <w:rsid w:val="00A347F7"/>
    <w:rsid w:val="00A43F78"/>
    <w:rsid w:val="00A45137"/>
    <w:rsid w:val="00A50178"/>
    <w:rsid w:val="00A64D9D"/>
    <w:rsid w:val="00A75532"/>
    <w:rsid w:val="00A81B10"/>
    <w:rsid w:val="00A82F53"/>
    <w:rsid w:val="00AA1226"/>
    <w:rsid w:val="00AD5CEF"/>
    <w:rsid w:val="00AD6329"/>
    <w:rsid w:val="00AE34FF"/>
    <w:rsid w:val="00AE537E"/>
    <w:rsid w:val="00AF3A9A"/>
    <w:rsid w:val="00B00011"/>
    <w:rsid w:val="00B00729"/>
    <w:rsid w:val="00B24C28"/>
    <w:rsid w:val="00B51476"/>
    <w:rsid w:val="00B60459"/>
    <w:rsid w:val="00B6075C"/>
    <w:rsid w:val="00B75EB7"/>
    <w:rsid w:val="00B873D9"/>
    <w:rsid w:val="00B92E42"/>
    <w:rsid w:val="00B976B3"/>
    <w:rsid w:val="00BA67CE"/>
    <w:rsid w:val="00BB1AAE"/>
    <w:rsid w:val="00BB1EFD"/>
    <w:rsid w:val="00BB4F08"/>
    <w:rsid w:val="00BB73F7"/>
    <w:rsid w:val="00C056D8"/>
    <w:rsid w:val="00C10C26"/>
    <w:rsid w:val="00C1419D"/>
    <w:rsid w:val="00C521A1"/>
    <w:rsid w:val="00C55388"/>
    <w:rsid w:val="00C57F75"/>
    <w:rsid w:val="00C7459E"/>
    <w:rsid w:val="00C746A8"/>
    <w:rsid w:val="00C849DB"/>
    <w:rsid w:val="00C94A26"/>
    <w:rsid w:val="00C97231"/>
    <w:rsid w:val="00CA0BAF"/>
    <w:rsid w:val="00CA3302"/>
    <w:rsid w:val="00CD709A"/>
    <w:rsid w:val="00CD7667"/>
    <w:rsid w:val="00CE434B"/>
    <w:rsid w:val="00D0264B"/>
    <w:rsid w:val="00D11347"/>
    <w:rsid w:val="00D1407D"/>
    <w:rsid w:val="00D2119E"/>
    <w:rsid w:val="00D27F89"/>
    <w:rsid w:val="00D31578"/>
    <w:rsid w:val="00D3190B"/>
    <w:rsid w:val="00D328FD"/>
    <w:rsid w:val="00D34178"/>
    <w:rsid w:val="00D37AE5"/>
    <w:rsid w:val="00D56B70"/>
    <w:rsid w:val="00D60BB1"/>
    <w:rsid w:val="00D617B3"/>
    <w:rsid w:val="00D64243"/>
    <w:rsid w:val="00D75EE2"/>
    <w:rsid w:val="00D86BD3"/>
    <w:rsid w:val="00DA0A6D"/>
    <w:rsid w:val="00DA7CEF"/>
    <w:rsid w:val="00DB4428"/>
    <w:rsid w:val="00DC2A2F"/>
    <w:rsid w:val="00DF0FFA"/>
    <w:rsid w:val="00E032CF"/>
    <w:rsid w:val="00E057BA"/>
    <w:rsid w:val="00E227CD"/>
    <w:rsid w:val="00E326E9"/>
    <w:rsid w:val="00E41644"/>
    <w:rsid w:val="00E64FEA"/>
    <w:rsid w:val="00E6606E"/>
    <w:rsid w:val="00E85DE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D3190B"/>
    <w:rPr>
      <w:color w:val="808080"/>
      <w:bdr w:space="0" w:sz="0" w:color="auto" w:val="none"/>
      <w:shd w:fill="auto" w:color="auto" w:val="clear"/>
    </w:rPr>
  </w:style>
  <w:style w:customStyle="true" w:styleId="eSPISCCParagraphDefaultFont" w:type="character">
    <w:name w:val="eSPIS_CC_Paragraph Default Font"/>
    <w:basedOn w:val="Zadanifontodlomka"/>
    <w:rsid w:val="00D319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190B"/>
    <w:rPr>
      <w:bdr w:space="0" w:sz="0" w:color="auto" w:val="none"/>
      <w:shd w:fill="FFFFCC" w:color="auto" w:val="clear"/>
      <w:lang w:val="hr-HR"/>
    </w:rPr>
  </w:style>
  <w:style w:customStyle="true" w:styleId="PozadinaSvijetloCrvena" w:type="character">
    <w:name w:val="Pozadina_SvijetloCrvena"/>
    <w:basedOn w:val="eSPISCCParagraphDefaultFont"/>
    <w:rsid w:val="00D319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190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3190B"/>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D3190B"/>
    <w:rPr>
      <w:color w:val="808080"/>
      <w:bdr w:color="auto" w:space="0" w:sz="0" w:val="none"/>
      <w:shd w:color="auto" w:fill="auto" w:val="clear"/>
    </w:rPr>
  </w:style>
  <w:style w:customStyle="1" w:styleId="eSPISCCParagraphDefaultFont" w:type="character">
    <w:name w:val="eSPIS_CC_Paragraph Default Font"/>
    <w:basedOn w:val="Zadanifontodlomka"/>
    <w:rsid w:val="00D319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190B"/>
    <w:rPr>
      <w:bdr w:color="auto" w:space="0" w:sz="0" w:val="none"/>
      <w:shd w:color="auto" w:fill="FFFFCC" w:val="clear"/>
      <w:lang w:val="hr-HR"/>
    </w:rPr>
  </w:style>
  <w:style w:customStyle="1" w:styleId="PozadinaSvijetloCrvena" w:type="character">
    <w:name w:val="Pozadina_SvijetloCrvena"/>
    <w:basedOn w:val="eSPISCCParagraphDefaultFont"/>
    <w:rsid w:val="00D319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190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3190B"/>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22457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St-60/2014-504</izvorni_sadrzaj>
    <derivirana_varijabla naziv="DomainObject.Oznaka_1">St-60/2014-504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tem>DALEN MIKULJAN, KRANJČEVIĆEVA 8, 52100 Pula</item>
      <item>TATJANA STARČEVIĆ, FRANJE RAČKOG 12, 51000 Rijeka</item>
      <item>GABRIJELA BAROGA, ULICA POZIOI 9, 52470 Umag</item>
      <item>MARKO KOŠMRL, RUMANJA VAS 51, STRAŽA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tem>DALEN MIKULJAN, KRANJČEVIĆEVA 8, 52100 Pula</item>
      <item>TATJANA STARČEVIĆ, FRANJE RAČKOG 12, 51000 Rijeka</item>
      <item>GABRIJELA BAROGA, ULICA POZIOI 9, 52470 Umag</item>
      <item>MARKO KOŠMRL, RUMANJA VAS 51, STRAŽA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tem>DALEN MIKULJAN</item>
      <item>TATJANA STARČEVIĆ</item>
      <item>GABRIJELA BAROGA</item>
      <item>MARKO KOŠMRL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St-60/2014-504</izvorni_sadrzaj>
    <derivirana_varijabla naziv="DomainObject.PoslovniBrojDokumenta_1">St-60/2014-504</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tem>DALEN MIKULJAN</item>
      <item>TATJANA STARČEVIĆ</item>
      <item>GABRIJELA BAROGA</item>
      <item>MARKO KOŠMRL</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tem>DALEN MIKULJAN, KRANJČEVIĆEVA 8,52100 Pula</item>
      <item>TATJANA STARČEVIĆ, FRANJE RAČKOG 12,51000 Rijeka</item>
      <item>GABRIJELA BAROGA, ULICA POZIOI 9,52470 Umag</item>
      <item>MARKO KOŠMRL, RUMANJA VAS 51,STRAŽA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5A96AB-06C2-4CB3-AD71-8543B40D8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5941</properties:Characters>
  <properties:Lines>138</properties:Lines>
  <properties:Paragraphs>53</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2017-05-17T09:20:00Z</dcterms:created>
  <dc:creator>dcmelik</dc:creator>
  <cp:lastModifiedBy>Jasna Radulović</cp:lastModifiedBy>
  <cp:lastPrinted>2017-05-17T09:44:00Z</cp:lastPrinted>
  <dcterms:modified xmlns:xsi="http://www.w3.org/2001/XMLSchema-instance" xsi:type="dcterms:W3CDTF">2017-05-18T08:26:00Z</dcterms:modified>
  <cp:revision>25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St-60/2014-504 / Odluka - Rješenje - o namirenju</vt:lpwstr>
  </prop:property>
  <prop:property name="CC_coloring" pid="4" fmtid="{D5CDD505-2E9C-101B-9397-08002B2CF9AE}">
    <vt:bool>false</vt:bool>
  </prop:property>
  <prop:property name="BrojStranica" pid="5" fmtid="{D5CDD505-2E9C-101B-9397-08002B2CF9AE}">
    <vt:i4>3</vt:i4>
  </prop:property>
</prop:Properties>
</file>