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7e4" w14:paraId="1ae47e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AF4729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AC43D3">
        <w:rPr>
          <w:sz w:val="24"/>
          <w:szCs w:val="24"/>
        </w:rPr>
        <w:t>15.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632067">
        <w:rPr>
          <w:sz w:val="24"/>
          <w:szCs w:val="24"/>
        </w:rPr>
        <w:t>VIS VITAE d.o.o. Rijeka, Mirka Jengića 17, OIB: 11621892432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632067">
        <w:rPr>
          <w:color w:val="000000"/>
          <w:sz w:val="24"/>
          <w:szCs w:val="24"/>
        </w:rPr>
        <w:t>30.103,25</w:t>
      </w:r>
      <w:r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>
        <w:rPr>
          <w:color w:val="000000"/>
          <w:sz w:val="24"/>
          <w:szCs w:val="24"/>
        </w:rPr>
        <w:t xml:space="preserve"> 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632067">
        <w:rPr>
          <w:color w:val="000000"/>
          <w:sz w:val="24"/>
          <w:szCs w:val="24"/>
        </w:rPr>
        <w:t>1342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AF4729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632067">
        <w:rPr>
          <w:color w:val="000000"/>
          <w:sz w:val="24"/>
          <w:szCs w:val="24"/>
        </w:rPr>
        <w:t>1342</w:t>
      </w:r>
      <w:r w:rsidR="00BA60C0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AF4729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St-134</w:t>
    </w:r>
    <w:r w:rsidR="00632067">
      <w:rPr>
        <w:sz w:val="24"/>
        <w:szCs w:val="24"/>
      </w:rPr>
      <w:t>2</w:t>
    </w:r>
    <w:r w:rsidR="00AF4729" w:rsidRPr="00AF4729">
      <w:rPr>
        <w:sz w:val="24"/>
        <w:szCs w:val="24"/>
      </w:rPr>
      <w:t>/16-</w:t>
    </w:r>
    <w:r>
      <w:rPr>
        <w:sz w:val="24"/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642E7"/>
    <w:rsid w:val="00093128"/>
    <w:rsid w:val="000B1146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662E5"/>
    <w:rsid w:val="00384C70"/>
    <w:rsid w:val="003E52C0"/>
    <w:rsid w:val="004A534D"/>
    <w:rsid w:val="0053523B"/>
    <w:rsid w:val="00577FF6"/>
    <w:rsid w:val="00632067"/>
    <w:rsid w:val="00635D1B"/>
    <w:rsid w:val="00647591"/>
    <w:rsid w:val="006B5B6E"/>
    <w:rsid w:val="00780CD9"/>
    <w:rsid w:val="00854878"/>
    <w:rsid w:val="00864CD4"/>
    <w:rsid w:val="00897D8E"/>
    <w:rsid w:val="008B635C"/>
    <w:rsid w:val="008C0FCE"/>
    <w:rsid w:val="008D1A1A"/>
    <w:rsid w:val="008F1B9E"/>
    <w:rsid w:val="00955B0C"/>
    <w:rsid w:val="00957323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C50E6A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B3DC6"/>
    <w:rsid w:val="00E424F4"/>
    <w:rsid w:val="00E94CED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St-1342/2016</izvorni_sadrzaj>
    <derivirana_varijabla naziv="DomainObject.Predmet.OznakaBroj_1">St-1342/2016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VITAE društvo s ograničenom odgovornošću za trgovinu i usluge, turistička agencija</izvorni_sadrzaj>
    <derivirana_varijabla naziv="DomainObject.Predmet.ProtustrankaFormated_1">  VIS VITAE društvo s ograničenom odgovornošću za trgovinu i usluge, turistička agencija</derivirana_varijabla>
  </DomainObject.Predmet.ProtustrankaFormated>
  <DomainObject.Predmet.ProtustrankaFormatedOIB>
    <izvorni_sadrzaj>  VIS VITAE društvo s ograničenom odgovornošću za trgovinu i usluge, turistička agencija, OIB 11621892432</izvorni_sadrzaj>
    <derivirana_varijabla naziv="DomainObject.Predmet.ProtustrankaFormatedOIB_1">  VIS VITAE društvo s ograničenom odgovornošću za trgovinu i usluge, turistička agencija, OIB 11621892432</derivirana_varijabla>
  </DomainObject.Predmet.ProtustrankaFormatedOIB>
  <DomainObject.Predmet.ProtustrankaFormatedWithAdress>
    <izvorni_sadrzaj> VIS VITAE društvo s ograničenom odgovornošću za trgovinu i usluge, turistička agencija, Mirka Jengića 17, 51000 Rijeka</izvorni_sadrzaj>
    <derivirana_varijabla naziv="DomainObject.Predmet.ProtustrankaFormatedWithAdress_1"> VIS VITAE društvo s ograničenom odgovornošću za trgovinu i usluge, turistička agencija, Mirka Jengića 17, 51000 Rijeka</derivirana_varijabla>
  </DomainObject.Predmet.ProtustrankaFormatedWithAdress>
  <DomainObject.Predmet.ProtustrankaFormatedWithAdressOIB>
    <izvorni_sadrzaj> VIS VITAE društvo s ograničenom odgovornošću za trgovinu i usluge, turistička agencija, OIB 11621892432, Mirka Jengića 17, 51000 Rijeka</izvorni_sadrzaj>
    <derivirana_varijabla naziv="DomainObject.Predmet.ProtustrankaFormatedWithAdressOIB_1"> VIS VITAE društvo s ograničenom odgovornošću za trgovinu i usluge, turistička agencija, OIB 11621892432, Mirka Jengića 17, 51000 Rijeka</derivirana_varijabla>
  </DomainObject.Predmet.ProtustrankaFormatedWithAdressOIB>
  <DomainObject.Predmet.ProtustrankaWithAdress>
    <izvorni_sadrzaj>VIS VITAE društvo s ograničenom odgovornošću za trgovinu i usluge, turistička agencija Mirka Jengića 17, 51000 Rijeka</izvorni_sadrzaj>
    <derivirana_varijabla naziv="DomainObject.Predmet.ProtustrankaWithAdress_1">VIS VITAE društvo s ograničenom odgovornošću za trgovinu i usluge, turistička agencija Mirka Jengića 17, 51000 Rijeka</derivirana_varijabla>
  </DomainObject.Predmet.ProtustrankaWithAdress>
  <DomainObject.Predmet.ProtustrankaWithAdressOIB>
    <izvorni_sadrzaj>VIS VITAE društvo s ograničenom odgovornošću za trgovinu i usluge, turistička agencija, OIB 11621892432, Mirka Jengića 17, 51000 Rijeka</izvorni_sadrzaj>
    <derivirana_varijabla naziv="DomainObject.Predmet.ProtustrankaWithAdressOIB_1">VIS VITAE društvo s ograničenom odgovornošću za trgovinu i usluge, turistička agencija, OIB 11621892432, Mirka Jengića 17, 51000 Rijeka</derivirana_varijabla>
  </DomainObject.Predmet.ProtustrankaWithAdressOIB>
  <DomainObject.Predmet.ProtustrankaNazivFormated>
    <izvorni_sadrzaj>VIS VITAE društvo s ograničenom odgovornošću za trgovinu i usluge, turistička agencija</izvorni_sadrzaj>
    <derivirana_varijabla naziv="DomainObject.Predmet.ProtustrankaNazivFormated_1">VIS VITAE društvo s ograničenom odgovornošću za trgovinu i usluge, turistička agencija</derivirana_varijabla>
  </DomainObject.Predmet.ProtustrankaNazivFormated>
  <DomainObject.Predmet.ProtustrankaNazivFormatedOIB>
    <izvorni_sadrzaj>VIS VITAE društvo s ograničenom odgovornošću za trgovinu i usluge, turistička agencija, OIB 11621892432</izvorni_sadrzaj>
    <derivirana_varijabla naziv="DomainObject.Predmet.ProtustrankaNazivFormatedOIB_1">VIS VITAE društvo s ograničenom odgovornošću za trgovinu i usluge, turistička agencija, OIB 11621892432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VIS VITAE društvo s ograničenom odgovornošću za trgovinu i usluge, turistička agencija</item>
    </izvorni_sadrzaj>
    <derivirana_varijabla naziv="DomainObject.Predmet.ProtuStrankaListFormated_1">
      <item>VIS VITAE društvo s ograničenom odgovornošću za trgovinu i usluge, turistička agencija</item>
    </derivirana_varijabla>
  </DomainObject.Predmet.ProtuStrankaListFormated>
  <DomainObject.Predmet.ProtuStrankaListFormatedOIB>
    <izvorni_sadrzaj>
      <item>VIS VITAE društvo s ograničenom odgovornošću za trgovinu i usluge, turistička agencija, OIB 11621892432</item>
    </izvorni_sadrzaj>
    <derivirana_varijabla naziv="DomainObject.Predmet.ProtuStrankaListFormatedOIB_1">
      <item>VIS VITAE društvo s ograničenom odgovornošću za trgovinu i usluge, turistička agencija, OIB 11621892432</item>
    </derivirana_varijabla>
  </DomainObject.Predmet.ProtuStrankaListFormatedOIB>
  <DomainObject.Predmet.ProtuStrankaListFormatedWithAdress>
    <izvorni_sadrzaj>
      <item>VIS VITAE društvo s ograničenom odgovornošću za trgovinu i usluge, turistička agencija, Mirka Jengića 17, 51000 Rijeka</item>
    </izvorni_sadrzaj>
    <derivirana_varijabla naziv="DomainObject.Predmet.ProtuStrankaListFormatedWithAdress_1">
      <item>VIS VITAE društvo s ograničenom odgovornošću za trgovinu i usluge, turistička agencija, Mirka Jengića 17, 51000 Rijeka</item>
    </derivirana_varijabla>
  </DomainObject.Predmet.ProtuStrankaListFormatedWithAdress>
  <DomainObject.Predmet.ProtuStrankaListFormatedWithAdressOIB>
    <izvorni_sadrzaj>
      <item>VIS VITAE društvo s ograničenom odgovornošću za trgovinu i usluge, turistička agencija, OIB 11621892432, Mirka Jengića 17, 51000 Rijeka</item>
    </izvorni_sadrzaj>
    <derivirana_varijabla naziv="DomainObject.Predmet.ProtuStrankaListFormatedWithAdressOIB_1">
      <item>VIS VITAE društvo s ograničenom odgovornošću za trgovinu i usluge, turistička agencija, OIB 11621892432, Mirka Jengića 17, 51000 Rijeka</item>
    </derivirana_varijabla>
  </DomainObject.Predmet.ProtuStrankaListFormatedWithAdressOIB>
  <DomainObject.Predmet.ProtuStrankaListNazivFormated>
    <izvorni_sadrzaj>
      <item>VIS VITAE društvo s ograničenom odgovornošću za trgovinu i usluge, turistička agencija</item>
    </izvorni_sadrzaj>
    <derivirana_varijabla naziv="DomainObject.Predmet.ProtuStrankaListNazivFormated_1">
      <item>VIS VITAE društvo s ograničenom odgovornošću za trgovinu i usluge, turistička agencija</item>
    </derivirana_varijabla>
  </DomainObject.Predmet.ProtuStrankaListNazivFormated>
  <DomainObject.Predmet.ProtuStrankaListNazivFormatedOIB>
    <izvorni_sadrzaj>
      <item>VIS VITAE društvo s ograničenom odgovornošću za trgovinu i usluge, turistička agencija, OIB 11621892432</item>
    </izvorni_sadrzaj>
    <derivirana_varijabla naziv="DomainObject.Predmet.ProtuStrankaListNazivFormatedOIB_1">
      <item>VIS VITAE društvo s ograničenom odgovornošću za trgovinu i usluge, turistička agencija, OIB 11621892432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VIS VITAE društvo s ograničenom odgovornošću za trgovinu i usluge, turistička agencija</izvorni_sadrzaj>
    <derivirana_varijabla naziv="DomainObject.Predmet.ProtustrankaIDrugi_1">VIS VITAE društvo s ograničenom odgovornošću za trgovinu i usluge, turistička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VIS VITAE društvo s ograničenom odgovornošću za trgovinu i usluge, turistička agencija, OIB 11621892432, Mirka Jengića 17, 51000 Rijeka</izvorni_sadrzaj>
    <derivirana_varijabla naziv="DomainObject.Predmet.ProtustrankaIDrugiAdressOIB_1">VIS VITAE društvo s ograničenom odgovornošću za trgovinu i usluge, turistička agencija, OIB 11621892432, Mirka Jengića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VIS VITAE društvo s ograničenom odgovornošću za trgovinu i usluge, turistička agencija</item>
    </izvorni_sadrzaj>
    <derivirana_varijabla naziv="DomainObject.Predmet.SudioniciListNaziv_1">
      <item>FINA Rijeka</item>
      <item>VIS VITAE društvo s ograničenom odgovornošću za trgovinu i usluge, turistička agencija</item>
    </derivirana_varijabla>
  </DomainObject.Predmet.SudioniciListNaziv>
  <DomainObject.Predmet.SudioniciListAdressOIB>
    <izvorni_sadrzaj>
      <item>FINA Rijeka, OIB 85821130368, Frana Kurelca 8,51000 Rijeka</item>
      <item>VIS VITAE društvo s ograničenom odgovornošću za trgovinu i usluge, turistička agencija, OIB 11621892432, Mirka Jengića 17,51000 Rijeka</item>
    </izvorni_sadrzaj>
    <derivirana_varijabla naziv="DomainObject.Predmet.SudioniciListAdressOIB_1">
      <item>FINA Rijeka, OIB 85821130368, Frana Kurelca 8,51000 Rijeka</item>
      <item>VIS VITAE društvo s ograničenom odgovornošću za trgovinu i usluge, turistička agencija, OIB 11621892432, Mirka Jengića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11621892432</item>
    </izvorni_sadrzaj>
    <derivirana_varijabla naziv="DomainObject.Predmet.SudioniciListNazivOIB_1">
      <item>, OIB 85821130368</item>
      <item>, OIB 11621892432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1235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2016-09-15T10:52:00Z</dcterms:created>
  <dc:creator>Barbara Slavujević</dc:creator>
  <cp:lastModifiedBy>Barbara Slavujević</cp:lastModifiedBy>
  <cp:lastPrinted>2016-07-12T12:24:00Z</cp:lastPrinted>
  <dcterms:modified xmlns:xsi="http://www.w3.org/2001/XMLSchema-instance" xsi:type="dcterms:W3CDTF">2016-09-15T10:57:00Z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