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4ae7" w14:paraId="7e84ae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559CF" w:rsidP="00A559CF" w:rsidR="00A559CF" w:rsidRPr="00A559CF">
      <w:pPr>
        <w:spacing w:after="0"/>
        <w:rPr>
          <w:rFonts w:cs="Arial" w:eastAsia="Times New Roman" w:hAnsi="Arial" w:ascii="Arial"/>
          <w:lang w:eastAsia="hr-HR"/>
        </w:rPr>
      </w:pPr>
    </w:p>
    <w:p w:rsidRDefault="00A559CF" w:rsidP="00A559CF" w:rsidR="00A559CF" w:rsidRPr="00A559CF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A559CF">
        <w:rPr>
          <w:rFonts w:cs="Times New Roman" w:eastAsia="Times New Roman"/>
          <w:lang w:eastAsia="hr-HR"/>
        </w:rPr>
        <w:t>Posl</w:t>
      </w:r>
      <w:proofErr w:type="spellEnd"/>
      <w:r w:rsidRPr="00A559CF">
        <w:rPr>
          <w:rFonts w:cs="Times New Roman" w:eastAsia="Times New Roman"/>
          <w:lang w:eastAsia="hr-HR"/>
        </w:rPr>
        <w:t>. br. 3. St-217/2011-978</w:t>
      </w:r>
    </w:p>
    <w:p w:rsidRDefault="00A559CF" w:rsidP="00A559CF" w:rsidR="00A559CF" w:rsidRPr="00A559C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559CF" w:rsidP="00A559CF" w:rsidR="00A559CF" w:rsidRPr="00A559CF">
      <w:pPr>
        <w:spacing w:after="0"/>
        <w:rPr>
          <w:rFonts w:cs="Times New Roman" w:eastAsia="Times New Roman"/>
          <w:lang w:eastAsia="hr-HR"/>
        </w:rPr>
      </w:pPr>
    </w:p>
    <w:p w:rsidRDefault="00A559CF" w:rsidP="00A559CF" w:rsidR="00A559CF" w:rsidRPr="00A559CF">
      <w:pPr>
        <w:spacing w:after="0"/>
        <w:ind w:firstLine="708"/>
        <w:rPr>
          <w:rFonts w:cs="Arial" w:eastAsia="Times New Roman" w:hAnsi="Arial" w:ascii="Arial"/>
          <w:lang w:eastAsia="hr-HR"/>
        </w:rPr>
      </w:pPr>
      <w:r w:rsidRPr="00A559CF">
        <w:rPr>
          <w:rFonts w:cs="Times New Roman" w:eastAsia="Times New Roman"/>
          <w:lang w:eastAsia="hr-HR"/>
        </w:rPr>
        <w:t>REPUBLIKA HRVATSKA</w:t>
      </w:r>
      <w:r w:rsidRPr="00A559CF">
        <w:rPr>
          <w:rFonts w:cs="Times New Roman" w:eastAsia="Times New Roman"/>
          <w:lang w:eastAsia="hr-HR"/>
        </w:rPr>
        <w:tab/>
      </w:r>
      <w:r w:rsidRPr="00A559CF">
        <w:rPr>
          <w:rFonts w:cs="Times New Roman" w:eastAsia="Times New Roman"/>
          <w:lang w:eastAsia="hr-HR"/>
        </w:rPr>
        <w:tab/>
      </w:r>
      <w:r w:rsidRPr="00A559CF">
        <w:rPr>
          <w:rFonts w:cs="Times New Roman" w:eastAsia="Times New Roman"/>
          <w:lang w:eastAsia="hr-HR"/>
        </w:rPr>
        <w:tab/>
      </w:r>
      <w:r w:rsidRPr="00A559CF">
        <w:rPr>
          <w:rFonts w:cs="Times New Roman" w:eastAsia="Times New Roman"/>
          <w:lang w:eastAsia="hr-HR"/>
        </w:rPr>
        <w:tab/>
      </w:r>
    </w:p>
    <w:p w:rsidRDefault="00A559CF" w:rsidP="00A559CF" w:rsidR="00A559CF" w:rsidRPr="00A559CF">
      <w:pPr>
        <w:spacing w:after="0"/>
        <w:ind w:firstLine="708"/>
        <w:rPr>
          <w:rFonts w:cs="Times New Roman" w:eastAsia="Times New Roman"/>
          <w:lang w:eastAsia="hr-HR"/>
        </w:rPr>
      </w:pPr>
      <w:r w:rsidRPr="00A559CF">
        <w:rPr>
          <w:rFonts w:cs="Times New Roman" w:eastAsia="Times New Roman"/>
          <w:lang w:eastAsia="hr-HR"/>
        </w:rPr>
        <w:t>TRGOVAČKI SUD U ZADRU</w:t>
      </w:r>
    </w:p>
    <w:p w:rsidRDefault="00A559CF" w:rsidP="00A559CF" w:rsidR="00A559CF" w:rsidRPr="00A559CF">
      <w:pPr>
        <w:spacing w:after="0"/>
        <w:ind w:firstLine="708"/>
        <w:rPr>
          <w:rFonts w:cs="Times New Roman" w:eastAsia="Times New Roman"/>
          <w:lang w:eastAsia="hr-HR"/>
        </w:rPr>
      </w:pPr>
      <w:r w:rsidRPr="00A559CF">
        <w:rPr>
          <w:rFonts w:cs="Times New Roman" w:eastAsia="Times New Roman"/>
          <w:lang w:eastAsia="hr-HR"/>
        </w:rPr>
        <w:t>Zadar, Dr. Franje Tuđmana 35</w:t>
      </w:r>
    </w:p>
    <w:p w:rsidRDefault="00A559CF" w:rsidP="00A559CF" w:rsidR="00A559CF" w:rsidRPr="00A559CF">
      <w:pPr>
        <w:spacing w:after="0"/>
        <w:rPr>
          <w:rFonts w:cs="Times New Roman" w:eastAsia="Times New Roman"/>
          <w:lang w:eastAsia="hr-HR"/>
        </w:rPr>
      </w:pPr>
    </w:p>
    <w:p w:rsidRDefault="00A559CF" w:rsidP="00A559CF" w:rsidR="00A559CF" w:rsidRPr="00A559CF">
      <w:pPr>
        <w:spacing w:after="0"/>
        <w:rPr>
          <w:rFonts w:cs="Times New Roman" w:eastAsia="Times New Roman"/>
          <w:lang w:eastAsia="hr-HR"/>
        </w:rPr>
      </w:pPr>
    </w:p>
    <w:p w:rsidRDefault="00A559CF" w:rsidP="00A559CF" w:rsidR="00A559CF" w:rsidRPr="00A559CF">
      <w:pPr>
        <w:spacing w:after="0"/>
        <w:jc w:val="center"/>
        <w:rPr>
          <w:rFonts w:cs="Times New Roman" w:eastAsia="Times New Roman"/>
          <w:lang w:eastAsia="hr-HR"/>
        </w:rPr>
      </w:pPr>
      <w:r w:rsidRPr="00A559CF">
        <w:rPr>
          <w:rFonts w:cs="Times New Roman" w:eastAsia="Times New Roman"/>
          <w:lang w:eastAsia="hr-HR"/>
        </w:rPr>
        <w:t>R E P U B L I K A   H R V A T S K A</w:t>
      </w:r>
    </w:p>
    <w:p w:rsidRDefault="00A559CF" w:rsidP="00A559CF" w:rsidR="00A559CF" w:rsidRPr="00A559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559CF" w:rsidP="00A559CF" w:rsidR="00A559CF" w:rsidRPr="00A559CF">
      <w:pPr>
        <w:spacing w:after="0"/>
        <w:jc w:val="center"/>
        <w:rPr>
          <w:rFonts w:cs="Times New Roman" w:eastAsia="Times New Roman"/>
          <w:lang w:eastAsia="hr-HR"/>
        </w:rPr>
      </w:pPr>
      <w:r w:rsidRPr="00A559CF">
        <w:rPr>
          <w:rFonts w:cs="Times New Roman" w:eastAsia="Times New Roman"/>
          <w:lang w:eastAsia="hr-HR"/>
        </w:rPr>
        <w:t>Z A K L J U Č A K</w:t>
      </w:r>
    </w:p>
    <w:p w:rsidRDefault="00A559CF" w:rsidP="00A559CF" w:rsidR="00A559CF" w:rsidRPr="00A559CF">
      <w:pPr>
        <w:spacing w:after="0"/>
        <w:jc w:val="both"/>
        <w:rPr>
          <w:rFonts w:cs="Times New Roman" w:eastAsia="Times New Roman"/>
          <w:lang w:eastAsia="hr-HR"/>
        </w:rPr>
      </w:pPr>
      <w:r w:rsidRPr="00A559CF">
        <w:rPr>
          <w:rFonts w:cs="Times New Roman" w:eastAsia="Times New Roman"/>
          <w:lang w:eastAsia="hr-HR"/>
        </w:rPr>
        <w:tab/>
      </w:r>
    </w:p>
    <w:p w:rsidRDefault="00A559CF" w:rsidP="00A559CF" w:rsidR="00A559CF" w:rsidRPr="00A5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59CF">
        <w:rPr>
          <w:rFonts w:cs="Times New Roman" w:eastAsia="Times New Roman"/>
        </w:rPr>
        <w:t>Trgovački sud u Zadru, OIB:</w:t>
      </w:r>
      <w:r w:rsidRPr="00A559CF">
        <w:rPr>
          <w:rFonts w:cs="Times New Roman" w:eastAsia="Times New Roman"/>
          <w:lang w:eastAsia="hr-HR"/>
        </w:rPr>
        <w:t xml:space="preserve"> 39670464653, </w:t>
      </w:r>
      <w:r w:rsidRPr="00A559CF">
        <w:rPr>
          <w:rFonts w:cs="Times New Roman" w:eastAsia="Times New Roman"/>
        </w:rPr>
        <w:t xml:space="preserve">po sutkinji Tini Grgas, u stečajnom postupku nad stečajnim dužnikom </w:t>
      </w:r>
      <w:r w:rsidRPr="00A559CF">
        <w:rPr>
          <w:rFonts w:cs="Times New Roman" w:eastAsia="Times New Roman"/>
          <w:lang w:eastAsia="hr-HR"/>
        </w:rPr>
        <w:t xml:space="preserve">NAUTA LAMJANA d.d. u stečaju, Kali, Put Vele luke 71, OIB: 87200166350, zastupanim po stečajnom upravitelju </w:t>
      </w:r>
      <w:proofErr w:type="spellStart"/>
      <w:r w:rsidRPr="00A559CF">
        <w:rPr>
          <w:rFonts w:cs="Times New Roman" w:eastAsia="Times New Roman"/>
          <w:lang w:eastAsia="hr-HR"/>
        </w:rPr>
        <w:t>Aleinu</w:t>
      </w:r>
      <w:proofErr w:type="spellEnd"/>
      <w:r w:rsidRPr="00A559CF">
        <w:rPr>
          <w:rFonts w:cs="Times New Roman" w:eastAsia="Times New Roman"/>
          <w:lang w:eastAsia="hr-HR"/>
        </w:rPr>
        <w:t xml:space="preserve"> </w:t>
      </w:r>
      <w:proofErr w:type="spellStart"/>
      <w:r w:rsidRPr="00A559CF">
        <w:rPr>
          <w:rFonts w:cs="Times New Roman" w:eastAsia="Times New Roman"/>
          <w:lang w:eastAsia="hr-HR"/>
        </w:rPr>
        <w:t>Khanu</w:t>
      </w:r>
      <w:proofErr w:type="spellEnd"/>
      <w:r w:rsidRPr="00A559CF">
        <w:rPr>
          <w:rFonts w:cs="Times New Roman" w:eastAsia="Times New Roman"/>
          <w:lang w:eastAsia="hr-HR"/>
        </w:rPr>
        <w:t xml:space="preserve">, odvjetniku u Rijeci, Trg Svete Barbare 1, OIB: 25613472359, postupajući po službenoj dužnosti sukladno odredbama čl. 76. st. 1. </w:t>
      </w:r>
      <w:proofErr w:type="spellStart"/>
      <w:r w:rsidRPr="00A559CF">
        <w:rPr>
          <w:rFonts w:cs="Times New Roman" w:eastAsia="Times New Roman"/>
          <w:lang w:eastAsia="hr-HR"/>
        </w:rPr>
        <w:t>toč</w:t>
      </w:r>
      <w:proofErr w:type="spellEnd"/>
      <w:r w:rsidRPr="00A559CF">
        <w:rPr>
          <w:rFonts w:cs="Times New Roman" w:eastAsia="Times New Roman"/>
          <w:lang w:eastAsia="hr-HR"/>
        </w:rPr>
        <w:t xml:space="preserve">. 3., čl. 89. st. 3., čl. 90. i čl. 91. st. 3. Stečajnog zakona (Narodne novine broj 71/15), a povodom traženja vjerovnika Marija Košte iz </w:t>
      </w:r>
      <w:proofErr w:type="spellStart"/>
      <w:r w:rsidRPr="00A559CF">
        <w:rPr>
          <w:rFonts w:cs="Times New Roman" w:eastAsia="Times New Roman"/>
          <w:lang w:eastAsia="hr-HR"/>
        </w:rPr>
        <w:t>Preka</w:t>
      </w:r>
      <w:proofErr w:type="spellEnd"/>
      <w:r w:rsidRPr="00A559CF">
        <w:rPr>
          <w:rFonts w:cs="Times New Roman" w:eastAsia="Times New Roman"/>
          <w:lang w:eastAsia="hr-HR"/>
        </w:rPr>
        <w:t xml:space="preserve"> iz podneska od 16. studenog 2016. i traženja vjerovnika </w:t>
      </w:r>
      <w:proofErr w:type="spellStart"/>
      <w:r w:rsidRPr="00A559CF">
        <w:rPr>
          <w:rFonts w:cs="Times New Roman" w:eastAsia="Times New Roman"/>
          <w:lang w:eastAsia="hr-HR"/>
        </w:rPr>
        <w:t>iO</w:t>
      </w:r>
      <w:proofErr w:type="spellEnd"/>
      <w:r w:rsidRPr="00A559CF">
        <w:rPr>
          <w:rFonts w:cs="Times New Roman" w:eastAsia="Times New Roman"/>
          <w:lang w:eastAsia="hr-HR"/>
        </w:rPr>
        <w:t xml:space="preserve"> </w:t>
      </w:r>
      <w:proofErr w:type="spellStart"/>
      <w:r w:rsidRPr="00A559CF">
        <w:rPr>
          <w:rFonts w:cs="Times New Roman" w:eastAsia="Times New Roman"/>
          <w:lang w:eastAsia="hr-HR"/>
        </w:rPr>
        <w:t>Adria</w:t>
      </w:r>
      <w:proofErr w:type="spellEnd"/>
      <w:r w:rsidRPr="00A559CF">
        <w:rPr>
          <w:rFonts w:cs="Times New Roman" w:eastAsia="Times New Roman"/>
          <w:lang w:eastAsia="hr-HR"/>
        </w:rPr>
        <w:t xml:space="preserve"> AG  i Odmarališta </w:t>
      </w:r>
      <w:proofErr w:type="spellStart"/>
      <w:r w:rsidRPr="00A559CF">
        <w:rPr>
          <w:rFonts w:cs="Times New Roman" w:eastAsia="Times New Roman"/>
          <w:lang w:eastAsia="hr-HR"/>
        </w:rPr>
        <w:t>iO</w:t>
      </w:r>
      <w:proofErr w:type="spellEnd"/>
      <w:r w:rsidRPr="00A559CF">
        <w:rPr>
          <w:rFonts w:cs="Times New Roman" w:eastAsia="Times New Roman"/>
          <w:lang w:eastAsia="hr-HR"/>
        </w:rPr>
        <w:t xml:space="preserve"> </w:t>
      </w:r>
      <w:proofErr w:type="spellStart"/>
      <w:r w:rsidRPr="00A559CF">
        <w:rPr>
          <w:rFonts w:cs="Times New Roman" w:eastAsia="Times New Roman"/>
          <w:lang w:eastAsia="hr-HR"/>
        </w:rPr>
        <w:t>Adria</w:t>
      </w:r>
      <w:proofErr w:type="spellEnd"/>
      <w:r w:rsidRPr="00A559CF">
        <w:rPr>
          <w:rFonts w:cs="Times New Roman" w:eastAsia="Times New Roman"/>
          <w:lang w:eastAsia="hr-HR"/>
        </w:rPr>
        <w:t xml:space="preserve"> d.o.o. iz podneska od 17. studenog 2016. zastupanih po punomoćnici Marini </w:t>
      </w:r>
      <w:proofErr w:type="spellStart"/>
      <w:r w:rsidRPr="00A559CF">
        <w:rPr>
          <w:rFonts w:cs="Times New Roman" w:eastAsia="Times New Roman"/>
          <w:lang w:eastAsia="hr-HR"/>
        </w:rPr>
        <w:t>Skorić</w:t>
      </w:r>
      <w:proofErr w:type="spellEnd"/>
      <w:r w:rsidRPr="00A559CF">
        <w:rPr>
          <w:rFonts w:cs="Times New Roman" w:eastAsia="Times New Roman"/>
          <w:lang w:eastAsia="hr-HR"/>
        </w:rPr>
        <w:t>, odvjetnici u Zadru, 22. studenog 2016.</w:t>
      </w:r>
    </w:p>
    <w:p w:rsidRDefault="00A559CF" w:rsidP="00A559CF" w:rsidR="00A559CF" w:rsidRPr="00A5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59CF" w:rsidP="00A559CF" w:rsidR="00A559CF" w:rsidRPr="00A559CF">
      <w:pPr>
        <w:spacing w:after="0"/>
        <w:jc w:val="center"/>
        <w:rPr>
          <w:rFonts w:cs="Times New Roman" w:eastAsia="Times New Roman"/>
          <w:lang w:eastAsia="hr-HR"/>
        </w:rPr>
      </w:pPr>
      <w:r w:rsidRPr="00A559CF">
        <w:rPr>
          <w:rFonts w:cs="Times New Roman" w:eastAsia="Times New Roman"/>
          <w:lang w:eastAsia="hr-HR"/>
        </w:rPr>
        <w:t>z a k l j u č i o  j e</w:t>
      </w:r>
    </w:p>
    <w:p w:rsidRDefault="00A559CF" w:rsidP="00A559CF" w:rsidR="00A559CF" w:rsidRPr="00A559CF">
      <w:pPr>
        <w:spacing w:after="0"/>
        <w:jc w:val="both"/>
        <w:rPr>
          <w:rFonts w:cs="Times New Roman" w:eastAsia="Times New Roman"/>
          <w:sz w:val="28"/>
          <w:szCs w:val="28"/>
          <w:lang w:eastAsia="hr-HR"/>
        </w:rPr>
      </w:pPr>
    </w:p>
    <w:p w:rsidRDefault="00A559CF" w:rsidP="00A559CF" w:rsidR="00A559CF" w:rsidRPr="00A5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59CF">
        <w:rPr>
          <w:rFonts w:cs="Times New Roman" w:eastAsia="Times New Roman"/>
          <w:lang w:eastAsia="hr-HR"/>
        </w:rPr>
        <w:t xml:space="preserve">I. Nalaže se </w:t>
      </w:r>
      <w:proofErr w:type="spellStart"/>
      <w:r w:rsidRPr="00A559CF">
        <w:rPr>
          <w:rFonts w:cs="Times New Roman" w:eastAsia="Times New Roman"/>
          <w:lang w:eastAsia="hr-HR"/>
        </w:rPr>
        <w:t>Aleinu</w:t>
      </w:r>
      <w:proofErr w:type="spellEnd"/>
      <w:r w:rsidRPr="00A559CF">
        <w:rPr>
          <w:rFonts w:cs="Times New Roman" w:eastAsia="Times New Roman"/>
          <w:lang w:eastAsia="hr-HR"/>
        </w:rPr>
        <w:t xml:space="preserve"> </w:t>
      </w:r>
      <w:proofErr w:type="spellStart"/>
      <w:r w:rsidRPr="00A559CF">
        <w:rPr>
          <w:rFonts w:cs="Times New Roman" w:eastAsia="Times New Roman"/>
          <w:lang w:eastAsia="hr-HR"/>
        </w:rPr>
        <w:t>Khanu</w:t>
      </w:r>
      <w:proofErr w:type="spellEnd"/>
      <w:r w:rsidRPr="00A559CF">
        <w:rPr>
          <w:rFonts w:cs="Times New Roman" w:eastAsia="Times New Roman"/>
          <w:lang w:eastAsia="hr-HR"/>
        </w:rPr>
        <w:t xml:space="preserve"> iz Rijeke, stečajnom upravitelju uvodno označenog stečajnog dužnika, u roku od 8 dana od dana dostave ovog zaključka, dostaviti u spis očitovanje u odnosu na navode vjerovnika Marija Košte iz podneska od 16. studenog 2016. i navode vjerovnika </w:t>
      </w:r>
      <w:proofErr w:type="spellStart"/>
      <w:r w:rsidRPr="00A559CF">
        <w:rPr>
          <w:rFonts w:cs="Times New Roman" w:eastAsia="Times New Roman"/>
          <w:lang w:eastAsia="hr-HR"/>
        </w:rPr>
        <w:t>iO</w:t>
      </w:r>
      <w:proofErr w:type="spellEnd"/>
      <w:r w:rsidRPr="00A559CF">
        <w:rPr>
          <w:rFonts w:cs="Times New Roman" w:eastAsia="Times New Roman"/>
          <w:lang w:eastAsia="hr-HR"/>
        </w:rPr>
        <w:t xml:space="preserve"> </w:t>
      </w:r>
      <w:proofErr w:type="spellStart"/>
      <w:r w:rsidRPr="00A559CF">
        <w:rPr>
          <w:rFonts w:cs="Times New Roman" w:eastAsia="Times New Roman"/>
          <w:lang w:eastAsia="hr-HR"/>
        </w:rPr>
        <w:t>Adria</w:t>
      </w:r>
      <w:proofErr w:type="spellEnd"/>
      <w:r w:rsidRPr="00A559CF">
        <w:rPr>
          <w:rFonts w:cs="Times New Roman" w:eastAsia="Times New Roman"/>
          <w:lang w:eastAsia="hr-HR"/>
        </w:rPr>
        <w:t xml:space="preserve"> AG  i Odmarališta </w:t>
      </w:r>
      <w:proofErr w:type="spellStart"/>
      <w:r w:rsidRPr="00A559CF">
        <w:rPr>
          <w:rFonts w:cs="Times New Roman" w:eastAsia="Times New Roman"/>
          <w:lang w:eastAsia="hr-HR"/>
        </w:rPr>
        <w:t>iO</w:t>
      </w:r>
      <w:proofErr w:type="spellEnd"/>
      <w:r w:rsidRPr="00A559CF">
        <w:rPr>
          <w:rFonts w:cs="Times New Roman" w:eastAsia="Times New Roman"/>
          <w:lang w:eastAsia="hr-HR"/>
        </w:rPr>
        <w:t xml:space="preserve"> </w:t>
      </w:r>
      <w:proofErr w:type="spellStart"/>
      <w:r w:rsidRPr="00A559CF">
        <w:rPr>
          <w:rFonts w:cs="Times New Roman" w:eastAsia="Times New Roman"/>
          <w:lang w:eastAsia="hr-HR"/>
        </w:rPr>
        <w:t>Adria</w:t>
      </w:r>
      <w:proofErr w:type="spellEnd"/>
      <w:r w:rsidRPr="00A559CF">
        <w:rPr>
          <w:rFonts w:cs="Times New Roman" w:eastAsia="Times New Roman"/>
          <w:lang w:eastAsia="hr-HR"/>
        </w:rPr>
        <w:t xml:space="preserve"> d.o.o. iz podneska od 17. studenog 2016. koji se dostavljaju u privitku ovog zaključka, a posebice u odnosu na okolnost zbog čega nije započeto namirenje stečajnih vjerovnika tj. obavljena djelomična dioba prema priljevu gotova novca.</w:t>
      </w:r>
    </w:p>
    <w:p w:rsidRDefault="00A559CF" w:rsidP="00A559CF" w:rsidR="00A559CF" w:rsidRPr="00A5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59CF">
        <w:rPr>
          <w:rFonts w:cs="Times New Roman" w:eastAsia="Times New Roman"/>
          <w:lang w:eastAsia="hr-HR"/>
        </w:rPr>
        <w:t xml:space="preserve">II. Ako stečajni upravitelj ne postupi po nalogu suda za obavljanje svoje dužnosti iz točke I. izreke ovog zaključka, sud će ga u daljnjem tijeku postupka kazniti novčanom kaznom u iznosu od 10.000,00 kuna. </w:t>
      </w:r>
    </w:p>
    <w:p w:rsidRDefault="00A559CF" w:rsidP="00A559CF" w:rsidR="00A559CF" w:rsidRPr="00A559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59CF" w:rsidP="00A559CF" w:rsidR="00A559CF" w:rsidRPr="00A559CF">
      <w:pPr>
        <w:spacing w:after="0"/>
        <w:rPr>
          <w:rFonts w:cs="Times New Roman" w:eastAsia="Times New Roman"/>
          <w:lang w:eastAsia="hr-HR"/>
        </w:rPr>
      </w:pPr>
    </w:p>
    <w:p w:rsidRDefault="00A559CF" w:rsidP="00A559CF" w:rsidR="00A559CF" w:rsidRPr="00A559CF">
      <w:pPr>
        <w:spacing w:after="0"/>
        <w:jc w:val="center"/>
        <w:rPr>
          <w:rFonts w:cs="Times New Roman" w:eastAsia="Times New Roman"/>
          <w:lang w:eastAsia="hr-HR"/>
        </w:rPr>
      </w:pPr>
      <w:r w:rsidRPr="00A559CF">
        <w:rPr>
          <w:rFonts w:cs="Times New Roman" w:eastAsia="Times New Roman"/>
          <w:lang w:eastAsia="hr-HR"/>
        </w:rPr>
        <w:t xml:space="preserve">U Zadru 22. studenog 2016. </w:t>
      </w:r>
    </w:p>
    <w:p w:rsidRDefault="00A559CF" w:rsidP="00A559CF" w:rsidR="00A559CF" w:rsidRPr="00A559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559CF" w:rsidP="00A559CF" w:rsidR="00A559CF" w:rsidRPr="00A559C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559CF" w:rsidP="00A559CF" w:rsidR="00A559CF" w:rsidRPr="00A559C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559CF">
        <w:rPr>
          <w:rFonts w:cs="Times New Roman" w:eastAsia="Times New Roman"/>
          <w:lang w:eastAsia="hr-HR"/>
        </w:rPr>
        <w:t xml:space="preserve">                                           Sutkinja:</w:t>
      </w:r>
    </w:p>
    <w:p w:rsidRDefault="00A559CF" w:rsidP="00A559CF" w:rsidR="00A559CF" w:rsidRPr="00A559CF">
      <w:pPr>
        <w:spacing w:after="0"/>
        <w:jc w:val="right"/>
        <w:rPr>
          <w:rFonts w:cs="Times New Roman" w:eastAsia="Times New Roman"/>
          <w:lang w:eastAsia="hr-HR"/>
        </w:rPr>
      </w:pPr>
      <w:r w:rsidRPr="00A559CF">
        <w:rPr>
          <w:rFonts w:cs="Times New Roman" w:eastAsia="Times New Roman"/>
          <w:lang w:eastAsia="hr-HR"/>
        </w:rPr>
        <w:t>Tina Grgas</w:t>
      </w:r>
    </w:p>
    <w:p w:rsidRDefault="00A559CF" w:rsidP="00A559CF" w:rsidR="00A559CF" w:rsidRPr="00A559CF">
      <w:pPr>
        <w:spacing w:after="0"/>
        <w:ind w:left="5664"/>
        <w:jc w:val="right"/>
        <w:rPr>
          <w:rFonts w:cs="Times New Roman" w:eastAsia="Times New Roman"/>
          <w:lang w:eastAsia="hr-HR"/>
        </w:rPr>
      </w:pPr>
    </w:p>
    <w:p w:rsidRDefault="00A559CF" w:rsidP="00A559CF" w:rsidR="00A559CF" w:rsidRPr="00A559CF">
      <w:pPr>
        <w:spacing w:after="0"/>
        <w:ind w:left="5664"/>
        <w:jc w:val="right"/>
        <w:rPr>
          <w:rFonts w:cs="Times New Roman" w:eastAsia="Times New Roman"/>
          <w:lang w:eastAsia="hr-HR"/>
        </w:rPr>
      </w:pPr>
    </w:p>
    <w:p w:rsidRDefault="00A559CF" w:rsidP="00A559CF" w:rsidR="00A559CF" w:rsidRPr="00A559C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559CF" w:rsidP="00A559CF" w:rsidR="00A559CF" w:rsidRPr="00A5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59CF">
        <w:rPr>
          <w:rFonts w:cs="Times New Roman" w:eastAsia="Times New Roman"/>
          <w:lang w:eastAsia="hr-HR"/>
        </w:rPr>
        <w:lastRenderedPageBreak/>
        <w:t xml:space="preserve">UPUTA O PRAVNOM LIJEKU: </w:t>
      </w:r>
    </w:p>
    <w:p w:rsidRDefault="00A559CF" w:rsidP="00A559CF" w:rsidR="00A559CF" w:rsidRPr="00A5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59CF">
        <w:rPr>
          <w:rFonts w:cs="Times New Roman" w:eastAsia="Times New Roman"/>
          <w:lang w:eastAsia="hr-HR"/>
        </w:rPr>
        <w:t>Protiv ovog zaključka nije dopuštena žalba (čl. 19. st. 7. Stečajnog zakona).</w:t>
      </w:r>
    </w:p>
    <w:p w:rsidRDefault="00A559CF" w:rsidP="00A559CF" w:rsidR="00A559CF" w:rsidRPr="00A5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59CF" w:rsidP="00A559CF" w:rsidR="00A559CF" w:rsidRPr="00A5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59CF">
        <w:rPr>
          <w:rFonts w:cs="Times New Roman" w:eastAsia="Times New Roman"/>
          <w:lang w:eastAsia="hr-HR"/>
        </w:rPr>
        <w:t>Dostaviti:</w:t>
      </w:r>
    </w:p>
    <w:p w:rsidRDefault="00A559CF" w:rsidP="00A559CF" w:rsidR="00A559CF" w:rsidRPr="00A5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559CF">
        <w:rPr>
          <w:rFonts w:cs="Times New Roman" w:eastAsia="Times New Roman"/>
          <w:lang w:eastAsia="hr-HR"/>
        </w:rPr>
        <w:t>Stečajnom upravitelju stečajnog dužnika  putem e-Oglasne ploče suda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9CF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1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St-217/2011-640</izvorni_sadrzaj>
    <derivirana_varijabla naziv="DomainObject.Oznaka_1">St-217/2011-640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2011.</izvorni_sadrzaj>
    <derivirana_varijabla naziv="DomainObject.Predmet.DatumOsnivanja_1">21.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kopija dijela spisa poslana po žalbi 11.08.15.</izvorni_sadrzaj>
    <derivirana_varijabla naziv="DomainObject.Predmet.Opis_1">kopija dijela spisa poslana po žalbi 11.08.15.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Poslano po žalbi 23.01.13.Poslano po žalbi 11.04.13. poslana kopija dijela spisa po žalbi 07.01.2015 
06.06.2016. Poslani izvornici svezaka 16, 17, 18, 19.
Kal 24.11.2016.!!!</izvorni_sadrzaj>
    <derivirana_varijabla naziv="DomainObject.Predmet.PrimjedbaSuca_1">Poslano po žalbi 23.01.13.Poslano po žalbi 11.04.13. poslana kopija dijela spisa po žalbi 07.01.2015 
06.06.2016. Poslani izvornici svezaka 16, 17, 18, 19.
Kal 24.11.2016.!!!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NAUTA LAMJANA D.D. KALI</izvorni_sadrzaj>
    <derivirana_varijabla naziv="DomainObject.Predmet.ProtustrankaFormated_1">  NAUTA LAMJANA D.D. KALI</derivirana_varijabla>
  </DomainObject.Predmet.ProtustrankaFormated>
  <DomainObject.Predmet.ProtustrankaFormatedOIB>
    <izvorni_sadrzaj>  NAUTA LAMJANA D.D. KALI, OIB 87200166350</izvorni_sadrzaj>
    <derivirana_varijabla naziv="DomainObject.Predmet.ProtustrankaFormatedOIB_1">  NAUTA LAMJANA D.D. KALI, OIB 87200166350</derivirana_varijabla>
  </DomainObject.Predmet.ProtustrankaFormatedOIB>
  <DomainObject.Predmet.ProtustrankaFormatedWithAdress>
    <izvorni_sadrzaj> NAUTA LAMJANA D.D. KALI, Vela Lamjana bb, Kali</izvorni_sadrzaj>
    <derivirana_varijabla naziv="DomainObject.Predmet.ProtustrankaFormatedWithAdress_1"> NAUTA LAMJANA D.D. KALI, Vela Lamjana bb, Kali</derivirana_varijabla>
  </DomainObject.Predmet.ProtustrankaFormatedWithAdress>
  <DomainObject.Predmet.ProtustrankaFormatedWithAdressOIB>
    <izvorni_sadrzaj> NAUTA LAMJANA D.D. KALI, OIB 87200166350, Vela Lamjana bb, Kali</izvorni_sadrzaj>
    <derivirana_varijabla naziv="DomainObject.Predmet.ProtustrankaFormatedWithAdressOIB_1"> NAUTA LAMJANA D.D. KALI, OIB 87200166350, Vela Lamjana bb, Kali</derivirana_varijabla>
  </DomainObject.Predmet.ProtustrankaFormatedWithAdressOIB>
  <DomainObject.Predmet.ProtustrankaWithAdress>
    <izvorni_sadrzaj>NAUTA LAMJANA D.D. KALI Vela Lamjana bb, Kali</izvorni_sadrzaj>
    <derivirana_varijabla naziv="DomainObject.Predmet.ProtustrankaWithAdress_1">NAUTA LAMJANA D.D. KALI Vela Lamjana bb, Kali</derivirana_varijabla>
  </DomainObject.Predmet.ProtustrankaWithAdress>
  <DomainObject.Predmet.ProtustrankaWithAdressOIB>
    <izvorni_sadrzaj>NAUTA LAMJANA D.D. KALI, OIB 87200166350, Vela Lamjana bb, Kali</izvorni_sadrzaj>
    <derivirana_varijabla naziv="DomainObject.Predmet.ProtustrankaWithAdressOIB_1">NAUTA LAMJANA D.D. KALI, OIB 87200166350, Vela Lamjana bb, Kali</derivirana_varijabla>
  </DomainObject.Predmet.ProtustrankaWithAdressOIB>
  <DomainObject.Predmet.ProtustrankaNazivFormated>
    <izvorni_sadrzaj>NAUTA LAMJANA D.D. KALI</izvorni_sadrzaj>
    <derivirana_varijabla naziv="DomainObject.Predmet.ProtustrankaNazivFormated_1">NAUTA LAMJANA D.D. KALI</derivirana_varijabla>
  </DomainObject.Predmet.ProtustrankaNazivFormated>
  <DomainObject.Predmet.ProtustrankaNazivFormatedOIB>
    <izvorni_sadrzaj>NAUTA LAMJANA D.D. KALI, OIB 87200166350</izvorni_sadrzaj>
    <derivirana_varijabla naziv="DomainObject.Predmet.ProtustrankaNazivFormatedOIB_1">NAUTA LAMJANA D.D. KALI, OIB 87200166350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lipnja 2016.</izvorni_sadrzaj>
    <derivirana_varijabla naziv="DomainObject.Predmet.SpisIzvanSuda.DatumIzlazaSpisa_1">6.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ODMARALIŠTA iO ADRIA D.O.O. ZAGREB zastupanog po punomoćniku Marina Skorić, odvjetnica; CROATIA osiguranje d.d.; Turistička zajednica mjesta Ugljan; A.B.E. Inženjering d.o.o. Rijeka; institut igh; ATLAS-COPCO d.o.o. Zadar; Marijo Košta; Dušan Polovina</izvorni_sadrzaj>
    <derivirana_varijabla naziv="DomainObject.Predmet.StrankaFormated_1">  ODMARALIŠTA iO ADRIA D.O.O. ZAGREB zastupanog po punomoćniku Marina Skorić, odvjetnica; CROATIA osiguranje d.d.; Turistička zajednica mjesta Ugljan; A.B.E. Inženjering d.o.o. Rijeka; institut igh; ATLAS-COPCO d.o.o. Zadar; Marijo Košta; Dušan Polovina</derivirana_varijabla>
  </DomainObject.Predmet.StrankaFormated>
  <DomainObject.Predmet.StrankaFormatedOIB>
    <izvorni_sadrzaj>  ODMARALIŠTA iO ADRIA D.O.O. ZAGREB, OIB 81221331871 zastupanog po punomoćniku Marina Skorić, odvjetnica; CROATIA osiguranje d.d., OIB 26187994862; Turistička zajednica mjesta Ugljan, OIB 21575851943; A.B.E. Inženjering d.o.o. Rijeka, OIB 03557707395; institut igh, OIB 79766124714; ATLAS-COPCO d.o.o. Zadar, OIB 10870888670; Marijo Košta, OIB 73797976358; Dušan Polovina, OIB 93674503025</izvorni_sadrzaj>
    <derivirana_varijabla naziv="DomainObject.Predmet.StrankaFormatedOIB_1">  ODMARALIŠTA iO ADRIA D.O.O. ZAGREB, OIB 81221331871 zastupanog po punomoćniku Marina Skorić, odvjetnica; CROATIA osiguranje d.d., OIB 26187994862; Turistička zajednica mjesta Ugljan, OIB 21575851943; A.B.E. Inženjering d.o.o. Rijeka, OIB 03557707395; institut igh, OIB 79766124714; ATLAS-COPCO d.o.o. Zadar, OIB 10870888670; Marijo Košta, OIB 73797976358; Dušan Polovina, OIB 93674503025</derivirana_varijabla>
  </DomainObject.Predmet.StrankaFormatedOIB>
  <DomainObject.Predmet.StrankaFormatedWithAdress>
    <izvorni_sadrzaj> ODMARALIŠTA iO ADRIA D.O.O. ZAGREB, GAJEVA 2A, 10000 Zagreb zastupanog po punomoćniku Marina Skorić, odvjetnica; CROATIA osiguranje d.d., Miramarska 22, 10000 Zagreb; Turistička zajednica mjesta Ugljan; A.B.E. Inženjering d.o.o. Rijeka; institut igh; ATLAS-COPCO d.o.o. Zadar; Marijo Košta, Put Bakotinih 5, 23273 Preko; Dušan Polovina, Put Nina 78c, 23000 Zadar</izvorni_sadrzaj>
    <derivirana_varijabla naziv="DomainObject.Predmet.StrankaFormatedWithAdress_1"> ODMARALIŠTA iO ADRIA D.O.O. ZAGREB, GAJEVA 2A, 10000 Zagreb zastupanog po punomoćniku Marina Skorić, odvjetnica; CROATIA osiguranje d.d., Miramarska 22, 10000 Zagreb; Turistička zajednica mjesta Ugljan; A.B.E. Inženjering d.o.o. Rijeka; institut igh; ATLAS-COPCO d.o.o. Zadar; Marijo Košta, Put Bakotinih 5, 23273 Preko; Dušan Polovina, Put Nina 78c, 23000 Zadar</derivirana_varijabla>
  </DomainObject.Predmet.StrankaFormatedWithAdress>
  <DomainObject.Predmet.StrankaFormatedWithAdressOIB>
    <izvorni_sadrzaj> ODMARALIŠTA iO ADRIA D.O.O. ZAGREB, OIB 81221331871, GAJEVA 2A, 10000 Zagreb zastupanog po punomoćniku Marina Skorić, odvjetnica; CROATIA osiguranje d.d., OIB 26187994862, Miramarska 22, 10000 Zagreb; Turistička zajednica mjesta Ugljan, OIB 21575851943; A.B.E. Inženjering d.o.o. Rijeka, OIB 03557707395; institut igh, OIB 79766124714; ATLAS-COPCO d.o.o. Zadar, OIB 10870888670; Marijo Košta, OIB 73797976358, Put Bakotinih 5, 23273 Preko; Dušan Polovina, OIB 93674503025, Put Nina 78c, 23000 Zadar</izvorni_sadrzaj>
    <derivirana_varijabla naziv="DomainObject.Predmet.StrankaFormatedWithAdressOIB_1"> ODMARALIŠTA iO ADRIA D.O.O. ZAGREB, OIB 81221331871, GAJEVA 2A, 10000 Zagreb zastupanog po punomoćniku Marina Skorić, odvjetnica; CROATIA osiguranje d.d., OIB 26187994862, Miramarska 22, 10000 Zagreb; Turistička zajednica mjesta Ugljan, OIB 21575851943; A.B.E. Inženjering d.o.o. Rijeka, OIB 03557707395; institut igh, OIB 79766124714; ATLAS-COPCO d.o.o. Zadar, OIB 10870888670; Marijo Košta, OIB 73797976358, Put Bakotinih 5, 23273 Preko; Dušan Polovina, OIB 93674503025, Put Nina 78c, 23000 Zadar</derivirana_varijabla>
  </DomainObject.Predmet.StrankaFormatedWithAdressOIB>
  <DomainObject.Predmet.StrankaWithAdress>
    <izvorni_sadrzaj>ODMARALIŠTA iO ADRIA D.O.O. ZAGREB GAJEVA 2A,10000 Zagreb,CROATIA osiguranje d.d. Miramarska 22,10000 Zagreb,Turistička zajednica mjesta Ugljan ,A.B.E. Inženjering d.o.o. Rijeka ,institut igh ,ATLAS-COPCO d.o.o. Zadar ,Marijo Košta Put Bakotinih 5,23273 Preko,Dušan Polovina Put Nina 78c,23000 Zadar</izvorni_sadrzaj>
    <derivirana_varijabla naziv="DomainObject.Predmet.StrankaWithAdress_1">ODMARALIŠTA iO ADRIA D.O.O. ZAGREB GAJEVA 2A,10000 Zagreb,CROATIA osiguranje d.d. Miramarska 22,10000 Zagreb,Turistička zajednica mjesta Ugljan ,A.B.E. Inženjering d.o.o. Rijeka ,institut igh ,ATLAS-COPCO d.o.o. Zadar ,Marijo Košta Put Bakotinih 5,23273 Preko,Dušan Polovina Put Nina 78c,23000 Zadar</derivirana_varijabla>
  </DomainObject.Predmet.StrankaWithAdress>
  <DomainObject.Predmet.StrankaWithAdressOIB>
    <izvorni_sadrzaj>ODMARALIŠTA iO ADRIA D.O.O. ZAGREB, OIB 81221331871, GAJEVA 2A,10000 Zagreb,CROATIA osiguranje d.d., OIB 26187994862, Miramarska 22,10000 Zagreb,Turistička zajednica mjesta Ugljan, OIB 21575851943,A.B.E. Inženjering d.o.o. Rijeka, OIB 03557707395,institut igh, OIB 79766124714,ATLAS-COPCO d.o.o. Zadar, OIB 10870888670,Marijo Košta, OIB 73797976358, Put Bakotinih 5,23273 Preko,Dušan Polovina, OIB 93674503025, Put Nina 78c,23000 Zadar</izvorni_sadrzaj>
    <derivirana_varijabla naziv="DomainObject.Predmet.StrankaWithAdressOIB_1">ODMARALIŠTA iO ADRIA D.O.O. ZAGREB, OIB 81221331871, GAJEVA 2A,10000 Zagreb,CROATIA osiguranje d.d., OIB 26187994862, Miramarska 22,10000 Zagreb,Turistička zajednica mjesta Ugljan, OIB 21575851943,A.B.E. Inženjering d.o.o. Rijeka, OIB 03557707395,institut igh, OIB 79766124714,ATLAS-COPCO d.o.o. Zadar, OIB 10870888670,Marijo Košta, OIB 73797976358, Put Bakotinih 5,23273 Preko,Dušan Polovina, OIB 93674503025, Put Nina 78c,23000 Zadar</derivirana_varijabla>
  </DomainObject.Predmet.StrankaWithAdressOIB>
  <DomainObject.Predmet.StrankaNazivFormated>
    <izvorni_sadrzaj>ODMARALIŠTA iO ADRIA D.O.O. ZAGREB,CROATIA osiguranje d.d.,Turistička zajednica mjesta Ugljan,A.B.E. Inženjering d.o.o. Rijeka,institut igh,ATLAS-COPCO d.o.o. Zadar,Marijo Košta,Dušan Polovina</izvorni_sadrzaj>
    <derivirana_varijabla naziv="DomainObject.Predmet.StrankaNazivFormated_1">ODMARALIŠTA iO ADRIA D.O.O. ZAGREB,CROATIA osiguranje d.d.,Turistička zajednica mjesta Ugljan,A.B.E. Inženjering d.o.o. Rijeka,institut igh,ATLAS-COPCO d.o.o. Zadar,Marijo Košta,Dušan Polovina</derivirana_varijabla>
  </DomainObject.Predmet.StrankaNazivFormated>
  <DomainObject.Predmet.StrankaNazivFormatedOIB>
    <izvorni_sadrzaj>ODMARALIŠTA iO ADRIA D.O.O. ZAGREB, OIB 81221331871,CROATIA osiguranje d.d., OIB 26187994862,Turistička zajednica mjesta Ugljan, OIB 21575851943,A.B.E. Inženjering d.o.o. Rijeka, OIB 03557707395,institut igh, OIB 79766124714,ATLAS-COPCO d.o.o. Zadar, OIB 10870888670,Marijo Košta, OIB 73797976358,Dušan Polovina, OIB 93674503025</izvorni_sadrzaj>
    <derivirana_varijabla naziv="DomainObject.Predmet.StrankaNazivFormatedOIB_1">ODMARALIŠTA iO ADRIA D.O.O. ZAGREB, OIB 81221331871,CROATIA osiguranje d.d., OIB 26187994862,Turistička zajednica mjesta Ugljan, OIB 21575851943,A.B.E. Inženjering d.o.o. Rijeka, OIB 03557707395,institut igh, OIB 79766124714,ATLAS-COPCO d.o.o. Zadar, OIB 10870888670,Marijo Košta, OIB 73797976358,Dušan Polovina, OIB 93674503025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172630.50</izvorni_sadrzaj>
    <derivirana_varijabla naziv="DomainObject.Predmet.TrenutnaVrijednost_1">172630.50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ODMARALIŠTA iO ADRIA D.O.O. ZAGREB zastupanog po punomoćniku Marina Skorić, odvjetnica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izvorni_sadrzaj>
    <derivirana_varijabla naziv="DomainObject.Predmet.StrankaListFormated_1">
      <item>ODMARALIŠTA iO ADRIA D.O.O. ZAGREB zastupanog po punomoćniku Marina Skorić, odvjetnica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derivirana_varijabla>
  </DomainObject.Predmet.StrankaListFormated>
  <DomainObject.Predmet.StrankaListFormatedOIB>
    <izvorni_sadrzaj>
      <item>ODMARALIŠTA iO ADRIA D.O.O. ZAGREB, OIB 81221331871 zastupanog po punomoćniku Marina Skorić, odvjetnica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izvorni_sadrzaj>
    <derivirana_varijabla naziv="DomainObject.Predmet.StrankaListFormatedOIB_1">
      <item>ODMARALIŠTA iO ADRIA D.O.O. ZAGREB, OIB 81221331871 zastupanog po punomoćniku Marina Skorić, odvjetnica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derivirana_varijabla>
  </DomainObject.Predmet.StrankaListFormatedOIB>
  <DomainObject.Predmet.StrankaListFormatedWithAdress>
    <izvorni_sadrzaj>
      <item>ODMARALIŠTA iO ADRIA D.O.O. ZAGREB, GAJEVA 2A, 10000 Zagreb zastupanog po punomoćniku Marina Skorić, odvjetnica</item>
      <item>CROATIA osiguranje d.d., Miramarska 22, 10000 Zagreb</item>
      <item>Turistička zajednica mjesta Ugljan</item>
      <item>A.B.E. Inženjering d.o.o. Rijeka</item>
      <item>institut igh</item>
      <item>ATLAS-COPCO d.o.o. Zadar</item>
      <item>Marijo Košta, Put Bakotinih 5, 23273 Preko</item>
      <item>Dušan Polovina, Put Nina 78c, 23000 Zadar</item>
    </izvorni_sadrzaj>
    <derivirana_varijabla naziv="DomainObject.Predmet.StrankaListFormatedWithAdress_1">
      <item>ODMARALIŠTA iO ADRIA D.O.O. ZAGREB, GAJEVA 2A, 10000 Zagreb zastupanog po punomoćniku Marina Skorić, odvjetnica</item>
      <item>CROATIA osiguranje d.d., Miramarska 22, 10000 Zagreb</item>
      <item>Turistička zajednica mjesta Ugljan</item>
      <item>A.B.E. Inženjering d.o.o. Rijeka</item>
      <item>institut igh</item>
      <item>ATLAS-COPCO d.o.o. Zadar</item>
      <item>Marijo Košta, Put Bakotinih 5, 23273 Preko</item>
      <item>Dušan Polovina, Put Nina 78c, 23000 Zadar</item>
    </derivirana_varijabla>
  </DomainObject.Predmet.StrankaListFormatedWithAdress>
  <DomainObject.Predmet.StrankaListFormatedWithAdressOIB>
    <izvorni_sadrzaj>
      <item>ODMARALIŠTA iO ADRIA D.O.O. ZAGREB, OIB 81221331871, GAJEVA 2A, 10000 Zagreb zastupanog po punomoćniku Marina Skorić, odvjetnica</item>
      <item>CROATIA osiguranje d.d., OIB 26187994862, Miramarska 22, 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73797976358, Put Bakotinih 5, 23273 Preko</item>
      <item>Dušan Polovina, OIB 93674503025, Put Nina 78c, 23000 Zadar</item>
    </izvorni_sadrzaj>
    <derivirana_varijabla naziv="DomainObject.Predmet.StrankaListFormatedWithAdressOIB_1">
      <item>ODMARALIŠTA iO ADRIA D.O.O. ZAGREB, OIB 81221331871, GAJEVA 2A, 10000 Zagreb zastupanog po punomoćniku Marina Skorić, odvjetnica</item>
      <item>CROATIA osiguranje d.d., OIB 26187994862, Miramarska 22, 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73797976358, Put Bakotinih 5, 23273 Preko</item>
      <item>Dušan Polovina, OIB 93674503025, Put Nina 78c, 23000 Zadar</item>
    </derivirana_varijabla>
  </DomainObject.Predmet.StrankaListFormatedWithAdressOIB>
  <DomainObject.Predmet.StrankaListNazivFormated>
    <izvorni_sadrzaj>
      <item>ODMARALIŠTA iO ADRIA D.O.O. ZAGREB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izvorni_sadrzaj>
    <derivirana_varijabla naziv="DomainObject.Predmet.StrankaListNazivFormated_1">
      <item>ODMARALIŠTA iO ADRIA D.O.O. ZAGREB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derivirana_varijabla>
  </DomainObject.Predmet.StrankaListNazivFormated>
  <DomainObject.Predmet.StrankaListNazivFormatedOIB>
    <izvorni_sadrzaj>
      <item>ODMARALIŠTA iO ADRIA D.O.O. ZAGREB, OIB 81221331871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izvorni_sadrzaj>
    <derivirana_varijabla naziv="DomainObject.Predmet.StrankaListNazivFormatedOIB_1">
      <item>ODMARALIŠTA iO ADRIA D.O.O. ZAGREB, OIB 81221331871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derivirana_varijabla>
  </DomainObject.Predmet.StrankaListNazivFormatedOIB>
  <DomainObject.Predmet.ProtuStrankaListFormated>
    <izvorni_sadrzaj>
      <item>NAUTA LAMJANA D.D. KALI</item>
    </izvorni_sadrzaj>
    <derivirana_varijabla naziv="DomainObject.Predmet.ProtuStrankaListFormated_1">
      <item>NAUTA LAMJANA D.D. KALI</item>
    </derivirana_varijabla>
  </DomainObject.Predmet.ProtuStrankaListFormated>
  <DomainObject.Predmet.ProtuStrankaListFormatedOIB>
    <izvorni_sadrzaj>
      <item>NAUTA LAMJANA D.D. KALI, OIB 87200166350</item>
    </izvorni_sadrzaj>
    <derivirana_varijabla naziv="DomainObject.Predmet.ProtuStrankaListFormatedOIB_1">
      <item>NAUTA LAMJANA D.D. KALI, OIB 87200166350</item>
    </derivirana_varijabla>
  </DomainObject.Predmet.ProtuStrankaListFormatedOIB>
  <DomainObject.Predmet.ProtuStrankaListFormatedWithAdress>
    <izvorni_sadrzaj>
      <item>NAUTA LAMJANA D.D. KALI, Vela Lamjana bb, Kali</item>
    </izvorni_sadrzaj>
    <derivirana_varijabla naziv="DomainObject.Predmet.ProtuStrankaListFormatedWithAdress_1">
      <item>NAUTA LAMJANA D.D. KALI, Vela Lamjana bb, Kali</item>
    </derivirana_varijabla>
  </DomainObject.Predmet.ProtuStrankaListFormatedWithAdress>
  <DomainObject.Predmet.ProtuStrankaListFormatedWithAdressOIB>
    <izvorni_sadrzaj>
      <item>NAUTA LAMJANA D.D. KALI, OIB 87200166350, Vela Lamjana bb, Kali</item>
    </izvorni_sadrzaj>
    <derivirana_varijabla naziv="DomainObject.Predmet.ProtuStrankaListFormatedWithAdressOIB_1">
      <item>NAUTA LAMJANA D.D. KALI, OIB 87200166350, Vela Lamjana bb, Kali</item>
    </derivirana_varijabla>
  </DomainObject.Predmet.ProtuStrankaListFormatedWithAdressOIB>
  <DomainObject.Predmet.ProtuStrankaListNazivFormated>
    <izvorni_sadrzaj>
      <item>NAUTA LAMJANA D.D. KALI</item>
    </izvorni_sadrzaj>
    <derivirana_varijabla naziv="DomainObject.Predmet.ProtuStrankaListNazivFormated_1">
      <item>NAUTA LAMJANA D.D. KALI</item>
    </derivirana_varijabla>
  </DomainObject.Predmet.ProtuStrankaListNazivFormated>
  <DomainObject.Predmet.ProtuStrankaListNazivFormatedOIB>
    <izvorni_sadrzaj>
      <item>NAUTA LAMJANA D.D. KALI, OIB 87200166350</item>
    </izvorni_sadrzaj>
    <derivirana_varijabla naziv="DomainObject.Predmet.ProtuStrankaListNazivFormatedOIB_1">
      <item>NAUTA LAMJANA D.D. KALI, OIB 87200166350</item>
    </derivirana_varijabla>
  </DomainObject.Predmet.ProtuStrankaListNazivFormatedOIB>
  <DomainObject.Predmet.OstaliListFormated>
    <izvorni_sadrzaj>
      <item>Marina Skorić, odvjetnica punomoćnik sudionika u postupku ODMARALIŠTA iO ADRIA D.O.O. ZAGREB</item>
      <item>Rikardo Hesky - član uprave</item>
      <item>Dražen Špinderk- predsjednik uprave</item>
      <item>Alein Khan</item>
    </izvorni_sadrzaj>
    <derivirana_varijabla naziv="DomainObject.Predmet.OstaliListFormated_1">
      <item>Marina Skorić, odvjetnica punomoćnik sudionika u postupku ODMARALIŠTA iO ADRIA D.O.O. ZAGREB</item>
      <item>Rikardo Hesky - član uprave</item>
      <item>Dražen Špinderk- predsjednik uprave</item>
      <item>Alein Khan</item>
    </derivirana_varijabla>
  </DomainObject.Predmet.OstaliListFormated>
  <DomainObject.Predmet.OstaliListFormatedOIB>
    <izvorni_sadrzaj>
      <item>Marina Skorić, odvjetnica punomoćnik sudionika u postupku ODMARALIŠTA iO ADRIA D.O.O. ZAGREB</item>
      <item>Rikardo Hesky - član uprave</item>
      <item>Dražen Špinderk- predsjednik uprave</item>
      <item>Alein Khan, OIB 25613472359</item>
    </izvorni_sadrzaj>
    <derivirana_varijabla naziv="DomainObject.Predmet.OstaliListFormatedOIB_1">
      <item>Marina Skorić, odvjetnica punomoćnik sudionika u postupku ODMARALIŠTA iO ADRIA D.O.O. ZAGREB</item>
      <item>Rikardo Hesky - član uprave</item>
      <item>Dražen Špinderk- predsjednik uprave</item>
      <item>Alein Khan, OIB 25613472359</item>
    </derivirana_varijabla>
  </DomainObject.Predmet.OstaliListFormatedOIB>
  <DomainObject.Predmet.OstaliListFormatedWithAdress>
    <izvorni_sadrzaj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Trg Svete Barbare 1, 51000 Rijeka</item>
    </izvorni_sadrzaj>
    <derivirana_varijabla naziv="DomainObject.Predmet.OstaliListFormatedWithAdress_1"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Trg Svete Barbare 1, 51000 Rijeka</item>
    </derivirana_varijabla>
  </DomainObject.Predmet.OstaliListFormatedWithAdress>
  <DomainObject.Predmet.OstaliListFormatedWithAdressOIB>
    <izvorni_sadrzaj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OIB 25613472359, Trg Svete Barbare 1, 51000 Rijeka</item>
    </izvorni_sadrzaj>
    <derivirana_varijabla naziv="DomainObject.Predmet.OstaliListFormatedWithAdressOIB_1"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OIB 25613472359, Trg Svete Barbare 1, 51000 Rijeka</item>
    </derivirana_varijabla>
  </DomainObject.Predmet.OstaliListFormatedWithAdressOIB>
  <DomainObject.Predmet.OstaliListNazivFormated>
    <izvorni_sadrzaj>
      <item>Marina Skorić, odvjetnica</item>
      <item>Rikardo Hesky - član uprave</item>
      <item>Dražen Špinderk- predsjednik uprave</item>
      <item>Alein Khan</item>
    </izvorni_sadrzaj>
    <derivirana_varijabla naziv="DomainObject.Predmet.OstaliListNazivFormated_1">
      <item>Marina Skorić, odvjetnica</item>
      <item>Rikardo Hesky - član uprave</item>
      <item>Dražen Špinderk- predsjednik uprave</item>
      <item>Alein Khan</item>
    </derivirana_varijabla>
  </DomainObject.Predmet.OstaliListNazivFormated>
  <DomainObject.Predmet.OstaliListNazivFormatedOIB>
    <izvorni_sadrzaj>
      <item>Marina Skorić, odvjetnica</item>
      <item>Rikardo Hesky - član uprave</item>
      <item>Dražen Špinderk- predsjednik uprave</item>
      <item>Alein Khan, OIB 25613472359</item>
    </izvorni_sadrzaj>
    <derivirana_varijabla naziv="DomainObject.Predmet.OstaliListNazivFormatedOIB_1">
      <item>Marina Skorić, odvjetnica</item>
      <item>Rikardo Hesky - član uprave</item>
      <item>Dražen Špinderk- predsjednik uprave</item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St-217/2011-640</izvorni_sadrzaj>
    <derivirana_varijabla naziv="DomainObject.PoslovniBrojDokumenta_1">St-217/2011-640</derivirana_varijabla>
  </DomainObject.PoslovniBrojDokumenta>
  <DomainObject.Predmet.StrankaIDrugi>
    <izvorni_sadrzaj>CROATIA osiguranje d.d. i dr.</izvorni_sadrzaj>
    <derivirana_varijabla naziv="DomainObject.Predmet.StrankaIDrugi_1">CROATIA osiguranje d.d. i dr.</derivirana_varijabla>
  </DomainObject.Predmet.StrankaIDrugi>
  <DomainObject.Predmet.ProtustrankaIDrugi>
    <izvorni_sadrzaj>NAUTA LAMJANA D.D. KALI</izvorni_sadrzaj>
    <derivirana_varijabla naziv="DomainObject.Predmet.ProtustrankaIDrugi_1">NAUTA LAMJANA D.D. KALI</derivirana_varijabla>
  </DomainObject.Predmet.ProtustrankaIDrugi>
  <DomainObject.Predmet.StrankaIDrugiAdressOIB>
    <izvorni_sadrzaj>CROATIA osiguranje d.d., OIB 26187994862, Miramarska 22, 10000 Zagreb i dr.</izvorni_sadrzaj>
    <derivirana_varijabla naziv="DomainObject.Predmet.StrankaIDrugiAdressOIB_1">CROATIA osiguranje d.d., OIB 26187994862, Miramarska 22, 10000 Zagreb i dr.</derivirana_varijabla>
  </DomainObject.Predmet.StrankaIDrugiAdressOIB>
  <DomainObject.Predmet.ProtustrankaIDrugiAdressOIB>
    <izvorni_sadrzaj>NAUTA LAMJANA D.D. KALI, OIB 87200166350, Vela Lamjana bb, Kali</izvorni_sadrzaj>
    <derivirana_varijabla naziv="DomainObject.Predmet.ProtustrankaIDrugiAdressOIB_1">NAUTA LAMJANA D.D. KALI, OIB 87200166350, Vela Lamjana bb,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Skorić, odvjetnica</item>
      <item>ODMARALIŠTA iO ADRIA D.O.O. ZAGREB</item>
      <item>NAUTA LAMJANA D.D. KALI</item>
      <item>Rikardo Hesky - član uprave</item>
      <item>Dražen Špinderk- predsjednik uprave</item>
      <item>CROATIA osiguranje d.d.</item>
      <item>Turistička zajednica mjesta Ugljan</item>
      <item>A.B.E. Inženjering d.o.o. Rijeka</item>
      <item>institut igh</item>
      <item>ATLAS-COPCO d.o.o. Zadar</item>
      <item>Alein Khan</item>
      <item>Marijo Košta</item>
      <item>Dušan Polovina</item>
    </izvorni_sadrzaj>
    <derivirana_varijabla naziv="DomainObject.Predmet.SudioniciListNaziv_1">
      <item>Marina Skorić, odvjetnica</item>
      <item>ODMARALIŠTA iO ADRIA D.O.O. ZAGREB</item>
      <item>NAUTA LAMJANA D.D. KALI</item>
      <item>Rikardo Hesky - član uprave</item>
      <item>Dražen Špinderk- predsjednik uprave</item>
      <item>CROATIA osiguranje d.d.</item>
      <item>Turistička zajednica mjesta Ugljan</item>
      <item>A.B.E. Inženjering d.o.o. Rijeka</item>
      <item>institut igh</item>
      <item>ATLAS-COPCO d.o.o. Zadar</item>
      <item>Alein Khan</item>
      <item>Marijo Košta</item>
      <item>Dušan Polovina</item>
    </derivirana_varijabla>
  </DomainObject.Predmet.SudioniciListNaziv>
  <DomainObject.Predmet.SudioniciListAdressOIB>
    <izvorni_sadrzaj>
      <item>Marina Skorić, odvjetnica, Plemića Borelli  14/I,23 000 Zadar</item>
      <item>ODMARALIŠTA iO ADRIA D.O.O. ZAGREB, OIB 81221331871, GAJEVA 2A,10000 Zagreb</item>
      <item>NAUTA LAMJANA D.D. KALI, OIB 87200166350, Vela Lamjana bb,Kali</item>
      <item>Rikardo Hesky - član uprave</item>
      <item>Dražen Špinderk- predsjednik uprave</item>
      <item>CROATIA osiguranje d.d., OIB 26187994862, Miramarska 22,10000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Alein Khan, OIB 25613472359, Trg Svete Barbare 1,51000 Rijeka</item>
      <item>Marijo Košta, OIB 73797976358, Put Bakotinih 5,23273 Preko</item>
      <item>Dušan Polovina, OIB 93674503025, Put Nina 78c,23000 Zadar</item>
    </izvorni_sadrzaj>
    <derivirana_varijabla naziv="DomainObject.Predmet.SudioniciListAdressOIB_1">
      <item>Marina Skorić, odvjetnica, Plemića Borelli  14/I,23 000 Zadar</item>
      <item>ODMARALIŠTA iO ADRIA D.O.O. ZAGREB, OIB 81221331871, GAJEVA 2A,10000 Zagreb</item>
      <item>NAUTA LAMJANA D.D. KALI, OIB 87200166350, Vela Lamjana bb,Kali</item>
      <item>Rikardo Hesky - član uprave</item>
      <item>Dražen Špinderk- predsjednik uprave</item>
      <item>CROATIA osiguranje d.d., OIB 26187994862, Miramarska 22,10000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Alein Khan, OIB 25613472359, Trg Svete Barbare 1,51000 Rijeka</item>
      <item>Marijo Košta, OIB 73797976358, Put Bakotinih 5,23273 Preko</item>
      <item>Dušan Polovina, OIB 93674503025, Put Nina 78c,23000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E160C8-2A55-478D-BF4D-2F23C0B2A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1548</properties:Characters>
  <properties:Lines>56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2016-11-23T13:16:00Z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St-217/2011-640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