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2403" w14:paraId="4fd2403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630FA4" w:rsidR="00EF04AA" w:rsidRPr="00630FA4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1170B6">
        <w:t xml:space="preserve"> </w:t>
      </w:r>
      <w:r w:rsidR="00630FA4" w:rsidRPr="000829C3">
        <w:t>NILAN DIZAJN j.d.o.o. B</w:t>
      </w:r>
      <w:r w:rsidR="00630FA4">
        <w:t xml:space="preserve">orovljani 19/A, Borovljani, </w:t>
      </w:r>
      <w:r w:rsidR="00630FA4" w:rsidRPr="000829C3">
        <w:t>Koprivnički Bregi, OIB: 18493507804</w:t>
      </w:r>
      <w:r w:rsidR="00630FA4">
        <w:t xml:space="preserve">, </w:t>
      </w:r>
      <w:r w:rsidR="00754CBD">
        <w:rPr>
          <w:rFonts w:cs="Times New Roman"/>
        </w:rPr>
        <w:t>30</w:t>
      </w:r>
      <w:r w:rsidR="00F83C1C">
        <w:rPr>
          <w:rFonts w:cs="Times New Roman"/>
        </w:rPr>
        <w:t>. ožujka 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630FA4">
        <w:t xml:space="preserve"> </w:t>
      </w:r>
      <w:r w:rsidR="00630FA4" w:rsidRPr="000829C3">
        <w:t>NILAN DIZAJN j.d.o.o. B</w:t>
      </w:r>
      <w:r w:rsidR="00630FA4">
        <w:t xml:space="preserve">orovljani 19/A, Borovljani, </w:t>
      </w:r>
      <w:r w:rsidR="00630FA4" w:rsidRPr="000829C3">
        <w:t>Koprivnički Bregi, OIB: 18493507804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630FA4">
        <w:t>762</w:t>
      </w:r>
      <w:r w:rsidR="001170B6">
        <w:t>/16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A61381" w:rsidP="005F7221" w:rsidR="00A61381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213CEE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A61381" w:rsidP="00EF04AA" w:rsidR="00A61381">
      <w:pPr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54CBD">
        <w:rPr>
          <w:rFonts w:cs="Times New Roman"/>
        </w:rPr>
        <w:t>30</w:t>
      </w:r>
      <w:r w:rsidR="00F83C1C">
        <w:rPr>
          <w:rFonts w:cs="Times New Roman"/>
        </w:rPr>
        <w:t>. ožujka 2017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657482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850" w:rsidP="00BA0147" w:rsidR="00391850">
      <w:r>
        <w:separator/>
      </w:r>
    </w:p>
  </w:endnote>
  <w:endnote w:id="0" w:type="continuationSeparator">
    <w:p w:rsidRDefault="00391850" w:rsidP="00BA0147" w:rsidR="00391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850" w:rsidP="00BA0147" w:rsidR="00391850">
      <w:r>
        <w:separator/>
      </w:r>
    </w:p>
  </w:footnote>
  <w:footnote w:id="0" w:type="continuationSeparator">
    <w:p w:rsidRDefault="00391850" w:rsidP="00BA0147" w:rsidR="003918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1381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630FA4">
      <w:t>762/16-13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B7607"/>
    <w:rsid w:val="000C472A"/>
    <w:rsid w:val="000D6933"/>
    <w:rsid w:val="000F0DE4"/>
    <w:rsid w:val="000F55DF"/>
    <w:rsid w:val="001170B6"/>
    <w:rsid w:val="001611DE"/>
    <w:rsid w:val="001D0412"/>
    <w:rsid w:val="001D2BCB"/>
    <w:rsid w:val="00213CEE"/>
    <w:rsid w:val="00217753"/>
    <w:rsid w:val="002341FF"/>
    <w:rsid w:val="0027697F"/>
    <w:rsid w:val="002A7120"/>
    <w:rsid w:val="002A7BAD"/>
    <w:rsid w:val="002D481B"/>
    <w:rsid w:val="002D4F2D"/>
    <w:rsid w:val="00317223"/>
    <w:rsid w:val="003538D1"/>
    <w:rsid w:val="00363E19"/>
    <w:rsid w:val="00391850"/>
    <w:rsid w:val="003A689F"/>
    <w:rsid w:val="003B3055"/>
    <w:rsid w:val="003F0BEA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30FA4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54CBD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61381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B7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6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6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6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6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B7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6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6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6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6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St-762/2016</izvorni_sadrzaj>
    <derivirana_varijabla naziv="DomainObject.Predmet.OznakaBroj_1">St-762/2016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NILAN DIZAJN j.d.o.o. za trgovinu i usluge</izvorni_sadrzaj>
    <derivirana_varijabla naziv="DomainObject.Predmet.ProtustrankaFormated_1">  NILAN DIZAJN j.d.o.o. za trgovinu i usluge</derivirana_varijabla>
  </DomainObject.Predmet.ProtustrankaFormated>
  <DomainObject.Predmet.ProtustrankaFormatedOIB>
    <izvorni_sadrzaj>  NILAN DIZAJN j.d.o.o. za trgovinu i usluge, OIB 18493507804</izvorni_sadrzaj>
    <derivirana_varijabla naziv="DomainObject.Predmet.ProtustrankaFormatedOIB_1">  NILAN DIZAJN j.d.o.o. za trgovinu i usluge, OIB 18493507804</derivirana_varijabla>
  </DomainObject.Predmet.ProtustrankaFormatedOIB>
  <DomainObject.Predmet.ProtustrankaFormatedWithAdress>
    <izvorni_sadrzaj> NILAN DIZAJN j.d.o.o. za trgovinu i usluge, Borovljani 19/A, 48000 Borovljani</izvorni_sadrzaj>
    <derivirana_varijabla naziv="DomainObject.Predmet.ProtustrankaFormatedWithAdress_1"> NILAN DIZAJN j.d.o.o. za trgovinu i usluge, Borovljani 19/A, 48000 Borovljani</derivirana_varijabla>
  </DomainObject.Predmet.ProtustrankaFormatedWithAdress>
  <DomainObject.Predmet.ProtustrankaFormatedWithAdressOIB>
    <izvorni_sadrzaj> NILAN DIZAJN j.d.o.o. za trgovinu i usluge, OIB 18493507804, Borovljani 19/A, 48000 Borovljani</izvorni_sadrzaj>
    <derivirana_varijabla naziv="DomainObject.Predmet.ProtustrankaFormatedWithAdressOIB_1"> NILAN DIZAJN j.d.o.o. za trgovinu i usluge, OIB 18493507804, Borovljani 19/A, 48000 Borovljani</derivirana_varijabla>
  </DomainObject.Predmet.ProtustrankaFormatedWithAdressOIB>
  <DomainObject.Predmet.ProtustrankaWithAdress>
    <izvorni_sadrzaj>NILAN DIZAJN j.d.o.o. za trgovinu i usluge Borovljani 19/A, 48000 Borovljani</izvorni_sadrzaj>
    <derivirana_varijabla naziv="DomainObject.Predmet.ProtustrankaWithAdress_1">NILAN DIZAJN j.d.o.o. za trgovinu i usluge Borovljani 19/A, 48000 Borovljani</derivirana_varijabla>
  </DomainObject.Predmet.ProtustrankaWithAdress>
  <DomainObject.Predmet.ProtustrankaWithAdressOIB>
    <izvorni_sadrzaj>NILAN DIZAJN j.d.o.o. za trgovinu i usluge, OIB 18493507804, Borovljani 19/A, 48000 Borovljani</izvorni_sadrzaj>
    <derivirana_varijabla naziv="DomainObject.Predmet.ProtustrankaWithAdressOIB_1">NILAN DIZAJN j.d.o.o. za trgovinu i usluge, OIB 18493507804, Borovljani 19/A, 48000 Borovljani</derivirana_varijabla>
  </DomainObject.Predmet.ProtustrankaWithAdressOIB>
  <DomainObject.Predmet.ProtustrankaNazivFormated>
    <izvorni_sadrzaj>NILAN DIZAJN j.d.o.o. za trgovinu i usluge</izvorni_sadrzaj>
    <derivirana_varijabla naziv="DomainObject.Predmet.ProtustrankaNazivFormated_1">NILAN DIZAJN j.d.o.o. za trgovinu i usluge</derivirana_varijabla>
  </DomainObject.Predmet.ProtustrankaNazivFormated>
  <DomainObject.Predmet.ProtustrankaNazivFormatedOIB>
    <izvorni_sadrzaj>NILAN DIZAJN j.d.o.o. za trgovinu i usluge, OIB 18493507804</izvorni_sadrzaj>
    <derivirana_varijabla naziv="DomainObject.Predmet.ProtustrankaNazivFormatedOIB_1">NILAN DIZAJN j.d.o.o. za trgovinu i usluge, OIB 18493507804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2135.11</izvorni_sadrzaj>
    <derivirana_varijabla naziv="DomainObject.Predmet.TrenutnaVrijednost_1">2135.11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NILAN DIZAJN j.d.o.o. za trgovinu i usluge</item>
    </izvorni_sadrzaj>
    <derivirana_varijabla naziv="DomainObject.Predmet.ProtuStrankaListFormated_1">
      <item>NILAN DIZAJN j.d.o.o. za trgovinu i usluge</item>
    </derivirana_varijabla>
  </DomainObject.Predmet.ProtuStrankaListFormated>
  <DomainObject.Predmet.ProtuStrankaListFormatedOIB>
    <izvorni_sadrzaj>
      <item>NILAN DIZAJN j.d.o.o. za trgovinu i usluge, OIB 18493507804</item>
    </izvorni_sadrzaj>
    <derivirana_varijabla naziv="DomainObject.Predmet.ProtuStrankaListFormatedOIB_1">
      <item>NILAN DIZAJN j.d.o.o. za trgovinu i usluge, OIB 18493507804</item>
    </derivirana_varijabla>
  </DomainObject.Predmet.ProtuStrankaListFormatedOIB>
  <DomainObject.Predmet.ProtuStrankaListFormatedWithAdress>
    <izvorni_sadrzaj>
      <item>NILAN DIZAJN j.d.o.o. za trgovinu i usluge, Borovljani 19/A, 48000 Borovljani</item>
    </izvorni_sadrzaj>
    <derivirana_varijabla naziv="DomainObject.Predmet.ProtuStrankaListFormatedWithAdress_1">
      <item>NILAN DIZAJN j.d.o.o. za trgovinu i usluge, Borovljani 19/A, 48000 Borovljani</item>
    </derivirana_varijabla>
  </DomainObject.Predmet.ProtuStrankaListFormatedWithAdress>
  <DomainObject.Predmet.ProtuStrankaListFormatedWithAdressOIB>
    <izvorni_sadrzaj>
      <item>NILAN DIZAJN j.d.o.o. za trgovinu i usluge, OIB 18493507804, Borovljani 19/A, 48000 Borovljani</item>
    </izvorni_sadrzaj>
    <derivirana_varijabla naziv="DomainObject.Predmet.ProtuStrankaListFormatedWithAdressOIB_1">
      <item>NILAN DIZAJN j.d.o.o. za trgovinu i usluge, OIB 18493507804, Borovljani 19/A, 48000 Borovljani</item>
    </derivirana_varijabla>
  </DomainObject.Predmet.ProtuStrankaListFormatedWithAdressOIB>
  <DomainObject.Predmet.ProtuStrankaListNazivFormated>
    <izvorni_sadrzaj>
      <item>NILAN DIZAJN j.d.o.o. za trgovinu i usluge</item>
    </izvorni_sadrzaj>
    <derivirana_varijabla naziv="DomainObject.Predmet.ProtuStrankaListNazivFormated_1">
      <item>NILAN DIZAJN j.d.o.o. za trgovinu i usluge</item>
    </derivirana_varijabla>
  </DomainObject.Predmet.ProtuStrankaListNazivFormated>
  <DomainObject.Predmet.ProtuStrankaListNazivFormatedOIB>
    <izvorni_sadrzaj>
      <item>NILAN DIZAJN j.d.o.o. za trgovinu i usluge, OIB 18493507804</item>
    </izvorni_sadrzaj>
    <derivirana_varijabla naziv="DomainObject.Predmet.ProtuStrankaListNazivFormatedOIB_1">
      <item>NILAN DIZAJN j.d.o.o. za trgovinu i usluge, OIB 18493507804</item>
    </derivirana_varijabla>
  </DomainObject.Predmet.ProtuStrankaListNazivFormatedOIB>
  <DomainObject.Predmet.OstaliListFormated>
    <izvorni_sadrzaj>
      <item>sudski registar</item>
      <item>DANIJEL BALAŠKO</item>
      <item>ŽDO VARAŽDIN, Građansko-upravni odjel</item>
    </izvorni_sadrzaj>
    <derivirana_varijabla naziv="DomainObject.Predmet.OstaliListFormated_1">
      <item>sudski registar</item>
      <item>DANIJEL BALAŠKO</item>
      <item>ŽDO VARAŽDIN, Građansko-upravni odjel</item>
    </derivirana_varijabla>
  </DomainObject.Predmet.OstaliListFormated>
  <DomainObject.Predmet.OstaliListFormatedOIB>
    <izvorni_sadrzaj>
      <item>sudski registar</item>
      <item>DANIJEL BALAŠKO, OIB 38562604008</item>
      <item>ŽDO VARAŽDIN, Građansko-upravni odjel</item>
    </izvorni_sadrzaj>
    <derivirana_varijabla naziv="DomainObject.Predmet.OstaliListFormatedOIB_1">
      <item>sudski registar</item>
      <item>DANIJEL BALAŠKO, OIB 38562604008</item>
      <item>ŽDO VARAŽDIN, Građansko-upravni odjel</item>
    </derivirana_varijabla>
  </DomainObject.Predmet.OstaliListFormatedOIB>
  <DomainObject.Predmet.OstaliListFormatedWithAdress>
    <izvorni_sadrzaj>
      <item>sudski registar</item>
      <item>DANIJEL BALAŠKO</item>
      <item>ŽDO VARAŽDIN, Građansko-upravni odjel</item>
    </izvorni_sadrzaj>
    <derivirana_varijabla naziv="DomainObject.Predmet.OstaliListFormatedWithAdress_1">
      <item>sudski registar</item>
      <item>DANIJEL BALAŠKO</item>
      <item>ŽDO VARAŽDIN, Građansko-upravni odjel</item>
    </derivirana_varijabla>
  </DomainObject.Predmet.OstaliListFormatedWithAdress>
  <DomainObject.Predmet.OstaliListFormatedWithAdressOIB>
    <izvorni_sadrzaj>
      <item>sudski registar</item>
      <item>DANIJEL BALAŠKO, OIB 38562604008</item>
      <item>ŽDO VARAŽDIN, Građansko-upravni odjel</item>
    </izvorni_sadrzaj>
    <derivirana_varijabla naziv="DomainObject.Predmet.OstaliListFormatedWithAdressOIB_1">
      <item>sudski registar</item>
      <item>DANIJEL BALAŠKO, OIB 38562604008</item>
      <item>ŽDO VARAŽDIN, Građansko-upravni odjel</item>
    </derivirana_varijabla>
  </DomainObject.Predmet.OstaliListFormatedWithAdressOIB>
  <DomainObject.Predmet.OstaliListNazivFormated>
    <izvorni_sadrzaj>
      <item>sudski registar</item>
      <item>DANIJEL BALAŠKO</item>
      <item>ŽDO VARAŽDIN, Građansko-upravni odjel</item>
    </izvorni_sadrzaj>
    <derivirana_varijabla naziv="DomainObject.Predmet.OstaliListNazivFormated_1">
      <item>sudski registar</item>
      <item>DANIJEL BALAŠKO</item>
      <item>ŽDO VARAŽDIN, Građansko-upravni odjel</item>
    </derivirana_varijabla>
  </DomainObject.Predmet.OstaliListNazivFormated>
  <DomainObject.Predmet.OstaliListNazivFormatedOIB>
    <izvorni_sadrzaj>
      <item>sudski registar</item>
      <item>DANIJEL BALAŠKO, OIB 38562604008</item>
      <item>ŽDO VARAŽDIN, Građansko-upravni odjel</item>
    </izvorni_sadrzaj>
    <derivirana_varijabla naziv="DomainObject.Predmet.OstaliListNazivFormatedOIB_1">
      <item>sudski registar</item>
      <item>DANIJEL BALAŠKO, OIB 38562604008</item>
      <item>ŽDO VARAŽDIN,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NILAN DIZAJN j.d.o.o. za trgovinu i usluge</izvorni_sadrzaj>
    <derivirana_varijabla naziv="DomainObject.Predmet.ProtustrankaIDrugi_1">NILAN DIZAJN j.d.o.o.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NILAN DIZAJN j.d.o.o. za trgovinu i usluge, OIB 18493507804, Borovljani 19/A, 48000 Borovljani</izvorni_sadrzaj>
    <derivirana_varijabla naziv="DomainObject.Predmet.ProtustrankaIDrugiAdressOIB_1">NILAN DIZAJN j.d.o.o. za trgovinu i usluge, OIB 18493507804, Borovljani 19/A, 48000 Borovljani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NILAN DIZAJN j.d.o.o. za trgovinu i usluge</item>
      <item>sudski registar</item>
      <item>DANIJEL BALAŠKO</item>
      <item>ŽDO VARAŽDIN, Građansko-upravni odjel</item>
    </izvorni_sadrzaj>
    <derivirana_varijabla naziv="DomainObject.Predmet.SudioniciListNaziv_1">
      <item>Financijska agencija</item>
      <item>NILAN DIZAJN j.d.o.o. za trgovinu i usluge</item>
      <item>sudski registar</item>
      <item>DANIJEL BALAŠKO</item>
      <item>ŽDO VARAŽDIN, Građansko-upravni odjel</item>
    </derivirana_varijabla>
  </DomainObject.Predmet.SudioniciListNaziv>
  <DomainObject.Predmet.SudioniciListAdressOIB>
    <izvorni_sadrzaj>
      <item>Financijska agencija, OIB 85821130368</item>
      <item>NILAN DIZAJN j.d.o.o. za trgovinu i usluge, OIB 18493507804, Borovljani 19/A,48000 Borovljani</item>
      <item>sudski registar</item>
      <item>DANIJEL BALAŠKO, OIB 38562604008</item>
      <item>ŽDO VARAŽDIN, Građansko-upravni odjel</item>
    </izvorni_sadrzaj>
    <derivirana_varijabla naziv="DomainObject.Predmet.SudioniciListAdressOIB_1">
      <item>Financijska agencija, OIB 85821130368</item>
      <item>NILAN DIZAJN j.d.o.o. za trgovinu i usluge, OIB 18493507804, Borovljani 19/A,48000 Borovljani</item>
      <item>sudski registar</item>
      <item>DANIJEL BALAŠKO, OIB 38562604008</item>
      <item>ŽDO VARAŽDIN,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18493507804</item>
      <item>, OIB null</item>
      <item>, OIB 38562604008</item>
      <item>, OIB null</item>
    </izvorni_sadrzaj>
    <derivirana_varijabla naziv="DomainObject.Predmet.SudioniciListNazivOIB_1">
      <item>, OIB 85821130368</item>
      <item>, OIB 18493507804</item>
      <item>, OIB null</item>
      <item>, OIB 38562604008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34B56F-7C56-458B-A65E-64C1A408C5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1454</properties:Characters>
  <properties:Lines>48</properties:Lines>
  <properties:Paragraphs>17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2017-03-30T07:46:00Z</cp:lastPrinted>
  <dcterms:modified xmlns:xsi="http://www.w3.org/2001/XMLSchema-instance" xsi:type="dcterms:W3CDTF">2017-03-30T07:48:00Z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