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f248" w14:paraId="329f248" w:rsidRDefault="00060B72" w:rsidP="00060B72" w:rsidR="00060B7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B72" w:rsidP="00060B72" w:rsidR="00060B7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60B72" w:rsidP="00060B72" w:rsidR="00060B7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60B72" w:rsidP="00060B72" w:rsidR="00060B7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60B72" w:rsidP="00060B72" w:rsidR="00060B72"/>
    <w:p w:rsidRDefault="00060B72" w:rsidP="00060B72" w:rsidR="00060B7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60B72" w:rsidP="00060B72" w:rsidR="00060B7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60B72" w:rsidP="00060B72" w:rsidR="00060B7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6395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RIBARSKA ZADRUGA ISTRARIBA, Pula, Tomasinijeva 2, OIB 44214984869, MBS 040213283, 3. prosinca 2015.</w:t>
      </w:r>
    </w:p>
    <w:p w:rsidRDefault="00060B72" w:rsidP="00060B72" w:rsidR="00060B7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60B72" w:rsidP="00060B72" w:rsidR="00060B7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B72" w:rsidP="00060B72" w:rsidR="00060B7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RIBARSKA ZADRUGA ISTRARIBA, Pula, Tomasinijeva 2, OIB 44214984869, MBS 040213283.</w:t>
      </w:r>
    </w:p>
    <w:p w:rsidRDefault="00060B72" w:rsidP="00060B72" w:rsidR="00060B7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60B72" w:rsidP="00060B72" w:rsidR="00060B7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RIBARSKA ZADRUGA ISTRARIBA,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2317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7.989,10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60B72" w:rsidP="00060B72" w:rsidR="00060B7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60B72" w:rsidP="00060B72" w:rsidR="00060B7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60B72" w:rsidP="00060B72" w:rsidR="00060B7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60B72" w:rsidP="00060B72" w:rsidR="00060B7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60B72" w:rsidP="00060B72" w:rsidR="00060B7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F3796">
        <w:rPr>
          <w:rFonts w:cs="Times New Roman" w:eastAsia="Times New Roman"/>
          <w:szCs w:val="24"/>
          <w:lang w:eastAsia="hr-HR"/>
        </w:rPr>
        <w:t>, v. r.</w:t>
      </w:r>
    </w:p>
    <w:p w:rsidRDefault="00060B72" w:rsidP="00060B72" w:rsidR="00060B7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60B72" w:rsidP="00060B72" w:rsidR="00060B7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60B72" w:rsidP="00060B72" w:rsidR="00060B7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60B72" w:rsidP="00060B72" w:rsidR="00060B7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60B72" w:rsidP="00060B72" w:rsidR="00060B7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60B72" w:rsidP="00060B72" w:rsidR="00060B7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E2FCE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B72" w:rsidP="00060B72" w:rsidR="00060B72">
      <w:r>
        <w:separator/>
      </w:r>
    </w:p>
  </w:endnote>
  <w:endnote w:id="0" w:type="continuationSeparator">
    <w:p w:rsidRDefault="00060B72" w:rsidP="00060B72" w:rsidR="00060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B72" w:rsidP="00060B72" w:rsidR="00060B72">
      <w:r>
        <w:separator/>
      </w:r>
    </w:p>
  </w:footnote>
  <w:footnote w:id="0" w:type="continuationSeparator">
    <w:p w:rsidRDefault="00060B72" w:rsidP="00060B72" w:rsidR="00060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B72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E2FCE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515/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B72" w:rsidP="00537044" w:rsidR="00537044">
    <w:pPr>
      <w:pStyle w:val="Zaglavlje"/>
      <w:jc w:val="right"/>
    </w:pPr>
    <w:r>
      <w:t>11 St-515/2015-3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411"/>
    <w:rsid w:val="00060B72"/>
    <w:rsid w:val="001F7411"/>
    <w:rsid w:val="007A5C5B"/>
    <w:rsid w:val="00C9611B"/>
    <w:rsid w:val="00CF3796"/>
    <w:rsid w:val="00FE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B7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B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0B7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B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B7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0B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B7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2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F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FC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F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F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B7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B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0B7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B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B7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0B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B7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2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F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FC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F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F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ISTRARIBA, PULA</izvorni_sadrzaj>
    <derivirana_varijabla naziv="DomainObject.Predmet.ProtustrankaFormated_1">  RIBARSKA ZADRUGA ISTRARIBA, PULA</derivirana_varijabla>
  </DomainObject.Predmet.ProtustrankaFormated>
  <DomainObject.Predmet.ProtustrankaFormatedOIB>
    <izvorni_sadrzaj>  RIBARSKA ZADRUGA ISTRARIBA, PULA, OIB 44214984869</izvorni_sadrzaj>
    <derivirana_varijabla naziv="DomainObject.Predmet.ProtustrankaFormatedOIB_1">  RIBARSKA ZADRUGA ISTRARIBA, PULA, OIB 44214984869</derivirana_varijabla>
  </DomainObject.Predmet.ProtustrankaFormatedOIB>
  <DomainObject.Predmet.ProtustrankaFormatedWithAdress>
    <izvorni_sadrzaj> RIBARSKA ZADRUGA ISTRARIBA, PULA, Tomasinijeva 2, 52100 Pula</izvorni_sadrzaj>
    <derivirana_varijabla naziv="DomainObject.Predmet.ProtustrankaFormatedWithAdress_1"> RIBARSKA ZADRUGA ISTRARIBA, PULA, Tomasinijeva 2, 52100 Pula</derivirana_varijabla>
  </DomainObject.Predmet.ProtustrankaFormatedWithAdress>
  <DomainObject.Predmet.ProtustrankaFormatedWithAdressOIB>
    <izvorni_sadrzaj> RIBARSKA ZADRUGA ISTRARIBA, PULA, OIB 44214984869, Tomasinijeva 2, 52100 Pula</izvorni_sadrzaj>
    <derivirana_varijabla naziv="DomainObject.Predmet.ProtustrankaFormatedWithAdressOIB_1"> RIBARSKA ZADRUGA ISTRARIBA, PULA, OIB 44214984869, Tomasinijeva 2, 52100 Pula</derivirana_varijabla>
  </DomainObject.Predmet.ProtustrankaFormatedWithAdressOIB>
  <DomainObject.Predmet.ProtustrankaWithAdress>
    <izvorni_sadrzaj>RIBARSKA ZADRUGA ISTRARIBA, PULA Tomasinijeva 2, 52100 Pula</izvorni_sadrzaj>
    <derivirana_varijabla naziv="DomainObject.Predmet.ProtustrankaWithAdress_1">RIBARSKA ZADRUGA ISTRARIBA, PULA Tomasinijeva 2, 52100 Pula</derivirana_varijabla>
  </DomainObject.Predmet.ProtustrankaWithAdress>
  <DomainObject.Predmet.ProtustrankaWithAdressOIB>
    <izvorni_sadrzaj>RIBARSKA ZADRUGA ISTRARIBA, PULA, OIB 44214984869, Tomasinijeva 2, 52100 Pula</izvorni_sadrzaj>
    <derivirana_varijabla naziv="DomainObject.Predmet.ProtustrankaWithAdressOIB_1">RIBARSKA ZADRUGA ISTRARIBA, PULA, OIB 44214984869, Tomasinijeva 2, 52100 Pula</derivirana_varijabla>
  </DomainObject.Predmet.ProtustrankaWithAdressOIB>
  <DomainObject.Predmet.ProtustrankaNazivFormated>
    <izvorni_sadrzaj>RIBARSKA ZADRUGA ISTRARIBA, PULA</izvorni_sadrzaj>
    <derivirana_varijabla naziv="DomainObject.Predmet.ProtustrankaNazivFormated_1">RIBARSKA ZADRUGA ISTRARIBA, PULA</derivirana_varijabla>
  </DomainObject.Predmet.ProtustrankaNazivFormated>
  <DomainObject.Predmet.ProtustrankaNazivFormatedOIB>
    <izvorni_sadrzaj>RIBARSKA ZADRUGA ISTRARIBA, PULA, OIB 44214984869</izvorni_sadrzaj>
    <derivirana_varijabla naziv="DomainObject.Predmet.ProtustrankaNazivFormatedOIB_1">RIBARSKA ZADRUGA ISTRARIBA, PULA, OIB 44214984869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7989.10</izvorni_sadrzaj>
    <derivirana_varijabla naziv="DomainObject.Predmet.TrenutnaVrijednost_1">7989.10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ISTRARIBA, PULA</item>
    </izvorni_sadrzaj>
    <derivirana_varijabla naziv="DomainObject.Predmet.ProtuStrankaListFormated_1">
      <item>RIBARSKA ZADRUGA ISTRARIBA, PULA</item>
    </derivirana_varijabla>
  </DomainObject.Predmet.ProtuStrankaListFormated>
  <DomainObject.Predmet.ProtuStrankaListFormatedOIB>
    <izvorni_sadrzaj>
      <item>RIBARSKA ZADRUGA ISTRARIBA, PULA, OIB 44214984869</item>
    </izvorni_sadrzaj>
    <derivirana_varijabla naziv="DomainObject.Predmet.ProtuStrankaListFormatedOIB_1">
      <item>RIBARSKA ZADRUGA ISTRARIBA, PULA, OIB 44214984869</item>
    </derivirana_varijabla>
  </DomainObject.Predmet.ProtuStrankaListFormatedOIB>
  <DomainObject.Predmet.ProtuStrankaListFormatedWithAdress>
    <izvorni_sadrzaj>
      <item>RIBARSKA ZADRUGA ISTRARIBA, PULA, Tomasinijeva 2, 52100 Pula</item>
    </izvorni_sadrzaj>
    <derivirana_varijabla naziv="DomainObject.Predmet.ProtuStrankaListFormatedWithAdress_1">
      <item>RIBARSKA ZADRUGA ISTRARIBA, PULA, Tomasinijeva 2, 52100 Pula</item>
    </derivirana_varijabla>
  </DomainObject.Predmet.ProtuStrankaListFormatedWithAdress>
  <DomainObject.Predmet.ProtuStrankaListFormatedWithAdressOIB>
    <izvorni_sadrzaj>
      <item>RIBARSKA ZADRUGA ISTRARIBA, PULA, OIB 44214984869, Tomasinijeva 2, 52100 Pula</item>
    </izvorni_sadrzaj>
    <derivirana_varijabla naziv="DomainObject.Predmet.ProtuStrankaListFormatedWithAdressOIB_1">
      <item>RIBARSKA ZADRUGA ISTRARIBA, PULA, OIB 44214984869, Tomasinijeva 2, 52100 Pula</item>
    </derivirana_varijabla>
  </DomainObject.Predmet.ProtuStrankaListFormatedWithAdressOIB>
  <DomainObject.Predmet.ProtuStrankaListNazivFormated>
    <izvorni_sadrzaj>
      <item>RIBARSKA ZADRUGA ISTRARIBA, PULA</item>
    </izvorni_sadrzaj>
    <derivirana_varijabla naziv="DomainObject.Predmet.ProtuStrankaListNazivFormated_1">
      <item>RIBARSKA ZADRUGA ISTRARIBA, PULA</item>
    </derivirana_varijabla>
  </DomainObject.Predmet.ProtuStrankaListNazivFormated>
  <DomainObject.Predmet.ProtuStrankaListNazivFormatedOIB>
    <izvorni_sadrzaj>
      <item>RIBARSKA ZADRUGA ISTRARIBA, PULA, OIB 44214984869</item>
    </izvorni_sadrzaj>
    <derivirana_varijabla naziv="DomainObject.Predmet.ProtuStrankaListNazivFormatedOIB_1">
      <item>RIBARSKA ZADRUGA ISTRARIBA, PULA, OIB 44214984869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ISTRARIBA, PULA</izvorni_sadrzaj>
    <derivirana_varijabla naziv="DomainObject.Predmet.ProtustrankaIDrugi_1">RIBARSKA ZADRUGA ISTRARIBA,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RIBARSKA ZADRUGA ISTRARIBA, PULA, OIB 44214984869, Tomasinijeva 2, 52100 Pula</izvorni_sadrzaj>
    <derivirana_varijabla naziv="DomainObject.Predmet.ProtustrankaIDrugiAdressOIB_1">RIBARSKA ZADRUGA ISTRARIBA, PULA, OIB 44214984869, Tomasinijeva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RIBARSKA ZADRUGA ISTRARIBA, PULA</item>
    </izvorni_sadrzaj>
    <derivirana_varijabla naziv="DomainObject.Predmet.SudioniciListNaziv_1">
      <item>FINANCIJSKA AGENCIJA, RC RIJEKA, PODRUŽNICA PULA, PULA</item>
      <item>RIBARSKA ZADRUGA ISTRARIBA,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RIBARSKA ZADRUGA ISTRARIBA, PULA, OIB 44214984869, Tomasinijeva 2,52100 Pula</item>
    </izvorni_sadrzaj>
    <derivirana_varijabla naziv="DomainObject.Predmet.SudioniciListAdressOIB_1">
      <item>FINANCIJSKA AGENCIJA, RC RIJEKA, PODRUŽNICA PULA, PULA, OIB 85821130368, Ulica grada Vukovara 70,Zagreb</item>
      <item>RIBARSKA ZADRUGA ISTRARIBA, PULA, OIB 44214984869, Tomasinijeva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44214984869</item>
    </izvorni_sadrzaj>
    <derivirana_varijabla naziv="DomainObject.Predmet.SudioniciListNazivOIB_1">
      <item>, OIB 85821130368</item>
      <item>, OIB 44214984869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2030</properties:Characters>
  <properties:Lines>50</properties:Lines>
  <properties:Paragraphs>20</properties:Paragraphs>
  <properties:TotalTime>5</properties:TotalTime>
  <properties:ScaleCrop>false</properties:ScaleCrop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2015-12-03T13:04:00Z</dcterms:created>
  <dc:creator>Mihaela Kaligari</dc:creator>
  <dc:description/>
  <cp:keywords/>
  <cp:lastModifiedBy>Ana Jeromela</cp:lastModifiedBy>
  <cp:lastPrinted>2015-12-16T09:20:00Z</cp:lastPrinted>
  <dcterms:modified xmlns:xsi="http://www.w3.org/2001/XMLSchema-instance" xsi:type="dcterms:W3CDTF">2015-12-16T09:20:00Z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