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cf12" w14:paraId="07fcf12" w:rsidRDefault="00AE649C" w:rsidP="00FA5B5E" w:rsidR="00AE649C" w:rsidRPr="00B76F3C">
      <w:pPr>
        <w:pStyle w:val="Naslov3"/>
        <w15:collapsed w:val="false"/>
      </w:pPr>
    </w:p>
    <w:p w:rsidRDefault="00B466A5" w:rsidP="00B466A5" w:rsidR="00B466A5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St-252/2015-3.</w:t>
      </w:r>
    </w:p>
    <w:p w:rsidRDefault="00B466A5" w:rsidP="00B466A5" w:rsidR="00B466A5">
      <w:pPr>
        <w:jc w:val="both"/>
        <w:rPr>
          <w:rFonts w:cs="Arial" w:hAnsi="Arial" w:ascii="Arial"/>
        </w:rPr>
      </w:pPr>
    </w:p>
    <w:p w:rsidRDefault="00B466A5" w:rsidP="00B466A5" w:rsidR="00B466A5">
      <w:pPr>
        <w:jc w:val="both"/>
        <w:rPr>
          <w:rFonts w:cs="Arial" w:hAnsi="Arial" w:ascii="Arial"/>
          <w:b/>
        </w:rPr>
      </w:pPr>
    </w:p>
    <w:p w:rsidRDefault="00B466A5" w:rsidP="00B466A5" w:rsidR="00B466A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B466A5" w:rsidP="00B466A5" w:rsidR="00B466A5">
      <w:pPr>
        <w:jc w:val="center"/>
        <w:rPr>
          <w:rFonts w:cs="Arial" w:hAnsi="Arial" w:ascii="Arial"/>
          <w:b/>
        </w:rPr>
      </w:pPr>
    </w:p>
    <w:p w:rsidRDefault="00B466A5" w:rsidP="00B466A5" w:rsidR="00B466A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B466A5" w:rsidP="00B466A5" w:rsidR="00B466A5">
      <w:pPr>
        <w:jc w:val="both"/>
        <w:rPr>
          <w:rFonts w:cs="Arial" w:hAnsi="Arial" w:ascii="Arial"/>
        </w:rPr>
      </w:pP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ŠPORTSKO-REKREATIVNI KLUB "GLADIJATOR" GAREŠNICA iz Garešnice, Petra Svačića 0, OIB 45624887646, dana 18. srpnja 2016. godine  </w:t>
      </w:r>
    </w:p>
    <w:p w:rsidRDefault="00B466A5" w:rsidP="00B466A5" w:rsidR="00B466A5">
      <w:pPr>
        <w:jc w:val="both"/>
        <w:rPr>
          <w:rFonts w:cs="Arial" w:hAnsi="Arial" w:ascii="Arial"/>
        </w:rPr>
      </w:pPr>
    </w:p>
    <w:p w:rsidRDefault="00B466A5" w:rsidP="00B466A5" w:rsidR="00B466A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ŠPORTSKO-REKREATIVNI KLUB "GLADIJATOR" GAREŠNICA iz Garešnice, Petra Svačića 0, OIB 45624887646.</w:t>
      </w: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 </w:t>
      </w: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ŠPORTSKO-REKREATIVNI KLUB "GLADIJATOR" GAREŠNICA iz Garešnice, Petra Svačića 0, OIB 45624887646.</w:t>
      </w:r>
    </w:p>
    <w:p w:rsidRDefault="00B466A5" w:rsidP="00B466A5" w:rsidR="00B466A5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srpnja 2016. u 13,00 sati, k</w:t>
      </w:r>
      <w:r>
        <w:rPr>
          <w:rFonts w:cs="Arial" w:hAnsi="Arial" w:ascii="Arial"/>
        </w:rPr>
        <w:t>ada je ovo rješenje objavljeno na e-oglasnoj ploči ovoga suda.</w:t>
      </w:r>
    </w:p>
    <w:p w:rsidRDefault="00B466A5" w:rsidP="00B466A5" w:rsidR="00B466A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B466A5" w:rsidP="00B466A5" w:rsidR="00B466A5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 pri Uredu državne uprave u Bjelovaru.</w:t>
      </w:r>
    </w:p>
    <w:p w:rsidRDefault="00B466A5" w:rsidP="00B466A5" w:rsidR="00B466A5">
      <w:pPr>
        <w:jc w:val="center"/>
        <w:rPr>
          <w:rFonts w:cs="Arial" w:hAnsi="Arial" w:ascii="Arial"/>
          <w:b/>
        </w:rPr>
      </w:pPr>
    </w:p>
    <w:p w:rsidRDefault="00B466A5" w:rsidP="00B466A5" w:rsidR="00B466A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B466A5" w:rsidP="00B466A5" w:rsidR="00B466A5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St-252/2015-2.,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466A5" w:rsidP="00B466A5" w:rsidR="00B466A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466A5" w:rsidP="00B466A5" w:rsidR="00B466A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 pri Uredu državne uprave u Bjelovaru, sud je odlučio sukladno čl. 131., 132. i 286. SZ-a. </w:t>
      </w:r>
    </w:p>
    <w:p w:rsidRDefault="00B466A5" w:rsidP="00B466A5" w:rsidR="00B466A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srpnja 2016. godine</w:t>
      </w:r>
    </w:p>
    <w:p w:rsidRDefault="00B466A5" w:rsidP="00B466A5" w:rsidR="00B466A5">
      <w:pPr>
        <w:rPr>
          <w:rFonts w:cs="Arial" w:hAnsi="Arial" w:ascii="Arial"/>
          <w:b/>
        </w:rPr>
      </w:pPr>
    </w:p>
    <w:p w:rsidRDefault="00B466A5" w:rsidP="00B466A5" w:rsidR="00B466A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B466A5" w:rsidP="00B466A5" w:rsidR="00B466A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B466A5" w:rsidP="00B466A5" w:rsidR="00B466A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466A5" w:rsidP="00B466A5" w:rsidR="00B466A5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B466A5" w:rsidP="00B466A5" w:rsidR="00B466A5">
      <w:pPr>
        <w:jc w:val="both"/>
        <w:rPr>
          <w:rFonts w:cs="Arial" w:hAnsi="Arial" w:ascii="Arial"/>
        </w:rPr>
      </w:pPr>
    </w:p>
    <w:p w:rsidRDefault="00B466A5" w:rsidP="00B466A5" w:rsidR="00B466A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pošte nakon pravomoćnosti 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Uredu državne uprave u Bjelovaru - nakon pravomoćnosti rješenja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B466A5" w:rsidP="00B466A5" w:rsidR="00B466A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18.07.2016.g.</w:t>
      </w:r>
    </w:p>
    <w:p w:rsidRDefault="00B466A5" w:rsidP="00B466A5" w:rsidR="00B466A5">
      <w:pPr>
        <w:rPr>
          <w:rFonts w:cs="Arial" w:hAnsi="Arial" w:ascii="Arial"/>
        </w:rPr>
      </w:pPr>
    </w:p>
    <w:p w:rsidRDefault="00B466A5" w:rsidP="00B466A5" w:rsidR="00B466A5">
      <w:pPr>
        <w:jc w:val="both"/>
        <w:rPr>
          <w:rFonts w:cs="Arial" w:hAnsi="Arial" w:ascii="Arial"/>
        </w:rPr>
      </w:pPr>
    </w:p>
    <w:p w:rsidRDefault="00B466A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6A5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2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St-252/2015-3</izvorni_sadrzaj>
    <derivirana_varijabla naziv="DomainObject.Oznaka_1">St-252/2015-3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Športsko-rekreativni klub "Gladiator" Garešnica, Garešnica</izvorni_sadrzaj>
    <derivirana_varijabla naziv="DomainObject.Predmet.ProtustrankaFormated_1">  Športsko-rekreativni klub "Gladiator" Garešnica, Garešnica</derivirana_varijabla>
  </DomainObject.Predmet.ProtustrankaFormated>
  <DomainObject.Predmet.ProtustrankaFormatedOIB>
    <izvorni_sadrzaj>  Športsko-rekreativni klub "Gladiator" Garešnica, Garešnica, OIB 45624887646</izvorni_sadrzaj>
    <derivirana_varijabla naziv="DomainObject.Predmet.ProtustrankaFormatedOIB_1">  Športsko-rekreativni klub "Gladiator" Garešnica, Garešnica, OIB 45624887646</derivirana_varijabla>
  </DomainObject.Predmet.ProtustrankaFormatedOIB>
  <DomainObject.Predmet.ProtustrankaFormatedWithAdress>
    <izvorni_sadrzaj> Športsko-rekreativni klub "Gladiator" Garešnica, Garešnica, Petra Svačića 0, 43280 Garešnica</izvorni_sadrzaj>
    <derivirana_varijabla naziv="DomainObject.Predmet.ProtustrankaFormatedWithAdress_1"> Športsko-rekreativni klub "Gladiator" Garešnica, Garešnica, Petra Svačića 0, 43280 Garešnica</derivirana_varijabla>
  </DomainObject.Predmet.ProtustrankaFormatedWithAdress>
  <DomainObject.Predmet.ProtustrankaFormatedWithAdressOIB>
    <izvorni_sadrzaj> Športsko-rekreativni klub "Gladiator" Garešnica, Garešnica, OIB 45624887646, Petra Svačića 0, 43280 Garešnica</izvorni_sadrzaj>
    <derivirana_varijabla naziv="DomainObject.Predmet.ProtustrankaFormatedWithAdressOIB_1"> Športsko-rekreativni klub "Gladiator" Garešnica, Garešnica, OIB 45624887646, Petra Svačića 0, 43280 Garešnica</derivirana_varijabla>
  </DomainObject.Predmet.ProtustrankaFormatedWithAdressOIB>
  <DomainObject.Predmet.ProtustrankaWithAdress>
    <izvorni_sadrzaj>Športsko-rekreativni klub "Gladiator" Garešnica, Garešnica Petra Svačića 0, 43280 Garešnica</izvorni_sadrzaj>
    <derivirana_varijabla naziv="DomainObject.Predmet.ProtustrankaWithAdress_1">Športsko-rekreativni klub "Gladiator" Garešnica, Garešnica Petra Svačića 0, 43280 Garešnica</derivirana_varijabla>
  </DomainObject.Predmet.ProtustrankaWithAdress>
  <DomainObject.Predmet.ProtustrankaWithAdressOIB>
    <izvorni_sadrzaj>Športsko-rekreativni klub "Gladiator" Garešnica, Garešnica, OIB 45624887646, Petra Svačića 0, 43280 Garešnica</izvorni_sadrzaj>
    <derivirana_varijabla naziv="DomainObject.Predmet.ProtustrankaWithAdressOIB_1">Športsko-rekreativni klub "Gladiator" Garešnica, Garešnica, OIB 45624887646, Petra Svačića 0, 43280 Garešnica</derivirana_varijabla>
  </DomainObject.Predmet.ProtustrankaWithAdressOIB>
  <DomainObject.Predmet.ProtustrankaNazivFormated>
    <izvorni_sadrzaj>Športsko-rekreativni klub "Gladiator" Garešnica, Garešnica</izvorni_sadrzaj>
    <derivirana_varijabla naziv="DomainObject.Predmet.ProtustrankaNazivFormated_1">Športsko-rekreativni klub "Gladiator" Garešnica, Garešnica</derivirana_varijabla>
  </DomainObject.Predmet.ProtustrankaNazivFormated>
  <DomainObject.Predmet.ProtustrankaNazivFormatedOIB>
    <izvorni_sadrzaj>Športsko-rekreativni klub "Gladiator" Garešnica, Garešnica, OIB 45624887646</izvorni_sadrzaj>
    <derivirana_varijabla naziv="DomainObject.Predmet.ProtustrankaNazivFormatedOIB_1">Športsko-rekreativni klub "Gladiator" Garešnica, Garešnica, OIB 45624887646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Športsko-rekreativni klub "Gladiator" Garešnica, Garešnica</item>
    </izvorni_sadrzaj>
    <derivirana_varijabla naziv="DomainObject.Predmet.ProtuStrankaListFormated_1">
      <item>Športsko-rekreativni klub "Gladiator" Garešnica, Garešnica</item>
    </derivirana_varijabla>
  </DomainObject.Predmet.ProtuStrankaListFormated>
  <DomainObject.Predmet.ProtuStrankaListFormatedOIB>
    <izvorni_sadrzaj>
      <item>Športsko-rekreativni klub "Gladiator" Garešnica, Garešnica, OIB 45624887646</item>
    </izvorni_sadrzaj>
    <derivirana_varijabla naziv="DomainObject.Predmet.ProtuStrankaListFormatedOIB_1">
      <item>Športsko-rekreativni klub "Gladiator" Garešnica, Garešnica, OIB 45624887646</item>
    </derivirana_varijabla>
  </DomainObject.Predmet.ProtuStrankaListFormatedOIB>
  <DomainObject.Predmet.ProtuStrankaListFormatedWithAdress>
    <izvorni_sadrzaj>
      <item>Športsko-rekreativni klub "Gladiator" Garešnica, Garešnica, Petra Svačića 0, 43280 Garešnica</item>
    </izvorni_sadrzaj>
    <derivirana_varijabla naziv="DomainObject.Predmet.ProtuStrankaListFormatedWithAdress_1">
      <item>Športsko-rekreativni klub "Gladiator" Garešnica, Garešnica, Petra Svačića 0, 43280 Garešnica</item>
    </derivirana_varijabla>
  </DomainObject.Predmet.ProtuStrankaListFormatedWithAdress>
  <DomainObject.Predmet.ProtuStrankaListFormatedWithAdressOIB>
    <izvorni_sadrzaj>
      <item>Športsko-rekreativni klub "Gladiator" Garešnica, Garešnica, OIB 45624887646, Petra Svačića 0, 43280 Garešnica</item>
    </izvorni_sadrzaj>
    <derivirana_varijabla naziv="DomainObject.Predmet.ProtuStrankaListFormatedWithAdressOIB_1">
      <item>Športsko-rekreativni klub "Gladiator" Garešnica, Garešnica, OIB 45624887646, Petra Svačića 0, 43280 Garešnica</item>
    </derivirana_varijabla>
  </DomainObject.Predmet.ProtuStrankaListFormatedWithAdressOIB>
  <DomainObject.Predmet.ProtuStrankaListNazivFormated>
    <izvorni_sadrzaj>
      <item>Športsko-rekreativni klub "Gladiator" Garešnica, Garešnica</item>
    </izvorni_sadrzaj>
    <derivirana_varijabla naziv="DomainObject.Predmet.ProtuStrankaListNazivFormated_1">
      <item>Športsko-rekreativni klub "Gladiator" Garešnica, Garešnica</item>
    </derivirana_varijabla>
  </DomainObject.Predmet.ProtuStrankaListNazivFormated>
  <DomainObject.Predmet.ProtuStrankaListNazivFormatedOIB>
    <izvorni_sadrzaj>
      <item>Športsko-rekreativni klub "Gladiator" Garešnica, Garešnica, OIB 45624887646</item>
    </izvorni_sadrzaj>
    <derivirana_varijabla naziv="DomainObject.Predmet.ProtuStrankaListNazivFormatedOIB_1">
      <item>Športsko-rekreativni klub "Gladiator" Garešnica, Garešnica, OIB 45624887646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St-252/2015-3</izvorni_sadrzaj>
    <derivirana_varijabla naziv="DomainObject.PoslovniBrojDokumenta_1">St-252/2015-3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Športsko-rekreativni klub "Gladiator" Garešnica, Garešnica</izvorni_sadrzaj>
    <derivirana_varijabla naziv="DomainObject.Predmet.ProtustrankaIDrugi_1">Športsko-rekreativni klub "Gladiator" Garešnica,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Športsko-rekreativni klub "Gladiator" Garešnica, Garešnica, OIB 45624887646, Petra Svačića 0, 43280 Garešnica</izvorni_sadrzaj>
    <derivirana_varijabla naziv="DomainObject.Predmet.ProtustrankaIDrugiAdressOIB_1">Športsko-rekreativni klub "Gladiator" Garešnica, Garešnica, OIB 45624887646, Petra Svačića 0,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Športsko-rekreativni klub "Gladiator" Garešnica, Garešnica</item>
    </izvorni_sadrzaj>
    <derivirana_varijabla naziv="DomainObject.Predmet.SudioniciListNaziv_1">
      <item>FINA, RC ZAGREB, Podružnica Bjelovar</item>
      <item>Športsko-rekreativni klub "Gladiator" Garešnica, Garešnica</item>
    </derivirana_varijabla>
  </DomainObject.Predmet.SudioniciListNaziv>
  <DomainObject.Predmet.SudioniciListAdressOIB>
    <izvorni_sadrzaj>
      <item>FINA, RC ZAGREB, Podružnica Bjelovar, OIB 85821130368, F. Supila 4,43000 Bjelovar</item>
      <item>Športsko-rekreativni klub "Gladiator" Garešnica, Garešnica, OIB 45624887646, Petra Svačića 0,43280 Garešnica</item>
    </izvorni_sadrzaj>
    <derivirana_varijabla naziv="DomainObject.Predmet.SudioniciListAdressOIB_1">
      <item>FINA, RC ZAGREB, Podružnica Bjelovar, OIB 85821130368, F. Supila 4,43000 Bjelovar</item>
      <item>Športsko-rekreativni klub "Gladiator" Garešnica, Garešnica, OIB 45624887646, Petra Svačića 0,43280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F9B2C7-400F-491D-85A9-78C4BCF34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3805</properties:Characters>
  <properties:Lines>97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2016-07-18T10:30:00Z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