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1fd4" w14:paraId="1641fd4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A35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82A35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EKOZONA jednostavno društvo s ograničenom odgovornošću za poljoprivredu, proizvodnju, trgovinu i usluge</izvorni_sadrzaj>
    <derivirana_varijabla naziv="DomainObject.Predmet.ProtustrankaFormated_1">  EKOZONA jednostavno društvo s ograničenom odgovornošću za poljoprivredu, proizvodnju, trgovinu i usluge</derivirana_varijabla>
  </DomainObject.Predmet.ProtustrankaFormated>
  <DomainObject.Predmet.ProtustrankaFormatedOIB>
    <izvorni_sadrzaj>  EKOZONA jednostavno društvo s ograničenom odgovornošću za poljoprivredu, proizvodnju, trgovinu i usluge, OIB 06157158568</izvorni_sadrzaj>
    <derivirana_varijabla naziv="DomainObject.Predmet.ProtustrankaFormatedOIB_1">  EKOZONA jednostavno društvo s ograničenom odgovornošću za poljoprivredu, proizvodnju, trgovinu i usluge, OIB 06157158568</derivirana_varijabla>
  </DomainObject.Predmet.ProtustrankaFormatedOIB>
  <DomainObject.Predmet.ProtustrankaFormatedWithAdress>
    <izvorni_sadrzaj> EKOZONA jednostavno društvo s ograničenom odgovornošću za poljoprivredu, proizvodnju, trgovinu i usluge, Vladimira Nazora 29, 40000 Lopatinec</izvorni_sadrzaj>
    <derivirana_varijabla naziv="DomainObject.Predmet.ProtustrankaFormatedWithAdress_1"> EKOZONA jednostavno društvo s ograničenom odgovornošću za poljoprivredu, proizvodnju, trgovinu i usluge, Vladimira Nazora 29, 40000 Lopatinec</derivirana_varijabla>
  </DomainObject.Predmet.ProtustrankaFormatedWithAdress>
  <DomainObject.Predmet.ProtustrankaFormatedWithAdressOIB>
    <izvorni_sadrzaj> EKOZONA jednostavno društvo s ograničenom odgovornošću za poljoprivredu, proizvodnju, trgovinu i usluge, OIB 06157158568, Vladimira Nazora 29, 40000 Lopatinec</izvorni_sadrzaj>
    <derivirana_varijabla naziv="DomainObject.Predmet.ProtustrankaFormatedWithAdressOIB_1"> EKOZONA jednostavno društvo s ograničenom odgovornošću za poljoprivredu, proizvodnju, trgovinu i usluge, OIB 06157158568, Vladimira Nazora 29, 40000 Lopatinec</derivirana_varijabla>
  </DomainObject.Predmet.ProtustrankaFormatedWithAdressOIB>
  <DomainObject.Predmet.ProtustrankaWithAdress>
    <izvorni_sadrzaj>EKOZONA jednostavno društvo s ograničenom odgovornošću za poljoprivredu, proizvodnju, trgovinu i usluge Vladimira Nazora 29, 40000 Lopatinec</izvorni_sadrzaj>
    <derivirana_varijabla naziv="DomainObject.Predmet.ProtustrankaWithAdress_1">EKOZONA jednostavno društvo s ograničenom odgovornošću za poljoprivredu, proizvodnju, trgovinu i usluge Vladimira Nazora 29, 40000 Lopatinec</derivirana_varijabla>
  </DomainObject.Predmet.ProtustrankaWithAdress>
  <DomainObject.Predmet.ProtustrankaWithAdressOIB>
    <izvorni_sadrzaj>EKOZONA jednostavno društvo s ograničenom odgovornošću za poljoprivredu, proizvodnju, trgovinu i usluge, OIB 06157158568, Vladimira Nazora 29, 40000 Lopatinec</izvorni_sadrzaj>
    <derivirana_varijabla naziv="DomainObject.Predmet.ProtustrankaWithAdressOIB_1">EKOZONA jednostavno društvo s ograničenom odgovornošću za poljoprivredu, proizvodnju, trgovinu i usluge, OIB 06157158568, Vladimira Nazora 29, 40000 Lopatinec</derivirana_varijabla>
  </DomainObject.Predmet.ProtustrankaWithAdressOIB>
  <DomainObject.Predmet.ProtustrankaNazivFormated>
    <izvorni_sadrzaj>EKOZONA jednostavno društvo s ograničenom odgovornošću za poljoprivredu, proizvodnju, trgovinu i usluge</izvorni_sadrzaj>
    <derivirana_varijabla naziv="DomainObject.Predmet.ProtustrankaNazivFormated_1">EKOZONA jednostavno društvo s ograničenom odgovornošću za poljoprivredu, proizvodnju, trgovinu i usluge</derivirana_varijabla>
  </DomainObject.Predmet.ProtustrankaNazivFormated>
  <DomainObject.Predmet.ProtustrankaNazivFormatedOIB>
    <izvorni_sadrzaj>EKOZONA jednostavno društvo s ograničenom odgovornošću za poljoprivredu, proizvodnju, trgovinu i usluge, OIB 06157158568</izvorni_sadrzaj>
    <derivirana_varijabla naziv="DomainObject.Predmet.ProtustrankaNazivFormatedOIB_1">EKOZONA jednostavno društvo s ograničenom odgovornošću za poljoprivredu, proizvodnju, trgovinu i usluge, OIB 06157158568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15730.24</izvorni_sadrzaj>
    <derivirana_varijabla naziv="DomainObject.Predmet.TrenutnaVrijednost_1">15730.24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EKOZONA jednostavno društvo s ograničenom odgovornošću za poljoprivredu, proizvodnju, trgovinu i usluge</item>
    </izvorni_sadrzaj>
    <derivirana_varijabla naziv="DomainObject.Predmet.ProtuStrankaListFormated_1">
      <item>EKOZONA jednostavno društvo s ograničenom odgovornošću za poljoprivredu, proizvodnju, trgovinu i usluge</item>
    </derivirana_varijabla>
  </DomainObject.Predmet.ProtuStrankaListFormated>
  <DomainObject.Predmet.ProtuStrankaListFormatedOIB>
    <izvorni_sadrzaj>
      <item>EKOZONA jednostavno društvo s ograničenom odgovornošću za poljoprivredu, proizvodnju, trgovinu i usluge, OIB 06157158568</item>
    </izvorni_sadrzaj>
    <derivirana_varijabla naziv="DomainObject.Predmet.ProtuStrankaListFormatedOIB_1">
      <item>EKOZONA jednostavno društvo s ograničenom odgovornošću za poljoprivredu, proizvodnju, trgovinu i usluge, OIB 06157158568</item>
    </derivirana_varijabla>
  </DomainObject.Predmet.ProtuStrankaListFormatedOIB>
  <DomainObject.Predmet.ProtuStrankaListFormatedWithAdress>
    <izvorni_sadrzaj>
      <item>EKOZONA jednostavno društvo s ograničenom odgovornošću za poljoprivredu, proizvodnju, trgovinu i usluge, Vladimira Nazora 29, 40000 Lopatinec</item>
    </izvorni_sadrzaj>
    <derivirana_varijabla naziv="DomainObject.Predmet.ProtuStrankaListFormatedWithAdress_1">
      <item>EKOZONA jednostavno društvo s ograničenom odgovornošću za poljoprivredu, proizvodnju, trgovinu i usluge, Vladimira Nazora 29, 40000 Lopatinec</item>
    </derivirana_varijabla>
  </DomainObject.Predmet.ProtuStrankaListFormatedWithAdress>
  <DomainObject.Predmet.ProtuStrankaListFormatedWithAdressOIB>
    <izvorni_sadrzaj>
      <item>EKOZONA jednostavno društvo s ograničenom odgovornošću za poljoprivredu, proizvodnju, trgovinu i usluge, OIB 06157158568, Vladimira Nazora 29, 40000 Lopatinec</item>
    </izvorni_sadrzaj>
    <derivirana_varijabla naziv="DomainObject.Predmet.ProtuStrankaListFormatedWithAdressOIB_1">
      <item>EKOZONA jednostavno društvo s ograničenom odgovornošću za poljoprivredu, proizvodnju, trgovinu i usluge, OIB 06157158568, Vladimira Nazora 29, 40000 Lopatinec</item>
    </derivirana_varijabla>
  </DomainObject.Predmet.ProtuStrankaListFormatedWithAdressOIB>
  <DomainObject.Predmet.ProtuStrankaListNazivFormated>
    <izvorni_sadrzaj>
      <item>EKOZONA jednostavno društvo s ograničenom odgovornošću za poljoprivredu, proizvodnju, trgovinu i usluge</item>
    </izvorni_sadrzaj>
    <derivirana_varijabla naziv="DomainObject.Predmet.ProtuStrankaListNazivFormated_1">
      <item>EKOZONA jednostavno društvo s ograničenom odgovornošću za poljoprivredu, proizvodnju, trgovinu i usluge</item>
    </derivirana_varijabla>
  </DomainObject.Predmet.ProtuStrankaListNazivFormated>
  <DomainObject.Predmet.ProtuStrankaListNazivFormatedOIB>
    <izvorni_sadrzaj>
      <item>EKOZONA jednostavno društvo s ograničenom odgovornošću za poljoprivredu, proizvodnju, trgovinu i usluge, OIB 06157158568</item>
    </izvorni_sadrzaj>
    <derivirana_varijabla naziv="DomainObject.Predmet.ProtuStrankaListNazivFormatedOIB_1">
      <item>EKOZONA jednostavno društvo s ograničenom odgovornošću za poljoprivredu, proizvodnju, trgovinu i usluge, OIB 06157158568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EKOZONA jednostavno društvo s ograničenom odgovornošću za poljoprivredu, proizvodnju, trgovinu i usluge</izvorni_sadrzaj>
    <derivirana_varijabla naziv="DomainObject.Predmet.ProtustrankaIDrugi_1">EKOZONA jednostavno društvo s ograničenom odgovornošću za poljoprivredu,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EKOZONA jednostavno društvo s ograničenom odgovornošću za poljoprivredu, proizvodnju, trgovinu i usluge, OIB 06157158568, Vladimira Nazora 29, 40000 Lopatinec</izvorni_sadrzaj>
    <derivirana_varijabla naziv="DomainObject.Predmet.ProtustrankaIDrugiAdressOIB_1">EKOZONA jednostavno društvo s ograničenom odgovornošću za poljoprivredu, proizvodnju, trgovinu i usluge, OIB 06157158568, Vladimira Nazora 29,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EKOZONA jednostavno društvo s ograničenom odgovornošću za poljoprivredu, proizvodnju, trgovinu i usluge</item>
      <item>Sudski registar</item>
    </izvorni_sadrzaj>
    <derivirana_varijabla naziv="DomainObject.Predmet.SudioniciListNaziv_1">
      <item>Financijska agencija</item>
      <item>EKOZONA jednostavno društvo s ograničenom odgovornošću za poljoprivredu,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EKOZONA jednostavno društvo s ograničenom odgovornošću za poljoprivredu, proizvodnju, trgovinu i usluge, OIB 06157158568, Vladimira Nazora 29,40000 Lopatinec</item>
      <item>Sudski registar</item>
    </izvorni_sadrzaj>
    <derivirana_varijabla naziv="DomainObject.Predmet.SudioniciListAdressOIB_1">
      <item>Financijska agencija, OIB 85821130368, A. Cesarca 2,42000 Varaždin</item>
      <item>EKOZONA jednostavno društvo s ograničenom odgovornošću za poljoprivredu, proizvodnju, trgovinu i usluge, OIB 06157158568, Vladimira Nazora 29,40000 Lopatinec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