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0988" w14:paraId="8680988" w:rsidRDefault="00AE649C" w:rsidP="00FA5B5E" w:rsidR="00AE649C" w:rsidRPr="00B76F3C">
      <w:pPr>
        <w:pStyle w:val="Naslov3"/>
        <w15:collapsed w:val="false"/>
      </w:pPr>
    </w:p>
    <w:p w:rsidRDefault="00FD0A96" w:rsidP="00D63002" w:rsidR="00D63002" w:rsidRPr="00D6300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 w:rsidR="00EA1C6D">
        <w:tab/>
      </w: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lang w:eastAsia="hr-HR"/>
        </w:rPr>
      </w:pPr>
      <w:r w:rsidRPr="00D63002">
        <w:rPr>
          <w:rFonts w:cs="Times New Roman" w:eastAsia="Times New Roman"/>
          <w:lang w:eastAsia="hr-HR"/>
        </w:rPr>
        <w:t>5 St-42/2014-133</w:t>
      </w: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lang w:eastAsia="hr-HR"/>
        </w:rPr>
      </w:pP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63002">
        <w:rPr>
          <w:rFonts w:cs="Times New Roman" w:eastAsia="Times New Roman"/>
          <w:lang w:eastAsia="hr-HR"/>
        </w:rPr>
        <w:t>R E P U B L I K A  H R V A T S K A</w:t>
      </w: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63002">
        <w:rPr>
          <w:rFonts w:cs="Times New Roman" w:eastAsia="Times New Roman"/>
          <w:lang w:eastAsia="hr-HR"/>
        </w:rPr>
        <w:t>R J E Š E N J E</w:t>
      </w: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63002" w:rsidP="00D63002" w:rsidR="00D630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63002">
        <w:rPr>
          <w:rFonts w:cs="Times New Roman" w:eastAsia="Times New Roman"/>
          <w:lang w:eastAsia="hr-HR"/>
        </w:rPr>
        <w:t>TRGOVAČKI SUD U BJELOVARU,</w:t>
      </w:r>
      <w:r w:rsidRPr="00D63002">
        <w:rPr>
          <w:rFonts w:cs="Times New Roman" w:eastAsia="Times New Roman"/>
          <w:b/>
          <w:lang w:eastAsia="hr-HR"/>
        </w:rPr>
        <w:t xml:space="preserve"> </w:t>
      </w:r>
      <w:r w:rsidRPr="00D63002">
        <w:rPr>
          <w:rFonts w:cs="Times New Roman" w:eastAsia="Times New Roman"/>
          <w:lang w:eastAsia="hr-HR"/>
        </w:rPr>
        <w:t xml:space="preserve">po stečajnom sucu Mariji Petrina Kubica, u stečajnom postupku nad dužnikom </w:t>
      </w:r>
      <w:r w:rsidRPr="00D63002">
        <w:rPr>
          <w:rFonts w:cs="Times New Roman" w:eastAsia="Times New Roman"/>
          <w:noProof/>
          <w:lang w:eastAsia="hr-HR"/>
        </w:rPr>
        <w:t>BRESTOVAC-PILANA d.o.o. Garešnički Brestovac, Brestovačka ulica 33, OIB: 08082368657</w:t>
      </w:r>
      <w:r w:rsidRPr="00D63002">
        <w:rPr>
          <w:rFonts w:cs="Times New Roman" w:eastAsia="Times New Roman"/>
          <w:lang w:eastAsia="hr-HR"/>
        </w:rPr>
        <w:t>, dana 21. srpnja 2016.</w:t>
      </w: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63002">
        <w:rPr>
          <w:rFonts w:cs="Times New Roman" w:eastAsia="Times New Roman"/>
          <w:lang w:eastAsia="hr-HR"/>
        </w:rPr>
        <w:t>r i j e š i o  j e</w:t>
      </w: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63002">
        <w:rPr>
          <w:rFonts w:cs="Times New Roman" w:eastAsia="Times New Roman"/>
          <w:noProof/>
          <w:szCs w:val="20"/>
          <w:lang w:eastAsia="hr-HR" w:val="en-GB"/>
        </w:rPr>
        <w:t xml:space="preserve">Stečajnom upravitelju Branku Valentiću, dipl. ing. agronomije iz Virovitice, Ferde Rusana 100, OIB: 85378232573, određuje se naknada stvarnih troškova u neto iznosu od 47.715,20 kn. </w:t>
      </w: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D63002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D63002">
        <w:rPr>
          <w:rFonts w:cs="Times New Roman" w:eastAsia="Times New Roman"/>
          <w:noProof/>
          <w:szCs w:val="20"/>
          <w:lang w:eastAsia="hr-HR" w:val="en-GB"/>
        </w:rPr>
        <w:t>Stečajni upravitelj je p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odnescima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D63002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D63002">
        <w:rPr>
          <w:rFonts w:cs="Times New Roman" w:eastAsia="Times New Roman"/>
          <w:szCs w:val="20"/>
          <w:lang w:eastAsia="hr-HR" w:val="en-GB"/>
        </w:rPr>
        <w:t xml:space="preserve"> 12. </w:t>
      </w:r>
      <w:proofErr w:type="spellStart"/>
      <w:proofErr w:type="gramStart"/>
      <w:r w:rsidRPr="00D63002">
        <w:rPr>
          <w:rFonts w:cs="Times New Roman" w:eastAsia="Times New Roman"/>
          <w:szCs w:val="20"/>
          <w:lang w:eastAsia="hr-HR" w:val="en-GB"/>
        </w:rPr>
        <w:t>siječnja</w:t>
      </w:r>
      <w:proofErr w:type="spellEnd"/>
      <w:proofErr w:type="gramEnd"/>
      <w:r w:rsidRPr="00D63002">
        <w:rPr>
          <w:rFonts w:cs="Times New Roman" w:eastAsia="Times New Roman"/>
          <w:szCs w:val="20"/>
          <w:lang w:eastAsia="hr-HR" w:val="en-GB"/>
        </w:rPr>
        <w:t xml:space="preserve"> 2015., 9. </w:t>
      </w:r>
      <w:proofErr w:type="spellStart"/>
      <w:proofErr w:type="gramStart"/>
      <w:r w:rsidRPr="00D63002">
        <w:rPr>
          <w:rFonts w:cs="Times New Roman" w:eastAsia="Times New Roman"/>
          <w:szCs w:val="20"/>
          <w:lang w:eastAsia="hr-HR" w:val="en-GB"/>
        </w:rPr>
        <w:t>srpnja</w:t>
      </w:r>
      <w:proofErr w:type="spellEnd"/>
      <w:proofErr w:type="gramEnd"/>
      <w:r w:rsidRPr="00D63002">
        <w:rPr>
          <w:rFonts w:cs="Times New Roman" w:eastAsia="Times New Roman"/>
          <w:szCs w:val="20"/>
          <w:lang w:eastAsia="hr-HR" w:val="en-GB"/>
        </w:rPr>
        <w:t xml:space="preserve"> 2015., 2. </w:t>
      </w:r>
      <w:proofErr w:type="spellStart"/>
      <w:proofErr w:type="gramStart"/>
      <w:r w:rsidRPr="00D63002">
        <w:rPr>
          <w:rFonts w:cs="Times New Roman" w:eastAsia="Times New Roman"/>
          <w:szCs w:val="20"/>
          <w:lang w:eastAsia="hr-HR" w:val="en-GB"/>
        </w:rPr>
        <w:t>listopada</w:t>
      </w:r>
      <w:proofErr w:type="spellEnd"/>
      <w:proofErr w:type="gramEnd"/>
      <w:r w:rsidRPr="00D63002">
        <w:rPr>
          <w:rFonts w:cs="Times New Roman" w:eastAsia="Times New Roman"/>
          <w:szCs w:val="20"/>
          <w:lang w:eastAsia="hr-HR" w:val="en-GB"/>
        </w:rPr>
        <w:t xml:space="preserve"> 2015., 11. </w:t>
      </w:r>
      <w:proofErr w:type="spellStart"/>
      <w:proofErr w:type="gramStart"/>
      <w:r w:rsidRPr="00D63002">
        <w:rPr>
          <w:rFonts w:cs="Times New Roman" w:eastAsia="Times New Roman"/>
          <w:szCs w:val="20"/>
          <w:lang w:eastAsia="hr-HR" w:val="en-GB"/>
        </w:rPr>
        <w:t>siječnja</w:t>
      </w:r>
      <w:proofErr w:type="spellEnd"/>
      <w:proofErr w:type="gramEnd"/>
      <w:r w:rsidRPr="00D63002">
        <w:rPr>
          <w:rFonts w:cs="Times New Roman" w:eastAsia="Times New Roman"/>
          <w:szCs w:val="20"/>
          <w:lang w:eastAsia="hr-HR" w:val="en-GB"/>
        </w:rPr>
        <w:t xml:space="preserve"> 2016. </w:t>
      </w:r>
      <w:proofErr w:type="spellStart"/>
      <w:proofErr w:type="gramStart"/>
      <w:r w:rsidRPr="00D63002">
        <w:rPr>
          <w:rFonts w:cs="Times New Roman" w:eastAsia="Times New Roman"/>
          <w:szCs w:val="20"/>
          <w:lang w:eastAsia="hr-HR" w:val="en-GB"/>
        </w:rPr>
        <w:t>i</w:t>
      </w:r>
      <w:proofErr w:type="spellEnd"/>
      <w:proofErr w:type="gramEnd"/>
      <w:r w:rsidRPr="00D63002">
        <w:rPr>
          <w:rFonts w:cs="Times New Roman" w:eastAsia="Times New Roman"/>
          <w:szCs w:val="20"/>
          <w:lang w:eastAsia="hr-HR" w:val="en-GB"/>
        </w:rPr>
        <w:t xml:space="preserve"> 3. </w:t>
      </w:r>
      <w:proofErr w:type="spellStart"/>
      <w:proofErr w:type="gramStart"/>
      <w:r w:rsidRPr="00D63002">
        <w:rPr>
          <w:rFonts w:cs="Times New Roman" w:eastAsia="Times New Roman"/>
          <w:szCs w:val="20"/>
          <w:lang w:eastAsia="hr-HR" w:val="en-GB"/>
        </w:rPr>
        <w:t>svibnja</w:t>
      </w:r>
      <w:proofErr w:type="spellEnd"/>
      <w:proofErr w:type="gramEnd"/>
      <w:r w:rsidRPr="00D63002">
        <w:rPr>
          <w:rFonts w:cs="Times New Roman" w:eastAsia="Times New Roman"/>
          <w:szCs w:val="20"/>
          <w:lang w:eastAsia="hr-HR" w:val="en-GB"/>
        </w:rPr>
        <w:t xml:space="preserve"> 2016. </w:t>
      </w:r>
      <w:proofErr w:type="spellStart"/>
      <w:proofErr w:type="gramStart"/>
      <w:r w:rsidRPr="00D63002">
        <w:rPr>
          <w:rFonts w:cs="Times New Roman" w:eastAsia="Times New Roman"/>
          <w:szCs w:val="20"/>
          <w:lang w:eastAsia="hr-HR" w:val="en-GB"/>
        </w:rPr>
        <w:t>tražio</w:t>
      </w:r>
      <w:proofErr w:type="spellEnd"/>
      <w:proofErr w:type="gramEnd"/>
      <w:r w:rsidRPr="00D63002">
        <w:rPr>
          <w:rFonts w:cs="Times New Roman" w:eastAsia="Times New Roman"/>
          <w:szCs w:val="20"/>
          <w:lang w:eastAsia="hr-HR" w:val="en-GB"/>
        </w:rPr>
        <w:t xml:space="preserve"> da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odobri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isplatu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stvarnih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troškova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nastalih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u </w:t>
      </w:r>
      <w:r w:rsidRPr="00D63002">
        <w:rPr>
          <w:rFonts w:cs="Times New Roman" w:eastAsia="Times New Roman"/>
          <w:noProof/>
          <w:szCs w:val="20"/>
          <w:lang w:eastAsia="hr-HR" w:val="en-GB"/>
        </w:rPr>
        <w:t>razdoblju od otvaranja stečajnog postupka odnosno od 27. kolovoza 2014. do 30. travnja 2016.</w:t>
      </w:r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D63002">
        <w:rPr>
          <w:rFonts w:cs="Times New Roman" w:eastAsia="Times New Roman"/>
          <w:noProof/>
          <w:szCs w:val="20"/>
          <w:lang w:eastAsia="hr-HR" w:val="en-GB"/>
        </w:rPr>
        <w:t xml:space="preserve">Uz podneske je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dostavio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obračun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putnih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troškova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preslike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računa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plaćenim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cestarinama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parkiranju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>.</w:t>
      </w:r>
      <w:proofErr w:type="gram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63002">
        <w:rPr>
          <w:rFonts w:cs="Times New Roman" w:eastAsia="Times New Roman"/>
          <w:noProof/>
          <w:szCs w:val="20"/>
          <w:lang w:eastAsia="hr-HR" w:val="en-GB"/>
        </w:rPr>
        <w:t xml:space="preserve">Troškovi stečajnog upravitelja sastoje se od troškova korištenja osobnog automobila (44.967,20 kn) i mobitela (2.200,00 kn), troškova  parkiranja (403,00 kn) i cestarine (145,00 kn). </w:t>
      </w: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63002">
        <w:rPr>
          <w:rFonts w:cs="Times New Roman" w:eastAsia="Times New Roman"/>
          <w:noProof/>
          <w:szCs w:val="20"/>
          <w:lang w:eastAsia="hr-HR" w:val="en-GB"/>
        </w:rPr>
        <w:t xml:space="preserve">            Po ocjeni suda navedeni su troškovi bili neophodno potrebni za vođenje stečajnog postupka te je stečajnom upravitelju, temeljem čl.94. st.1. i 3. Stečajnog zakona (Narodne novine br. 71/15, dalje: SZ) odobrena naknada stvarnih troškova u ukupnom neto iznosu od 47.715,20 kn. </w:t>
      </w: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D63002">
        <w:rPr>
          <w:rFonts w:cs="Times New Roman" w:eastAsia="Times New Roman"/>
          <w:noProof/>
          <w:szCs w:val="20"/>
          <w:lang w:eastAsia="hr-HR" w:val="en-GB"/>
        </w:rPr>
        <w:t>U Bjelovaru,</w:t>
      </w:r>
      <w:r w:rsidRPr="00D63002">
        <w:rPr>
          <w:rFonts w:cs="Times New Roman" w:eastAsia="Times New Roman"/>
          <w:szCs w:val="20"/>
          <w:lang w:eastAsia="hr-HR" w:val="en-GB"/>
        </w:rPr>
        <w:t xml:space="preserve"> 21.</w:t>
      </w:r>
      <w:proofErr w:type="gram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D63002">
        <w:rPr>
          <w:rFonts w:cs="Times New Roman" w:eastAsia="Times New Roman"/>
          <w:szCs w:val="20"/>
          <w:lang w:eastAsia="hr-HR" w:val="en-GB"/>
        </w:rPr>
        <w:t>srpnja</w:t>
      </w:r>
      <w:proofErr w:type="spellEnd"/>
      <w:proofErr w:type="gramEnd"/>
      <w:r w:rsidRPr="00D63002">
        <w:rPr>
          <w:rFonts w:cs="Times New Roman" w:eastAsia="Times New Roman"/>
          <w:szCs w:val="20"/>
          <w:lang w:eastAsia="hr-HR" w:val="en-GB"/>
        </w:rPr>
        <w:t xml:space="preserve"> 2016.</w:t>
      </w: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63002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63002">
        <w:rPr>
          <w:rFonts w:cs="Times New Roman" w:eastAsia="Times New Roman"/>
          <w:noProof/>
          <w:szCs w:val="20"/>
          <w:lang w:eastAsia="hr-HR" w:val="en-GB"/>
        </w:rPr>
        <w:t xml:space="preserve">MARIJA PETRINA KUBICA  </w:t>
      </w: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D63002">
        <w:rPr>
          <w:rFonts w:cs="Times New Roman" w:eastAsia="Times New Roman"/>
          <w:szCs w:val="20"/>
          <w:lang w:eastAsia="hr-HR" w:val="en-GB"/>
        </w:rPr>
        <w:t xml:space="preserve">POUKA O PRAVNOM LIJEKU: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može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podnijeti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roku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D63002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D63002">
        <w:rPr>
          <w:rFonts w:cs="Times New Roman" w:eastAsia="Times New Roman"/>
          <w:szCs w:val="20"/>
          <w:lang w:eastAsia="hr-HR" w:val="en-GB"/>
        </w:rPr>
        <w:t xml:space="preserve"> 8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dana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od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dostave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Visoki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RH u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Zagrebu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, a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putem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ovoga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(čl.19. st.1.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2. </w:t>
      </w:r>
      <w:proofErr w:type="spellStart"/>
      <w:proofErr w:type="gramStart"/>
      <w:r w:rsidRPr="00D63002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>).</w:t>
      </w:r>
      <w:proofErr w:type="gram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Dostava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smatra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obavljenom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istekom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osmog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D63002">
        <w:rPr>
          <w:rFonts w:cs="Times New Roman" w:eastAsia="Times New Roman"/>
          <w:szCs w:val="20"/>
          <w:lang w:eastAsia="hr-HR" w:val="en-GB"/>
        </w:rPr>
        <w:t>dana</w:t>
      </w:r>
      <w:proofErr w:type="spellEnd"/>
      <w:proofErr w:type="gramEnd"/>
      <w:r w:rsidRPr="00D63002">
        <w:rPr>
          <w:rFonts w:cs="Times New Roman" w:eastAsia="Times New Roman"/>
          <w:szCs w:val="20"/>
          <w:lang w:eastAsia="hr-HR" w:val="en-GB"/>
        </w:rPr>
        <w:t xml:space="preserve"> od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dana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objave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oglasnoj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ploči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(čl.12. st.1. </w:t>
      </w:r>
      <w:proofErr w:type="spellStart"/>
      <w:proofErr w:type="gramStart"/>
      <w:r w:rsidRPr="00D63002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>).</w:t>
      </w:r>
      <w:proofErr w:type="gramEnd"/>
      <w:r w:rsidRPr="00D6300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D63002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podnosi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 xml:space="preserve"> u tri </w:t>
      </w:r>
      <w:proofErr w:type="spellStart"/>
      <w:r w:rsidRPr="00D63002">
        <w:rPr>
          <w:rFonts w:cs="Times New Roman" w:eastAsia="Times New Roman"/>
          <w:szCs w:val="20"/>
          <w:lang w:eastAsia="hr-HR" w:val="en-GB"/>
        </w:rPr>
        <w:t>primjerka</w:t>
      </w:r>
      <w:proofErr w:type="spellEnd"/>
      <w:r w:rsidRPr="00D63002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proofErr w:type="gramStart"/>
      <w:r w:rsidRPr="00D63002">
        <w:rPr>
          <w:rFonts w:cs="Times New Roman" w:eastAsia="Times New Roman"/>
          <w:szCs w:val="20"/>
          <w:lang w:eastAsia="hr-HR" w:val="en-GB"/>
        </w:rPr>
        <w:t>Rj</w:t>
      </w:r>
      <w:proofErr w:type="spellEnd"/>
      <w:proofErr w:type="gramEnd"/>
      <w:r w:rsidRPr="00D63002">
        <w:rPr>
          <w:rFonts w:cs="Times New Roman" w:eastAsia="Times New Roman"/>
          <w:szCs w:val="20"/>
          <w:lang w:eastAsia="hr-HR" w:val="en-GB"/>
        </w:rPr>
        <w:t>.</w:t>
      </w: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63002">
        <w:rPr>
          <w:rFonts w:cs="Times New Roman" w:eastAsia="Times New Roman"/>
          <w:noProof/>
          <w:szCs w:val="20"/>
          <w:lang w:eastAsia="hr-HR" w:val="en-GB"/>
        </w:rPr>
        <w:t xml:space="preserve">DNA: e-oglasna ploča </w:t>
      </w: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63002">
        <w:rPr>
          <w:rFonts w:cs="Times New Roman" w:eastAsia="Times New Roman"/>
          <w:noProof/>
          <w:szCs w:val="20"/>
          <w:lang w:eastAsia="hr-HR" w:val="en-GB"/>
        </w:rPr>
        <w:t>Bj.21.7.2016.</w:t>
      </w: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Calibri" w:hAnsi="Calibri" w:ascii="Calibri"/>
          <w:noProof/>
          <w:szCs w:val="20"/>
          <w:lang w:eastAsia="hr-HR" w:val="en-US"/>
        </w:rPr>
      </w:pP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D63002" w:rsidP="00D63002" w:rsidR="00D63002" w:rsidRPr="00D63002">
      <w:pPr>
        <w:ind w:firstLine="567"/>
        <w:jc w:val="both"/>
        <w:rPr>
          <w:rFonts w:cs="Times New Roman" w:eastAsia="Calibri" w:hAnsi="Calibri" w:ascii="Calibri"/>
          <w:noProof/>
          <w:lang w:val="en-US"/>
        </w:rPr>
      </w:pPr>
    </w:p>
    <w:p w:rsidRDefault="00D63002" w:rsidP="00D63002" w:rsidR="00D63002" w:rsidRPr="00D630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002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739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St-42/2014-135</izvorni_sadrzaj>
    <derivirana_varijabla naziv="DomainObject.Oznaka_1">St-42/2014-135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St-42/2014</izvorni_sadrzaj>
    <derivirana_varijabla naziv="DomainObject.Predmet.OznakaBroj_1">St-42/2014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- Pilana društvo sa ograničenom odgovornošću GAREŠNIČKI BRESTOVAC</izvorni_sadrzaj>
    <derivirana_varijabla naziv="DomainObject.Predmet.StrankaFormated_1">  BRESTOVAC - Pilana društvo sa ograničenom odgovornošću GAREŠNIČKI BRESTOVAC</derivirana_varijabla>
  </DomainObject.Predmet.StrankaFormated>
  <DomainObject.Predmet.StrankaFormatedOIB>
    <izvorni_sadrzaj>  BRESTOVAC - Pilana društvo sa ograničenom odgovornošću GAREŠNIČKI BRESTOVAC, OIB 08082368657</izvorni_sadrzaj>
    <derivirana_varijabla naziv="DomainObject.Predmet.StrankaFormatedOIB_1">  BRESTOVAC - Pilana društvo sa ograničenom odgovornošću GAREŠNIČKI BRESTOVAC, OIB 08082368657</derivirana_varijabla>
  </DomainObject.Predmet.StrankaFormatedOIB>
  <DomainObject.Predmet.StrankaFormatedWithAdress>
    <izvorni_sadrzaj> BRESTOVAC - Pilana društvo sa ograničenom odgovornošću GAREŠNIČKI BRESTOVAC, Brestovačka ulica 33, 43280 Garešnički Brestovac</izvorni_sadrzaj>
    <derivirana_varijabla naziv="DomainObject.Predmet.StrankaFormatedWithAdress_1"> BRESTOVAC - Pilana društvo sa ograničenom odgovornošću GAREŠNIČKI BRESTOVAC, Brestovačka ulica 33, 43280 Garešnički Brestovac</derivirana_varijabla>
  </DomainObject.Predmet.StrankaFormatedWithAdress>
  <DomainObject.Predmet.StrankaFormatedWithAdressOIB>
    <izvorni_sadrzaj> BRESTOVAC - Pilana društvo sa ograničenom odgovornošću GAREŠNIČKI BRESTOVAC, OIB 08082368657, Brestovačka ulica 33, 43280 Garešnički Brestovac</izvorni_sadrzaj>
    <derivirana_varijabla naziv="DomainObject.Predmet.StrankaFormatedWithAdressOIB_1"> BRESTOVAC - Pilana društvo sa ograničenom odgovornošću GAREŠNIČKI BRESTOVAC, OIB 08082368657, Brestovačka ulica 33, 43280 Garešnički Brestovac</derivirana_varijabla>
  </DomainObject.Predmet.StrankaFormatedWithAdressOIB>
  <DomainObject.Predmet.StrankaWithAdress>
    <izvorni_sadrzaj>BRESTOVAC - Pilana društvo sa ograničenom odgovornošću GAREŠNIČKI BRESTOVAC Brestovačka ulica 33,43280 Garešnički Brestovac</izvorni_sadrzaj>
    <derivirana_varijabla naziv="DomainObject.Predmet.StrankaWithAdress_1">BRESTOVAC - Pilana društvo sa ograničenom odgovornošću GAREŠNIČKI BRESTOVAC Brestovačka ulica 33,43280 Garešnički Brestovac</derivirana_varijabla>
  </DomainObject.Predmet.StrankaWithAdress>
  <DomainObject.Predmet.StrankaWithAdressOIB>
    <izvorni_sadrzaj>BRESTOVAC - Pilana društvo sa ograničenom odgovornošću GAREŠNIČKI BRESTOVAC, OIB 08082368657, Brestovačka ulica 33,43280 Garešnički Brestovac</izvorni_sadrzaj>
    <derivirana_varijabla naziv="DomainObject.Predmet.StrankaWithAdressOIB_1">BRESTOVAC - Pilana društvo sa ograničenom odgovornošću GAREŠNIČKI BRESTOVAC, OIB 08082368657, Brestovačka ulica 33,43280 Garešnički Brestovac</derivirana_varijabla>
  </DomainObject.Predmet.StrankaWithAdressOIB>
  <DomainObject.Predmet.StrankaNazivFormated>
    <izvorni_sadrzaj>BRESTOVAC - Pilana društvo sa ograničenom odgovornošću GAREŠNIČKI BRESTOVAC</izvorni_sadrzaj>
    <derivirana_varijabla naziv="DomainObject.Predmet.StrankaNazivFormated_1">BRESTOVAC - Pilana društvo sa ograničenom odgovornošću GAREŠNIČKI BRESTOVAC</derivirana_varijabla>
  </DomainObject.Predmet.StrankaNazivFormated>
  <DomainObject.Predmet.StrankaNazivFormatedOIB>
    <izvorni_sadrzaj>BRESTOVAC - Pilana društvo sa ograničenom odgovornošću GAREŠNIČKI BRESTOVAC, OIB 08082368657</izvorni_sadrzaj>
    <derivirana_varijabla naziv="DomainObject.Predmet.StrankaNazivFormatedOIB_1">BRESTOVAC - Pilana društvo sa ograničenom odgovornošću GAREŠNIČKI BRESTOVAC, OIB 08082368657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BRESTOVAC - Pilana društvo sa ograničenom odgovornošću GAREŠNIČKI BRESTOVAC</item>
    </izvorni_sadrzaj>
    <derivirana_varijabla naziv="DomainObject.Predmet.StrankaListFormated_1">
      <item>BRESTOVAC - Pilana društvo sa ograničenom odgovornošću GAREŠNIČKI BRESTOVAC</item>
    </derivirana_varijabla>
  </DomainObject.Predmet.StrankaListFormated>
  <DomainObject.Predmet.StrankaListFormatedOIB>
    <izvorni_sadrzaj>
      <item>BRESTOVAC - Pilana društvo sa ograničenom odgovornošću GAREŠNIČKI BRESTOVAC, OIB 08082368657</item>
    </izvorni_sadrzaj>
    <derivirana_varijabla naziv="DomainObject.Predmet.StrankaListFormatedOIB_1">
      <item>BRESTOVAC - Pilana društvo sa ograničenom odgovornošću GAREŠNIČKI BRESTOVAC, OIB 08082368657</item>
    </derivirana_varijabla>
  </DomainObject.Predmet.StrankaListFormatedOIB>
  <DomainObject.Predmet.StrankaListFormatedWithAdress>
    <izvorni_sadrzaj>
      <item>BRESTOVAC - Pilana društvo sa ograničenom odgovornošću GAREŠNIČKI BRESTOVAC, Brestovačka ulica 33, 43280 Garešnički Brestovac</item>
    </izvorni_sadrzaj>
    <derivirana_varijabla naziv="DomainObject.Predmet.StrankaListFormatedWithAdress_1">
      <item>BRESTOVAC - Pilana društvo sa ograničenom odgovornošću GAREŠNIČKI BRESTOVAC, Brestovačka ulica 33, 43280 Garešnički Brestovac</item>
    </derivirana_varijabla>
  </DomainObject.Predmet.StrankaListFormatedWithAdress>
  <DomainObject.Predmet.StrankaListFormatedWithAdressOIB>
    <izvorni_sadrzaj>
      <item>BRESTOVAC - Pilana društvo sa ograničenom odgovornošću GAREŠNIČKI BRESTOVAC, OIB 08082368657, Brestovačka ulica 33, 43280 Garešnički Brestovac</item>
    </izvorni_sadrzaj>
    <derivirana_varijabla naziv="DomainObject.Predmet.StrankaListFormatedWithAdressOIB_1">
      <item>BRESTOVAC - Pilana društvo sa ograničenom odgovornošću GAREŠNIČKI BRESTOVAC, OIB 08082368657, Brestovačka ulica 33, 43280 Garešnički Brestovac</item>
    </derivirana_varijabla>
  </DomainObject.Predmet.StrankaListFormatedWithAdressOIB>
  <DomainObject.Predmet.StrankaListNazivFormated>
    <izvorni_sadrzaj>
      <item>BRESTOVAC - Pilana društvo sa ograničenom odgovornošću GAREŠNIČKI BRESTOVAC</item>
    </izvorni_sadrzaj>
    <derivirana_varijabla naziv="DomainObject.Predmet.StrankaListNazivFormated_1">
      <item>BRESTOVAC - Pilana društvo sa ograničenom odgovornošću GAREŠNIČKI BRESTOVAC</item>
    </derivirana_varijabla>
  </DomainObject.Predmet.StrankaListNazivFormated>
  <DomainObject.Predmet.StrankaListNazivFormatedOIB>
    <izvorni_sadrzaj>
      <item>BRESTOVAC - Pilana društvo sa ograničenom odgovornošću GAREŠNIČKI BRESTOVAC, OIB 08082368657</item>
    </izvorni_sadrzaj>
    <derivirana_varijabla naziv="DomainObject.Predmet.StrankaListNazivFormatedOIB_1">
      <item>BRESTOVAC - Pilana društvo sa ograničenom odgovornošću GAREŠNIČKI BRESTOVAC, OIB 08082368657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Branko Valentić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izvorni_sadrzaj>
    <derivirana_varijabla naziv="DomainObject.Predmet.OstaliListFormated_1">
      <item>ZOU DAMIR BARIŠIĆ - IVA ZALAR PAVLOVIĆ - ALBIN MIHALIĆ</item>
      <item>Branko Valentić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derivirana_varijabla>
  </DomainObject.Predmet.OstaliListFormated>
  <DomainObject.Predmet.OstaliListFormatedOIB>
    <izvorni_sadrzaj>
      <item>ZOU DAMIR BARIŠIĆ - IVA ZALAR PAVLOVIĆ - ALBIN MIHALIĆ, OIB 87210270845</item>
      <item>Branko Valentić, OIB 85378232573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izvorni_sadrzaj>
    <derivirana_varijabla naziv="DomainObject.Predmet.OstaliListFormatedOIB_1">
      <item>ZOU DAMIR BARIŠIĆ - IVA ZALAR PAVLOVIĆ - ALBIN MIHALIĆ, OIB 87210270845</item>
      <item>Branko Valentić, OIB 85378232573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Branko Valentić, Ferde Rusana 100, 33000 Virovitica</item>
      <item>Privredna banka Zagreb d.d., Račkoga 6, 10000 Zagreb</item>
      <item>Porezna uprava,Područni ured Bjelovar</item>
      <item>Ivica Trupinović, Zdenčac, Banovača 8, 43280 Garešnica</item>
      <item>Raiffeisenbank Austria d.d., Petrinjska 59, 10000 Zagreb</item>
      <item>Odvj. društvo Suić &amp; Škunca, Domagojeva 14, 10000 Zagreb</item>
      <item>Odvj. društvo Škarica i partneri, Đorđićeva 3b, 10000 Zagreb</item>
      <item>Županijsko državno odvjetnštvo u Bjelovaru</item>
      <item>Marija Čulo Poljak</item>
      <item>oglasna ploča</item>
      <item>e-oglasna ploča</item>
    </izvorni_sadrzaj>
    <derivirana_varijabla naziv="DomainObject.Predmet.OstaliListFormatedWithAdress_1">
      <item>ZOU DAMIR BARIŠIĆ - IVA ZALAR PAVLOVIĆ - ALBIN MIHALIĆ, Basaričekova 27, 48000 Koprivnica</item>
      <item>Branko Valentić, Ferde Rusana 100, 33000 Virovitica</item>
      <item>Privredna banka Zagreb d.d., Račkoga 6, 10000 Zagreb</item>
      <item>Porezna uprava,Područni ured Bjelovar</item>
      <item>Ivica Trupinović, Zdenčac, Banovača 8, 43280 Garešnica</item>
      <item>Raiffeisenbank Austria d.d., Petrinjska 59, 10000 Zagreb</item>
      <item>Odvj. društvo Suić &amp; Škunca, Domagojeva 14, 10000 Zagreb</item>
      <item>Odvj. društvo Škarica i partneri, Đorđićeva 3b, 10000 Zagreb</item>
      <item>Županijsko državno odvjetnštvo u Bjelovaru</item>
      <item>Marija Čulo Poljak</item>
      <item>oglasna ploča</item>
      <item>e-oglasna ploča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Branko Valentić, OIB 85378232573, Ferde Rusana 100, 33000 Virovitica</item>
      <item>Privredna banka Zagreb d.d., Račkoga 6, 10000 Zagreb</item>
      <item>Porezna uprava,Područni ured Bjelovar</item>
      <item>Ivica Trupinović, Zdenčac, Banovača 8, 43280 Garešnica</item>
      <item>Raiffeisenbank Austria d.d., Petrinjska 59, 10000 Zagreb</item>
      <item>Odvj. društvo Suić &amp; Škunca, Domagojeva 14, 10000 Zagreb</item>
      <item>Odvj. društvo Škarica i partneri, Đorđićeva 3b, 10000 Zagreb</item>
      <item>Županijsko državno odvjetnštvo u Bjelovaru</item>
      <item>Marija Čulo Poljak</item>
      <item>oglasna ploča</item>
      <item>e-oglasna ploča</item>
    </izvorni_sadrzaj>
    <derivirana_varijabla naziv="DomainObject.Predmet.OstaliListFormatedWithAdressOIB_1">
      <item>ZOU DAMIR BARIŠIĆ - IVA ZALAR PAVLOVIĆ - ALBIN MIHALIĆ, OIB 87210270845, Basaričekova 27, 48000 Koprivnica</item>
      <item>Branko Valentić, OIB 85378232573, Ferde Rusana 100, 33000 Virovitica</item>
      <item>Privredna banka Zagreb d.d., Račkoga 6, 10000 Zagreb</item>
      <item>Porezna uprava,Područni ured Bjelovar</item>
      <item>Ivica Trupinović, Zdenčac, Banovača 8, 43280 Garešnica</item>
      <item>Raiffeisenbank Austria d.d., Petrinjska 59, 10000 Zagreb</item>
      <item>Odvj. društvo Suić &amp; Škunca, Domagojeva 14, 10000 Zagreb</item>
      <item>Odvj. društvo Škarica i partneri, Đorđićeva 3b, 10000 Zagreb</item>
      <item>Županijsko državno odvjetnštvo u Bjelovaru</item>
      <item>Marija Čulo Poljak</item>
      <item>oglasna ploča</item>
      <item>e-oglasna ploča</item>
    </derivirana_varijabla>
  </DomainObject.Predmet.OstaliListFormatedWithAdressOIB>
  <DomainObject.Predmet.OstaliListNazivFormated>
    <izvorni_sadrzaj>
      <item>ZOU DAMIR BARIŠIĆ - IVA ZALAR PAVLOVIĆ - ALBIN MIHALIĆ</item>
      <item>Branko Valentić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izvorni_sadrzaj>
    <derivirana_varijabla naziv="DomainObject.Predmet.OstaliListNazivFormated_1">
      <item>ZOU DAMIR BARIŠIĆ - IVA ZALAR PAVLOVIĆ - ALBIN MIHALIĆ</item>
      <item>Branko Valentić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derivirana_varijabla>
  </DomainObject.Predmet.OstaliListNazivFormated>
  <DomainObject.Predmet.OstaliListNazivFormatedOIB>
    <izvorni_sadrzaj>
      <item>ZOU DAMIR BARIŠIĆ - IVA ZALAR PAVLOVIĆ - ALBIN MIHALIĆ, OIB 87210270845</item>
      <item>Branko Valentić, OIB 85378232573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izvorni_sadrzaj>
    <derivirana_varijabla naziv="DomainObject.Predmet.OstaliListNazivFormatedOIB_1">
      <item>ZOU DAMIR BARIŠIĆ - IVA ZALAR PAVLOVIĆ - ALBIN MIHALIĆ, OIB 87210270845</item>
      <item>Branko Valentić, OIB 85378232573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St-42/2014-135</izvorni_sadrzaj>
    <derivirana_varijabla naziv="DomainObject.PoslovniBrojDokumenta_1">St-42/2014-135</derivirana_varijabla>
  </DomainObject.PoslovniBrojDokumenta>
  <DomainObject.Predmet.StrankaIDrugi>
    <izvorni_sadrzaj>BRESTOVAC - Pilana društvo sa ograničenom odgovornošću GAREŠNIČKI BRESTOVAC</izvorni_sadrzaj>
    <derivirana_varijabla naziv="DomainObject.Predmet.StrankaIDrugi_1">BRESTOVAC - Pilana društvo sa ograničenom odgovornošću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- Pilana društvo sa ograničenom odgovornošću GAREŠNIČKI BRESTOVAC, OIB 08082368657, Brestovačka ulica 33, 43280 Garešnički Brestovac</izvorni_sadrzaj>
    <derivirana_varijabla naziv="DomainObject.Predmet.StrankaIDrugiAdressOIB_1">BRESTOVAC - Pilana društvo sa ograničenom odgovornošću GAREŠNIČKI BRESTOVAC, OIB 08082368657,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- Pilana društvo sa ograničenom odgovornošću GAREŠNIČKI BRESTOVAC</item>
      <item>ZOU DAMIR BARIŠIĆ - IVA ZALAR PAVLOVIĆ - ALBIN MIHALIĆ</item>
      <item>Branko Valentić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izvorni_sadrzaj>
    <derivirana_varijabla naziv="DomainObject.Predmet.SudioniciListNaziv_1">
      <item>BRESTOVAC - Pilana društvo sa ograničenom odgovornošću GAREŠNIČKI BRESTOVAC</item>
      <item>ZOU DAMIR BARIŠIĆ - IVA ZALAR PAVLOVIĆ - ALBIN MIHALIĆ</item>
      <item>Branko Valentić</item>
      <item>Privredna banka Zagreb d.d.</item>
      <item>Porezna uprava,Područni ured Bjelovar</item>
      <item>Ivica Trupinović</item>
      <item>Raiffeisenbank Austria d.d.</item>
      <item>Odvj. društvo Suić &amp; Škunca</item>
      <item>Odvj. društvo Škarica i partneri</item>
      <item>Županijsko državno odvjetnštvo u Bjelovaru</item>
      <item>Marija Čulo Poljak</item>
      <item>oglasna ploča</item>
      <item>e-oglasna ploča</item>
    </derivirana_varijabla>
  </DomainObject.Predmet.SudioniciListNaziv>
  <DomainObject.Predmet.SudioniciListAdressOIB>
    <izvorni_sadrzaj>
      <item>BRESTOVAC - Pilana društvo sa ograničenom odgovornošću GAREŠNIČKI BRESTOVAC, OIB 08082368657, Brestovačka ulica 33,43280 Garešnički Brestovac</item>
      <item>ZOU DAMIR BARIŠIĆ - IVA ZALAR PAVLOVIĆ - ALBIN MIHALIĆ, OIB 87210270845, Basaričekova 27,48000 Koprivnica</item>
      <item>Branko Valentić, OIB 85378232573, Ferde Rusana 100,33000 Virovitica</item>
      <item>Privredna banka Zagreb d.d., Račkoga 6,10000 Zagreb</item>
      <item>Porezna uprava,Područni ured Bjelovar</item>
      <item>Ivica Trupinović, Zdenčac, Banovača 8,43280 Garešnica</item>
      <item>Raiffeisenbank Austria d.d., Petrinjska 59,10000 Zagreb</item>
      <item>Odvj. društvo Suić &amp; Škunca, Domagojeva 14,10000 Zagreb</item>
      <item>Odvj. društvo Škarica i partneri, Đorđićeva 3b,10000 Zagreb</item>
      <item>Županijsko državno odvjetnštvo u Bjelovaru</item>
      <item>Marija Čulo Poljak</item>
      <item>oglasna ploča</item>
      <item>e-oglasna ploča</item>
    </izvorni_sadrzaj>
    <derivirana_varijabla naziv="DomainObject.Predmet.SudioniciListAdressOIB_1">
      <item>BRESTOVAC - Pilana društvo sa ograničenom odgovornošću GAREŠNIČKI BRESTOVAC, OIB 08082368657, Brestovačka ulica 33,43280 Garešnički Brestovac</item>
      <item>ZOU DAMIR BARIŠIĆ - IVA ZALAR PAVLOVIĆ - ALBIN MIHALIĆ, OIB 87210270845, Basaričekova 27,48000 Koprivnica</item>
      <item>Branko Valentić, OIB 85378232573, Ferde Rusana 100,33000 Virovitica</item>
      <item>Privredna banka Zagreb d.d., Račkoga 6,10000 Zagreb</item>
      <item>Porezna uprava,Područni ured Bjelovar</item>
      <item>Ivica Trupinović, Zdenčac, Banovača 8,43280 Garešnica</item>
      <item>Raiffeisenbank Austria d.d., Petrinjska 59,10000 Zagreb</item>
      <item>Odvj. društvo Suić &amp; Škunca, Domagojeva 14,10000 Zagreb</item>
      <item>Odvj. društvo Škarica i partneri, Đorđićeva 3b,10000 Zagreb</item>
      <item>Županijsko državno odvjetnštvo u Bjelovaru</item>
      <item>Marija Čulo Poljak</item>
      <item>oglasna ploča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01E72C-4D3F-4EBC-B2AA-89ED323B2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1519</properties:Characters>
  <properties:Lines>61</properties:Lines>
  <properties:Paragraphs>17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2016-07-21T11:06:00Z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St-42/2014-135 / Odluka - Rješenje o naknadi troškova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