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72131" w14:paraId="2772131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7B7801">
        <w:rPr>
          <w:rFonts w:eastAsia="Times New Roman" w:hAnsi="Times New Roman" w:ascii="Times New Roman"/>
          <w:bCs/>
          <w:color w:val="000000"/>
          <w:lang w:eastAsia="hr-HR"/>
        </w:rPr>
        <w:t>1153/17</w:t>
      </w:r>
      <w:r w:rsidR="004B0049">
        <w:rPr>
          <w:rFonts w:eastAsia="Times New Roman" w:hAnsi="Times New Roman" w:ascii="Times New Roman"/>
          <w:bCs/>
          <w:color w:val="000000"/>
          <w:lang w:eastAsia="hr-HR"/>
        </w:rPr>
        <w:t>-36</w:t>
      </w:r>
    </w:p>
    <w:p w:rsidRDefault="00476A7E" w:rsidP="00476A7E" w:rsidR="00476A7E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7B7801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7B7801">
        <w:rPr>
          <w:rFonts w:eastAsia="Times New Roman" w:hAnsi="Times New Roman" w:ascii="Times New Roman"/>
          <w:bCs/>
          <w:color w:val="000000"/>
          <w:lang w:eastAsia="hr-HR"/>
        </w:rPr>
        <w:t>Trg hrvatskih branitelja 1/II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</w:t>
      </w:r>
      <w:r w:rsidR="007B7801">
        <w:rPr>
          <w:rFonts w:eastAsia="Times New Roman" w:hAnsi="Times New Roman" w:ascii="Times New Roman"/>
          <w:bCs/>
          <w:color w:val="000000"/>
          <w:lang w:eastAsia="hr-HR"/>
        </w:rPr>
        <w:t xml:space="preserve"> u Karlovcu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, po sucu Vesni Fundurulić Perišin, kao stečajnom sucu, u stečajnom postupku nad dužnikom </w:t>
      </w:r>
      <w:r w:rsidR="007B7801" w:rsidRPr="007B7801">
        <w:rPr>
          <w:rFonts w:eastAsia="Times New Roman" w:hAnsi="Times New Roman" w:ascii="Times New Roman"/>
          <w:bCs/>
          <w:color w:val="000000"/>
          <w:lang w:eastAsia="hr-HR"/>
        </w:rPr>
        <w:t>GORNJI GRAD d.o.o. u stečaju, Lučko (Grad Zagreb), Karl</w:t>
      </w:r>
      <w:r w:rsidR="007B7801">
        <w:rPr>
          <w:rFonts w:eastAsia="Times New Roman" w:hAnsi="Times New Roman" w:ascii="Times New Roman"/>
          <w:bCs/>
          <w:color w:val="000000"/>
          <w:lang w:eastAsia="hr-HR"/>
        </w:rPr>
        <w:t xml:space="preserve">ovačka 203/A, OIB: 49158686202, </w:t>
      </w:r>
      <w:r>
        <w:rPr>
          <w:rFonts w:eastAsia="Times New Roman" w:hAnsi="Times New Roman" w:ascii="Times New Roman"/>
          <w:bCs/>
          <w:color w:val="000000"/>
          <w:lang w:eastAsia="hr-HR"/>
        </w:rPr>
        <w:t>nakon održanog ispitnog ročišta</w:t>
      </w:r>
      <w:r w:rsidR="00815583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7B7801">
        <w:rPr>
          <w:rFonts w:eastAsia="Times New Roman" w:hAnsi="Times New Roman" w:ascii="Times New Roman"/>
          <w:bCs/>
          <w:color w:val="000000"/>
          <w:lang w:eastAsia="hr-HR"/>
        </w:rPr>
        <w:t>2. srpnja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201</w:t>
      </w:r>
      <w:r w:rsidR="007B7801">
        <w:rPr>
          <w:rFonts w:eastAsia="Times New Roman" w:hAnsi="Times New Roman" w:ascii="Times New Roman"/>
          <w:bCs/>
          <w:color w:val="000000"/>
          <w:lang w:eastAsia="hr-HR"/>
        </w:rPr>
        <w:t>8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.</w:t>
      </w:r>
      <w:r w:rsidR="00815583">
        <w:rPr>
          <w:rFonts w:eastAsia="Times New Roman" w:hAnsi="Times New Roman" w:ascii="Times New Roman"/>
          <w:bCs/>
          <w:color w:val="000000"/>
          <w:lang w:eastAsia="hr-HR"/>
        </w:rPr>
        <w:t xml:space="preserve">, </w:t>
      </w:r>
      <w:r w:rsidR="007B7801">
        <w:rPr>
          <w:rFonts w:eastAsia="Times New Roman" w:hAnsi="Times New Roman" w:ascii="Times New Roman"/>
          <w:bCs/>
          <w:color w:val="000000"/>
          <w:lang w:eastAsia="hr-HR"/>
        </w:rPr>
        <w:t>2. srpnja 2018.,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9A44EC" w:rsidP="009A44EC" w:rsidR="009A44EC" w:rsidRPr="00E945D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F67A7E" w:rsidP="00F67A7E" w:rsidR="00F67A7E" w:rsidRPr="00F67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D4C2B" w:rsidP="005D4C2B" w:rsidR="00E6705C" w:rsidRPr="005D4C2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815583" w:rsidRPr="005D4C2B">
        <w:rPr>
          <w:rFonts w:hAnsi="Times New Roman" w:ascii="Times New Roman"/>
        </w:rPr>
        <w:t>Utvrđene tražbine prvog višeg isplatnog reda:</w:t>
      </w:r>
    </w:p>
    <w:p w:rsidRDefault="00815583" w:rsidP="00815583" w:rsidR="00815583" w:rsidRPr="00815583">
      <w:pPr>
        <w:jc w:val="both"/>
        <w:rPr>
          <w:rFonts w:hAnsi="Times New Roman" w:ascii="Times New Roman"/>
        </w:rPr>
      </w:pPr>
    </w:p>
    <w:p w:rsidRDefault="007B7801" w:rsidP="007B7801" w:rsidR="007B78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7B7801">
        <w:rPr>
          <w:rFonts w:hAnsi="Times New Roman" w:ascii="Times New Roman"/>
        </w:rPr>
        <w:t>RH, MF, Porezn</w:t>
      </w:r>
      <w:r>
        <w:rPr>
          <w:rFonts w:hAnsi="Times New Roman" w:ascii="Times New Roman"/>
        </w:rPr>
        <w:t>a uprava, Područni ured Zagreb</w:t>
      </w:r>
    </w:p>
    <w:p w:rsidRDefault="007B7801" w:rsidP="007B7801" w:rsidR="007B7801" w:rsidRPr="007B7801">
      <w:pPr>
        <w:pStyle w:val="Odlomakpopisa"/>
        <w:jc w:val="both"/>
        <w:rPr>
          <w:rFonts w:hAnsi="Times New Roman" w:ascii="Times New Roman"/>
        </w:rPr>
      </w:pPr>
      <w:r w:rsidRPr="007B7801">
        <w:rPr>
          <w:rFonts w:hAnsi="Times New Roman" w:ascii="Times New Roman"/>
        </w:rPr>
        <w:t xml:space="preserve">Zagreb, Avenija </w:t>
      </w:r>
      <w:r>
        <w:rPr>
          <w:rFonts w:hAnsi="Times New Roman" w:ascii="Times New Roman"/>
        </w:rPr>
        <w:t xml:space="preserve">Dubrovnik 32, OIB: 1868313648                                     </w:t>
      </w:r>
      <w:r w:rsidRPr="007B7801">
        <w:rPr>
          <w:rFonts w:hAnsi="Times New Roman" w:ascii="Times New Roman"/>
        </w:rPr>
        <w:t>46.574,81 kn</w:t>
      </w:r>
    </w:p>
    <w:p w:rsidRDefault="007B7801" w:rsidP="007B7801" w:rsidR="007B7801" w:rsidRPr="007B7801">
      <w:pPr>
        <w:ind w:firstLine="708"/>
        <w:jc w:val="both"/>
        <w:rPr>
          <w:rFonts w:hAnsi="Times New Roman" w:ascii="Times New Roman"/>
        </w:rPr>
      </w:pPr>
    </w:p>
    <w:p w:rsidRDefault="007B7801" w:rsidP="007B7801" w:rsidR="007B78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Vedrana Haric</w:t>
      </w:r>
      <w:r w:rsidRPr="007B7801">
        <w:rPr>
          <w:rFonts w:hAnsi="Times New Roman" w:ascii="Times New Roman"/>
        </w:rPr>
        <w:t xml:space="preserve"> </w:t>
      </w:r>
    </w:p>
    <w:p w:rsidRDefault="007B7801" w:rsidP="007B7801" w:rsidR="007B7801" w:rsidRPr="007B7801">
      <w:pPr>
        <w:pStyle w:val="Odlomakpopisa"/>
        <w:jc w:val="both"/>
        <w:rPr>
          <w:rFonts w:hAnsi="Times New Roman" w:ascii="Times New Roman"/>
        </w:rPr>
      </w:pPr>
      <w:r w:rsidRPr="007B7801">
        <w:rPr>
          <w:rFonts w:hAnsi="Times New Roman" w:ascii="Times New Roman"/>
        </w:rPr>
        <w:t>Bestovje,</w:t>
      </w:r>
      <w:r>
        <w:rPr>
          <w:rFonts w:hAnsi="Times New Roman" w:ascii="Times New Roman"/>
        </w:rPr>
        <w:t xml:space="preserve"> Primorska 12, OIB: 61608544967                 </w:t>
      </w:r>
      <w:r w:rsidRPr="007B780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                           </w:t>
      </w:r>
      <w:r w:rsidRPr="007B7801">
        <w:rPr>
          <w:rFonts w:hAnsi="Times New Roman" w:ascii="Times New Roman"/>
        </w:rPr>
        <w:t>21.602,20 kn</w:t>
      </w:r>
    </w:p>
    <w:p w:rsidRDefault="007B7801" w:rsidP="007B7801" w:rsidR="007B7801" w:rsidRPr="007B7801">
      <w:pPr>
        <w:ind w:firstLine="708"/>
        <w:jc w:val="both"/>
        <w:rPr>
          <w:rFonts w:hAnsi="Times New Roman" w:ascii="Times New Roman"/>
        </w:rPr>
      </w:pPr>
    </w:p>
    <w:p w:rsidRDefault="007B7801" w:rsidP="007B7801" w:rsidR="007B78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Boško Blažić</w:t>
      </w:r>
    </w:p>
    <w:p w:rsidRDefault="007B7801" w:rsidP="007B7801" w:rsidR="005D4C2B" w:rsidRPr="007B7801">
      <w:pPr>
        <w:pStyle w:val="Odlomakpopisa"/>
        <w:jc w:val="both"/>
        <w:rPr>
          <w:rFonts w:hAnsi="Times New Roman" w:ascii="Times New Roman"/>
        </w:rPr>
      </w:pPr>
      <w:r w:rsidRPr="007B7801">
        <w:rPr>
          <w:rFonts w:hAnsi="Times New Roman" w:ascii="Times New Roman"/>
        </w:rPr>
        <w:t>Srbija, Novi Sad, Bulevar c</w:t>
      </w:r>
      <w:r>
        <w:rPr>
          <w:rFonts w:hAnsi="Times New Roman" w:ascii="Times New Roman"/>
        </w:rPr>
        <w:t xml:space="preserve">ara Lazara 48, OIB: 39714805050        </w:t>
      </w:r>
      <w:r w:rsidRPr="007B780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      </w:t>
      </w:r>
      <w:r w:rsidRPr="007B7801">
        <w:rPr>
          <w:rFonts w:hAnsi="Times New Roman" w:ascii="Times New Roman"/>
        </w:rPr>
        <w:t>507.463,00 kn</w:t>
      </w:r>
    </w:p>
    <w:p w:rsidRDefault="005D4C2B" w:rsidP="00815583" w:rsidR="005D4C2B">
      <w:pPr>
        <w:ind w:firstLine="708"/>
        <w:jc w:val="both"/>
        <w:rPr>
          <w:rFonts w:hAnsi="Times New Roman" w:ascii="Times New Roman"/>
        </w:rPr>
      </w:pPr>
    </w:p>
    <w:p w:rsidRDefault="005D4C2B" w:rsidP="00815583" w:rsidR="005D4C2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II.Utvrđene tražbine drugog višeg isplatnog reda:</w:t>
      </w:r>
    </w:p>
    <w:p w:rsidRDefault="005D4C2B" w:rsidP="00815583" w:rsidR="005D4C2B">
      <w:pPr>
        <w:ind w:firstLine="708"/>
        <w:jc w:val="both"/>
        <w:rPr>
          <w:rFonts w:hAnsi="Times New Roman" w:ascii="Times New Roman"/>
        </w:rPr>
      </w:pPr>
    </w:p>
    <w:p w:rsidRDefault="007B7801" w:rsidP="007B7801" w:rsidR="007B7801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 w:rsidRPr="007B7801">
        <w:rPr>
          <w:rFonts w:hAnsi="Times New Roman" w:ascii="Times New Roman"/>
        </w:rPr>
        <w:t>RH, MF, Porez</w:t>
      </w:r>
      <w:r>
        <w:rPr>
          <w:rFonts w:hAnsi="Times New Roman" w:ascii="Times New Roman"/>
        </w:rPr>
        <w:t>na uprava, Područni ured Zagreb</w:t>
      </w:r>
      <w:r w:rsidRPr="007B7801">
        <w:rPr>
          <w:rFonts w:hAnsi="Times New Roman" w:ascii="Times New Roman"/>
        </w:rPr>
        <w:t xml:space="preserve"> </w:t>
      </w:r>
    </w:p>
    <w:p w:rsidRDefault="007B7801" w:rsidP="007B7801" w:rsidR="007B7801" w:rsidRPr="007B7801">
      <w:pPr>
        <w:pStyle w:val="Odlomakpopisa"/>
        <w:jc w:val="both"/>
        <w:rPr>
          <w:rFonts w:hAnsi="Times New Roman" w:ascii="Times New Roman"/>
        </w:rPr>
      </w:pPr>
      <w:r w:rsidRPr="007B7801">
        <w:rPr>
          <w:rFonts w:hAnsi="Times New Roman" w:ascii="Times New Roman"/>
        </w:rPr>
        <w:t>Zagreb, Avenija</w:t>
      </w:r>
      <w:r>
        <w:rPr>
          <w:rFonts w:hAnsi="Times New Roman" w:ascii="Times New Roman"/>
        </w:rPr>
        <w:t xml:space="preserve"> Dubrovnik 32, OIB: 18683136487 </w:t>
      </w:r>
      <w:r w:rsidRPr="007B780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                          </w:t>
      </w:r>
      <w:r w:rsidRPr="007B7801">
        <w:rPr>
          <w:rFonts w:hAnsi="Times New Roman" w:ascii="Times New Roman"/>
        </w:rPr>
        <w:t>2.387.477,20 kn</w:t>
      </w:r>
    </w:p>
    <w:p w:rsidRDefault="007B7801" w:rsidP="007B7801" w:rsidR="007B7801" w:rsidRPr="007B7801">
      <w:pPr>
        <w:jc w:val="both"/>
        <w:rPr>
          <w:rFonts w:hAnsi="Times New Roman" w:ascii="Times New Roman"/>
        </w:rPr>
      </w:pPr>
    </w:p>
    <w:p w:rsidRDefault="007B7801" w:rsidP="007B7801" w:rsidR="007B7801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  <w:r w:rsidRPr="007B7801">
        <w:rPr>
          <w:rFonts w:hAnsi="Times New Roman" w:ascii="Times New Roman"/>
        </w:rPr>
        <w:t xml:space="preserve"> </w:t>
      </w:r>
    </w:p>
    <w:p w:rsidRDefault="007B7801" w:rsidP="007B7801" w:rsidR="007B7801" w:rsidRPr="007B7801">
      <w:pPr>
        <w:pStyle w:val="Odlomakpopisa"/>
        <w:jc w:val="both"/>
        <w:rPr>
          <w:rFonts w:hAnsi="Times New Roman" w:ascii="Times New Roman"/>
        </w:rPr>
      </w:pPr>
      <w:r w:rsidRPr="007B7801">
        <w:rPr>
          <w:rFonts w:hAnsi="Times New Roman" w:ascii="Times New Roman"/>
        </w:rPr>
        <w:t>Karlovac, Trg hrvatskih</w:t>
      </w:r>
      <w:r>
        <w:rPr>
          <w:rFonts w:hAnsi="Times New Roman" w:ascii="Times New Roman"/>
        </w:rPr>
        <w:t xml:space="preserve"> branitelja 1, OIB: 52634238587</w:t>
      </w:r>
      <w:r w:rsidRPr="007B780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                        </w:t>
      </w:r>
      <w:r w:rsidRPr="007B7801">
        <w:rPr>
          <w:rFonts w:hAnsi="Times New Roman" w:ascii="Times New Roman"/>
        </w:rPr>
        <w:t>30.993,09 kn</w:t>
      </w:r>
    </w:p>
    <w:p w:rsidRDefault="007B7801" w:rsidP="007B7801" w:rsidR="007B7801" w:rsidRPr="007B7801">
      <w:pPr>
        <w:jc w:val="both"/>
        <w:rPr>
          <w:rFonts w:hAnsi="Times New Roman" w:ascii="Times New Roman"/>
        </w:rPr>
      </w:pPr>
    </w:p>
    <w:p w:rsidRDefault="007B7801" w:rsidP="007B7801" w:rsidR="007B7801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TRGOCENTAR d.o.o.</w:t>
      </w:r>
    </w:p>
    <w:p w:rsidRDefault="007B7801" w:rsidP="007B7801" w:rsidR="007B7801" w:rsidRPr="007B7801">
      <w:pPr>
        <w:pStyle w:val="Odlomakpopisa"/>
        <w:jc w:val="both"/>
        <w:rPr>
          <w:rFonts w:hAnsi="Times New Roman" w:ascii="Times New Roman"/>
        </w:rPr>
      </w:pPr>
      <w:r w:rsidRPr="007B7801">
        <w:rPr>
          <w:rFonts w:hAnsi="Times New Roman" w:ascii="Times New Roman"/>
        </w:rPr>
        <w:t>Zabok, 1</w:t>
      </w:r>
      <w:r>
        <w:rPr>
          <w:rFonts w:hAnsi="Times New Roman" w:ascii="Times New Roman"/>
        </w:rPr>
        <w:t>03. Brigade 8, OIB: 84210581427</w:t>
      </w:r>
      <w:r w:rsidRPr="007B780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                                                </w:t>
      </w:r>
      <w:r w:rsidRPr="007B7801">
        <w:rPr>
          <w:rFonts w:hAnsi="Times New Roman" w:ascii="Times New Roman"/>
        </w:rPr>
        <w:t>2.738,72 kn</w:t>
      </w:r>
    </w:p>
    <w:p w:rsidRDefault="007B7801" w:rsidP="007B7801" w:rsidR="007B7801" w:rsidRPr="007B7801">
      <w:pPr>
        <w:jc w:val="both"/>
        <w:rPr>
          <w:rFonts w:hAnsi="Times New Roman" w:ascii="Times New Roman"/>
        </w:rPr>
      </w:pPr>
    </w:p>
    <w:p w:rsidRDefault="007B7801" w:rsidP="007B7801" w:rsidR="007B7801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KentBank d.d.</w:t>
      </w:r>
      <w:r w:rsidRPr="007B7801">
        <w:rPr>
          <w:rFonts w:hAnsi="Times New Roman" w:ascii="Times New Roman"/>
        </w:rPr>
        <w:t xml:space="preserve"> </w:t>
      </w:r>
    </w:p>
    <w:p w:rsidRDefault="007B7801" w:rsidP="007B7801" w:rsidR="007B7801" w:rsidRPr="007B7801">
      <w:pPr>
        <w:pStyle w:val="Odlomakpopisa"/>
        <w:jc w:val="both"/>
        <w:rPr>
          <w:rFonts w:hAnsi="Times New Roman" w:ascii="Times New Roman"/>
        </w:rPr>
      </w:pPr>
      <w:r w:rsidRPr="007B7801">
        <w:rPr>
          <w:rFonts w:hAnsi="Times New Roman" w:ascii="Times New Roman"/>
        </w:rPr>
        <w:t xml:space="preserve">Zagreb, </w:t>
      </w:r>
      <w:r>
        <w:rPr>
          <w:rFonts w:hAnsi="Times New Roman" w:ascii="Times New Roman"/>
        </w:rPr>
        <w:t>Gundulićeva 1, OIB: 73656725962</w:t>
      </w:r>
      <w:r w:rsidRPr="007B780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                                           </w:t>
      </w:r>
      <w:r w:rsidRPr="007B7801">
        <w:rPr>
          <w:rFonts w:hAnsi="Times New Roman" w:ascii="Times New Roman"/>
        </w:rPr>
        <w:t>637.583,79 kn</w:t>
      </w:r>
    </w:p>
    <w:p w:rsidRDefault="007B7801" w:rsidP="007B7801" w:rsidR="007B7801" w:rsidRPr="007B7801">
      <w:pPr>
        <w:jc w:val="both"/>
        <w:rPr>
          <w:rFonts w:hAnsi="Times New Roman" w:ascii="Times New Roman"/>
        </w:rPr>
      </w:pPr>
    </w:p>
    <w:p w:rsidRDefault="007B7801" w:rsidP="007B7801" w:rsidR="007B7801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Hrvatska radiotelevizija</w:t>
      </w:r>
      <w:r w:rsidRPr="007B7801">
        <w:rPr>
          <w:rFonts w:hAnsi="Times New Roman" w:ascii="Times New Roman"/>
        </w:rPr>
        <w:t xml:space="preserve"> </w:t>
      </w:r>
    </w:p>
    <w:p w:rsidRDefault="007B7801" w:rsidP="007B7801" w:rsidR="007B7801" w:rsidRPr="007B7801">
      <w:pPr>
        <w:pStyle w:val="Odlomakpopisa"/>
        <w:jc w:val="both"/>
        <w:rPr>
          <w:rFonts w:hAnsi="Times New Roman" w:ascii="Times New Roman"/>
        </w:rPr>
      </w:pPr>
      <w:r w:rsidRPr="007B7801">
        <w:rPr>
          <w:rFonts w:hAnsi="Times New Roman" w:ascii="Times New Roman"/>
        </w:rPr>
        <w:t>Zagreb,</w:t>
      </w:r>
      <w:r>
        <w:rPr>
          <w:rFonts w:hAnsi="Times New Roman" w:ascii="Times New Roman"/>
        </w:rPr>
        <w:t xml:space="preserve"> Prisavlje 3, OIB: 68419124305                                                      </w:t>
      </w:r>
      <w:r w:rsidRPr="007B7801">
        <w:rPr>
          <w:rFonts w:hAnsi="Times New Roman" w:ascii="Times New Roman"/>
        </w:rPr>
        <w:t>22.753,09 kn</w:t>
      </w:r>
    </w:p>
    <w:p w:rsidRDefault="007B7801" w:rsidP="007B7801" w:rsidR="007B7801" w:rsidRPr="007B7801">
      <w:pPr>
        <w:jc w:val="both"/>
        <w:rPr>
          <w:rFonts w:hAnsi="Times New Roman" w:ascii="Times New Roman"/>
        </w:rPr>
      </w:pPr>
    </w:p>
    <w:p w:rsidRDefault="007B7801" w:rsidP="007B7801" w:rsidR="007B7801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ERGO osiguranje d.d.</w:t>
      </w:r>
    </w:p>
    <w:p w:rsidRDefault="007B7801" w:rsidP="007B7801" w:rsidR="007B7801" w:rsidRPr="007B7801">
      <w:pPr>
        <w:pStyle w:val="Odlomakpopisa"/>
        <w:jc w:val="both"/>
        <w:rPr>
          <w:rFonts w:hAnsi="Times New Roman" w:ascii="Times New Roman"/>
        </w:rPr>
      </w:pPr>
      <w:r w:rsidRPr="007B7801">
        <w:rPr>
          <w:rFonts w:hAnsi="Times New Roman" w:ascii="Times New Roman"/>
        </w:rPr>
        <w:t>Zagreb, Radn</w:t>
      </w:r>
      <w:r>
        <w:rPr>
          <w:rFonts w:hAnsi="Times New Roman" w:ascii="Times New Roman"/>
        </w:rPr>
        <w:t>ička cesta 80, OIB: 90874864964</w:t>
      </w:r>
      <w:r w:rsidRPr="007B780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                                         </w:t>
      </w:r>
      <w:r w:rsidRPr="007B7801">
        <w:rPr>
          <w:rFonts w:hAnsi="Times New Roman" w:ascii="Times New Roman"/>
        </w:rPr>
        <w:t>3.289,87</w:t>
      </w:r>
      <w:r>
        <w:rPr>
          <w:rFonts w:hAnsi="Times New Roman" w:ascii="Times New Roman"/>
        </w:rPr>
        <w:t xml:space="preserve"> </w:t>
      </w:r>
      <w:r w:rsidRPr="007B7801">
        <w:rPr>
          <w:rFonts w:hAnsi="Times New Roman" w:ascii="Times New Roman"/>
        </w:rPr>
        <w:t>kn</w:t>
      </w:r>
    </w:p>
    <w:p w:rsidRDefault="007B7801" w:rsidP="007B7801" w:rsidR="007B7801" w:rsidRPr="007B7801">
      <w:pPr>
        <w:jc w:val="both"/>
        <w:rPr>
          <w:rFonts w:hAnsi="Times New Roman" w:ascii="Times New Roman"/>
        </w:rPr>
      </w:pPr>
    </w:p>
    <w:p w:rsidRDefault="007B7801" w:rsidP="007B7801" w:rsidR="007B7801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ZAGREBAČKI HOLDING d.o.o.</w:t>
      </w:r>
      <w:r w:rsidRPr="007B7801">
        <w:rPr>
          <w:rFonts w:hAnsi="Times New Roman" w:ascii="Times New Roman"/>
        </w:rPr>
        <w:t xml:space="preserve"> </w:t>
      </w:r>
    </w:p>
    <w:p w:rsidRDefault="007B7801" w:rsidP="007B7801" w:rsidR="007B7801" w:rsidRPr="007B7801">
      <w:pPr>
        <w:pStyle w:val="Odlomakpopisa"/>
        <w:jc w:val="both"/>
        <w:rPr>
          <w:rFonts w:hAnsi="Times New Roman" w:ascii="Times New Roman"/>
        </w:rPr>
      </w:pPr>
      <w:r w:rsidRPr="007B7801">
        <w:rPr>
          <w:rFonts w:hAnsi="Times New Roman" w:ascii="Times New Roman"/>
        </w:rPr>
        <w:t>Zagreb, Ulica grada Vukovara</w:t>
      </w:r>
      <w:r>
        <w:rPr>
          <w:rFonts w:hAnsi="Times New Roman" w:ascii="Times New Roman"/>
        </w:rPr>
        <w:t xml:space="preserve"> 41, OIB: 85584865987                               </w:t>
      </w:r>
      <w:r w:rsidRPr="007B7801">
        <w:rPr>
          <w:rFonts w:hAnsi="Times New Roman" w:ascii="Times New Roman"/>
        </w:rPr>
        <w:t>16.339,74 kn</w:t>
      </w:r>
    </w:p>
    <w:p w:rsidRDefault="007B7801" w:rsidP="007B7801" w:rsidR="007B7801" w:rsidRPr="007B7801">
      <w:pPr>
        <w:jc w:val="both"/>
        <w:rPr>
          <w:rFonts w:hAnsi="Times New Roman" w:ascii="Times New Roman"/>
        </w:rPr>
      </w:pPr>
    </w:p>
    <w:p w:rsidRDefault="007B7801" w:rsidP="007B7801" w:rsidR="007B7801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LAGER BAŠIĆ d.o.o.</w:t>
      </w:r>
      <w:r w:rsidRPr="007B7801">
        <w:rPr>
          <w:rFonts w:hAnsi="Times New Roman" w:ascii="Times New Roman"/>
        </w:rPr>
        <w:t xml:space="preserve"> </w:t>
      </w:r>
    </w:p>
    <w:p w:rsidRDefault="007B7801" w:rsidP="007B7801" w:rsidR="007B7801" w:rsidRPr="007B7801">
      <w:pPr>
        <w:pStyle w:val="Odlomakpopisa"/>
        <w:jc w:val="both"/>
        <w:rPr>
          <w:rFonts w:hAnsi="Times New Roman" w:ascii="Times New Roman"/>
        </w:rPr>
      </w:pPr>
      <w:r w:rsidRPr="007B7801">
        <w:rPr>
          <w:rFonts w:hAnsi="Times New Roman" w:ascii="Times New Roman"/>
        </w:rPr>
        <w:t>Donji Stupnik, Trgo</w:t>
      </w:r>
      <w:r>
        <w:rPr>
          <w:rFonts w:hAnsi="Times New Roman" w:ascii="Times New Roman"/>
        </w:rPr>
        <w:t>vačka ulica 3, OIB: 49617677906</w:t>
      </w:r>
      <w:r w:rsidRPr="007B780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                          </w:t>
      </w:r>
      <w:r w:rsidRPr="007B7801">
        <w:rPr>
          <w:rFonts w:hAnsi="Times New Roman" w:ascii="Times New Roman"/>
        </w:rPr>
        <w:t>541.246,82 kn</w:t>
      </w:r>
    </w:p>
    <w:p w:rsidRDefault="007B7801" w:rsidP="007B7801" w:rsidR="007B7801" w:rsidRPr="007B7801">
      <w:pPr>
        <w:jc w:val="both"/>
        <w:rPr>
          <w:rFonts w:hAnsi="Times New Roman" w:ascii="Times New Roman"/>
        </w:rPr>
      </w:pPr>
    </w:p>
    <w:p w:rsidRDefault="007B7801" w:rsidP="007B7801" w:rsidR="007B7801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BLITZ-CINESTAR d.o.o.</w:t>
      </w:r>
    </w:p>
    <w:p w:rsidRDefault="007B7801" w:rsidP="007B7801" w:rsidR="007B7801" w:rsidRPr="007B7801">
      <w:pPr>
        <w:pStyle w:val="Odlomakpopisa"/>
        <w:jc w:val="both"/>
        <w:rPr>
          <w:rFonts w:hAnsi="Times New Roman" w:ascii="Times New Roman"/>
        </w:rPr>
      </w:pPr>
      <w:r w:rsidRPr="007B7801">
        <w:rPr>
          <w:rFonts w:hAnsi="Times New Roman" w:ascii="Times New Roman"/>
        </w:rPr>
        <w:t xml:space="preserve">Zagreb, Ulica </w:t>
      </w:r>
      <w:r>
        <w:rPr>
          <w:rFonts w:hAnsi="Times New Roman" w:ascii="Times New Roman"/>
        </w:rPr>
        <w:t>Vice Vukova 6, OIB: 24146311117</w:t>
      </w:r>
      <w:r w:rsidRPr="007B780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                                  </w:t>
      </w:r>
      <w:r w:rsidRPr="007B7801">
        <w:rPr>
          <w:rFonts w:hAnsi="Times New Roman" w:ascii="Times New Roman"/>
        </w:rPr>
        <w:t>82.272,75 kn</w:t>
      </w:r>
    </w:p>
    <w:p w:rsidRDefault="007B7801" w:rsidP="007B7801" w:rsidR="007B7801" w:rsidRPr="007B7801">
      <w:pPr>
        <w:jc w:val="both"/>
        <w:rPr>
          <w:rFonts w:hAnsi="Times New Roman" w:ascii="Times New Roman"/>
        </w:rPr>
      </w:pPr>
    </w:p>
    <w:p w:rsidRDefault="007B7801" w:rsidP="007B7801" w:rsidR="007B7801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INTEREUROPA d.o.o.</w:t>
      </w:r>
    </w:p>
    <w:p w:rsidRDefault="007B7801" w:rsidP="007B7801" w:rsidR="007B7801" w:rsidRPr="007B7801">
      <w:pPr>
        <w:pStyle w:val="Odlomakpopisa"/>
        <w:jc w:val="both"/>
        <w:rPr>
          <w:rFonts w:hAnsi="Times New Roman" w:ascii="Times New Roman"/>
        </w:rPr>
      </w:pPr>
      <w:r w:rsidRPr="007B7801">
        <w:rPr>
          <w:rFonts w:hAnsi="Times New Roman" w:ascii="Times New Roman"/>
        </w:rPr>
        <w:t>Zagreb, Jos</w:t>
      </w:r>
      <w:r>
        <w:rPr>
          <w:rFonts w:hAnsi="Times New Roman" w:ascii="Times New Roman"/>
        </w:rPr>
        <w:t>ipa Lončara 3, OIB: 85514716931</w:t>
      </w:r>
      <w:r w:rsidRPr="007B780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                                         </w:t>
      </w:r>
      <w:r w:rsidRPr="007B7801">
        <w:rPr>
          <w:rFonts w:hAnsi="Times New Roman" w:ascii="Times New Roman"/>
        </w:rPr>
        <w:t>68.128,30 kn</w:t>
      </w:r>
    </w:p>
    <w:p w:rsidRDefault="007B7801" w:rsidP="007B7801" w:rsidR="007B7801" w:rsidRPr="007B7801">
      <w:pPr>
        <w:jc w:val="both"/>
        <w:rPr>
          <w:rFonts w:hAnsi="Times New Roman" w:ascii="Times New Roman"/>
        </w:rPr>
      </w:pPr>
    </w:p>
    <w:p w:rsidRDefault="007B7801" w:rsidP="007B7801" w:rsidR="007B7801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 w:rsidRPr="007B7801">
        <w:rPr>
          <w:rFonts w:hAnsi="Times New Roman" w:ascii="Times New Roman"/>
        </w:rPr>
        <w:t>HEP-Operator</w:t>
      </w:r>
      <w:r>
        <w:rPr>
          <w:rFonts w:hAnsi="Times New Roman" w:ascii="Times New Roman"/>
        </w:rPr>
        <w:t xml:space="preserve"> distribucijskog sustava d.o.o.</w:t>
      </w:r>
      <w:r w:rsidRPr="007B7801">
        <w:rPr>
          <w:rFonts w:hAnsi="Times New Roman" w:ascii="Times New Roman"/>
        </w:rPr>
        <w:t xml:space="preserve">  </w:t>
      </w:r>
    </w:p>
    <w:p w:rsidRDefault="007B7801" w:rsidP="007B7801" w:rsidR="007B7801" w:rsidRPr="007B7801">
      <w:pPr>
        <w:pStyle w:val="Odlomakpopisa"/>
        <w:jc w:val="both"/>
        <w:rPr>
          <w:rFonts w:hAnsi="Times New Roman" w:ascii="Times New Roman"/>
        </w:rPr>
      </w:pPr>
      <w:r w:rsidRPr="007B7801">
        <w:rPr>
          <w:rFonts w:hAnsi="Times New Roman" w:ascii="Times New Roman"/>
        </w:rPr>
        <w:t>Zagreb, Ulica grad</w:t>
      </w:r>
      <w:r>
        <w:rPr>
          <w:rFonts w:hAnsi="Times New Roman" w:ascii="Times New Roman"/>
        </w:rPr>
        <w:t>a Vukovara 37, OIB: 46830600751</w:t>
      </w:r>
      <w:r w:rsidRPr="007B780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                                 </w:t>
      </w:r>
      <w:r w:rsidRPr="007B7801">
        <w:rPr>
          <w:rFonts w:hAnsi="Times New Roman" w:ascii="Times New Roman"/>
        </w:rPr>
        <w:t>855,60 kn</w:t>
      </w:r>
    </w:p>
    <w:p w:rsidRDefault="007B7801" w:rsidP="007B7801" w:rsidR="007B7801" w:rsidRPr="007B7801">
      <w:pPr>
        <w:jc w:val="both"/>
        <w:rPr>
          <w:rFonts w:hAnsi="Times New Roman" w:ascii="Times New Roman"/>
        </w:rPr>
      </w:pPr>
    </w:p>
    <w:p w:rsidRDefault="007B7801" w:rsidP="007B7801" w:rsidR="007B7801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GRAD ZAGREB</w:t>
      </w:r>
    </w:p>
    <w:p w:rsidRDefault="007B7801" w:rsidP="007B7801" w:rsidR="007B7801" w:rsidRPr="007B7801">
      <w:pPr>
        <w:pStyle w:val="Odlomakpopisa"/>
        <w:jc w:val="both"/>
        <w:rPr>
          <w:rFonts w:hAnsi="Times New Roman" w:ascii="Times New Roman"/>
        </w:rPr>
      </w:pPr>
      <w:r w:rsidRPr="007B7801">
        <w:rPr>
          <w:rFonts w:hAnsi="Times New Roman" w:ascii="Times New Roman"/>
        </w:rPr>
        <w:t>Zagreb, Trg Stje</w:t>
      </w:r>
      <w:r>
        <w:rPr>
          <w:rFonts w:hAnsi="Times New Roman" w:ascii="Times New Roman"/>
        </w:rPr>
        <w:t>pana Radića 1, OIB: 61817894937</w:t>
      </w:r>
      <w:r w:rsidRPr="007B780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                                 </w:t>
      </w:r>
      <w:r w:rsidRPr="007B7801">
        <w:rPr>
          <w:rFonts w:hAnsi="Times New Roman" w:ascii="Times New Roman"/>
        </w:rPr>
        <w:t>13.725,84 kn</w:t>
      </w:r>
    </w:p>
    <w:p w:rsidRDefault="007B7801" w:rsidP="007B7801" w:rsidR="007B7801" w:rsidRPr="007B7801">
      <w:pPr>
        <w:jc w:val="both"/>
        <w:rPr>
          <w:rFonts w:hAnsi="Times New Roman" w:ascii="Times New Roman"/>
        </w:rPr>
      </w:pPr>
    </w:p>
    <w:p w:rsidRDefault="007B7801" w:rsidP="007B7801" w:rsidR="007B7801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GRAD ZAGREB</w:t>
      </w:r>
      <w:r w:rsidRPr="007B7801">
        <w:rPr>
          <w:rFonts w:hAnsi="Times New Roman" w:ascii="Times New Roman"/>
        </w:rPr>
        <w:t xml:space="preserve"> </w:t>
      </w:r>
    </w:p>
    <w:p w:rsidRDefault="007B7801" w:rsidP="007B7801" w:rsidR="007B7801" w:rsidRPr="007B7801">
      <w:pPr>
        <w:pStyle w:val="Odlomakpopisa"/>
        <w:jc w:val="both"/>
        <w:rPr>
          <w:rFonts w:hAnsi="Times New Roman" w:ascii="Times New Roman"/>
        </w:rPr>
      </w:pPr>
      <w:r w:rsidRPr="007B7801">
        <w:rPr>
          <w:rFonts w:hAnsi="Times New Roman" w:ascii="Times New Roman"/>
        </w:rPr>
        <w:t>Zagreb, Trg Stje</w:t>
      </w:r>
      <w:r>
        <w:rPr>
          <w:rFonts w:hAnsi="Times New Roman" w:ascii="Times New Roman"/>
        </w:rPr>
        <w:t>pana Radića 1, OIB: 61817894937</w:t>
      </w:r>
      <w:r w:rsidRPr="007B780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                                   </w:t>
      </w:r>
      <w:r w:rsidRPr="007B7801">
        <w:rPr>
          <w:rFonts w:hAnsi="Times New Roman" w:ascii="Times New Roman"/>
        </w:rPr>
        <w:t>3.685,91 kn</w:t>
      </w:r>
    </w:p>
    <w:p w:rsidRDefault="007B7801" w:rsidP="007B7801" w:rsidR="007B7801" w:rsidRPr="007B7801">
      <w:pPr>
        <w:jc w:val="both"/>
        <w:rPr>
          <w:rFonts w:hAnsi="Times New Roman" w:ascii="Times New Roman"/>
        </w:rPr>
      </w:pPr>
    </w:p>
    <w:p w:rsidRDefault="007B7801" w:rsidP="007B7801" w:rsidR="007B7801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HEP ELEKTRA d.o.o.</w:t>
      </w:r>
      <w:r w:rsidRPr="007B7801">
        <w:rPr>
          <w:rFonts w:hAnsi="Times New Roman" w:ascii="Times New Roman"/>
        </w:rPr>
        <w:t xml:space="preserve"> </w:t>
      </w:r>
    </w:p>
    <w:p w:rsidRDefault="007B7801" w:rsidP="007B7801" w:rsidR="007B7801" w:rsidRPr="007B7801">
      <w:pPr>
        <w:pStyle w:val="Odlomakpopisa"/>
        <w:jc w:val="both"/>
        <w:rPr>
          <w:rFonts w:hAnsi="Times New Roman" w:ascii="Times New Roman"/>
        </w:rPr>
      </w:pPr>
      <w:r w:rsidRPr="007B7801">
        <w:rPr>
          <w:rFonts w:hAnsi="Times New Roman" w:ascii="Times New Roman"/>
        </w:rPr>
        <w:t>Zagreb, Ulica grad</w:t>
      </w:r>
      <w:r>
        <w:rPr>
          <w:rFonts w:hAnsi="Times New Roman" w:ascii="Times New Roman"/>
        </w:rPr>
        <w:t>a Vukovara 37, OIB: 43965974818</w:t>
      </w:r>
      <w:r w:rsidRPr="007B780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                              </w:t>
      </w:r>
      <w:r w:rsidRPr="007B7801">
        <w:rPr>
          <w:rFonts w:hAnsi="Times New Roman" w:ascii="Times New Roman"/>
        </w:rPr>
        <w:t>4.086,85 kn</w:t>
      </w:r>
    </w:p>
    <w:p w:rsidRDefault="007B7801" w:rsidP="007B7801" w:rsidR="007B7801" w:rsidRPr="007B7801">
      <w:pPr>
        <w:jc w:val="both"/>
        <w:rPr>
          <w:rFonts w:hAnsi="Times New Roman" w:ascii="Times New Roman"/>
        </w:rPr>
      </w:pPr>
    </w:p>
    <w:p w:rsidRDefault="007B7801" w:rsidP="007B7801" w:rsidR="007B7801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Hrvatski Telekom d.d.</w:t>
      </w:r>
      <w:r w:rsidRPr="007B7801">
        <w:rPr>
          <w:rFonts w:hAnsi="Times New Roman" w:ascii="Times New Roman"/>
        </w:rPr>
        <w:t xml:space="preserve">  </w:t>
      </w:r>
    </w:p>
    <w:p w:rsidRDefault="007B7801" w:rsidP="007B7801" w:rsidR="007B7801" w:rsidRPr="007B7801">
      <w:pPr>
        <w:pStyle w:val="Odlomakpopisa"/>
        <w:jc w:val="both"/>
        <w:rPr>
          <w:rFonts w:hAnsi="Times New Roman" w:ascii="Times New Roman"/>
        </w:rPr>
      </w:pPr>
      <w:r w:rsidRPr="007B7801">
        <w:rPr>
          <w:rFonts w:hAnsi="Times New Roman" w:ascii="Times New Roman"/>
        </w:rPr>
        <w:t>Zagreb, Roberta Frangeša</w:t>
      </w:r>
      <w:r>
        <w:rPr>
          <w:rFonts w:hAnsi="Times New Roman" w:ascii="Times New Roman"/>
        </w:rPr>
        <w:t xml:space="preserve"> Mihanovića 9, OIB: 81793146560</w:t>
      </w:r>
      <w:r w:rsidRPr="007B780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                 </w:t>
      </w:r>
      <w:r w:rsidRPr="007B7801">
        <w:rPr>
          <w:rFonts w:hAnsi="Times New Roman" w:ascii="Times New Roman"/>
        </w:rPr>
        <w:t>17.257,29 kn</w:t>
      </w:r>
    </w:p>
    <w:p w:rsidRDefault="007B7801" w:rsidP="007B7801" w:rsidR="007B7801" w:rsidRPr="007B7801">
      <w:pPr>
        <w:jc w:val="both"/>
        <w:rPr>
          <w:rFonts w:hAnsi="Times New Roman" w:ascii="Times New Roman"/>
        </w:rPr>
      </w:pPr>
    </w:p>
    <w:p w:rsidRDefault="007B7801" w:rsidP="007B7801" w:rsidR="007B7801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KREDITNA BANKA ZAGREB</w:t>
      </w:r>
      <w:r w:rsidRPr="007B7801">
        <w:rPr>
          <w:rFonts w:hAnsi="Times New Roman" w:ascii="Times New Roman"/>
        </w:rPr>
        <w:t xml:space="preserve"> d.d., </w:t>
      </w:r>
    </w:p>
    <w:p w:rsidRDefault="007B7801" w:rsidP="007B7801" w:rsidR="007B7801" w:rsidRPr="007B7801">
      <w:pPr>
        <w:pStyle w:val="Odlomakpopisa"/>
        <w:jc w:val="both"/>
        <w:rPr>
          <w:rFonts w:hAnsi="Times New Roman" w:ascii="Times New Roman"/>
        </w:rPr>
      </w:pPr>
      <w:r w:rsidRPr="007B7801">
        <w:rPr>
          <w:rFonts w:hAnsi="Times New Roman" w:ascii="Times New Roman"/>
        </w:rPr>
        <w:t>Zagreb, Ulica grad</w:t>
      </w:r>
      <w:r>
        <w:rPr>
          <w:rFonts w:hAnsi="Times New Roman" w:ascii="Times New Roman"/>
        </w:rPr>
        <w:t xml:space="preserve">a Vukovara 74, OIB: 70663193635                                </w:t>
      </w:r>
      <w:r w:rsidRPr="007B7801">
        <w:rPr>
          <w:rFonts w:hAnsi="Times New Roman" w:ascii="Times New Roman"/>
        </w:rPr>
        <w:t xml:space="preserve"> 1.222,96 kn</w:t>
      </w:r>
    </w:p>
    <w:p w:rsidRDefault="007B7801" w:rsidP="007B7801" w:rsidR="007B7801" w:rsidRPr="007B7801">
      <w:pPr>
        <w:jc w:val="both"/>
        <w:rPr>
          <w:rFonts w:hAnsi="Times New Roman" w:ascii="Times New Roman"/>
        </w:rPr>
      </w:pPr>
    </w:p>
    <w:p w:rsidRDefault="007B7801" w:rsidP="007B7801" w:rsidR="007B7801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OVERSEAS TRADE Co Ltd d.o.o.</w:t>
      </w:r>
      <w:r w:rsidRPr="007B7801">
        <w:rPr>
          <w:rFonts w:hAnsi="Times New Roman" w:ascii="Times New Roman"/>
        </w:rPr>
        <w:t xml:space="preserve"> </w:t>
      </w:r>
    </w:p>
    <w:p w:rsidRDefault="007B7801" w:rsidP="007B7801" w:rsidR="007B7801" w:rsidRPr="007B7801">
      <w:pPr>
        <w:pStyle w:val="Odlomakpopisa"/>
        <w:jc w:val="both"/>
        <w:rPr>
          <w:rFonts w:hAnsi="Times New Roman" w:ascii="Times New Roman"/>
        </w:rPr>
      </w:pPr>
      <w:r w:rsidRPr="007B7801">
        <w:rPr>
          <w:rFonts w:hAnsi="Times New Roman" w:ascii="Times New Roman"/>
        </w:rPr>
        <w:t>Hrvatski Leskovac, Z</w:t>
      </w:r>
      <w:r>
        <w:rPr>
          <w:rFonts w:hAnsi="Times New Roman" w:ascii="Times New Roman"/>
        </w:rPr>
        <w:t>astavnice 38a, OIB: 19407280555</w:t>
      </w:r>
      <w:r w:rsidRPr="007B780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                         </w:t>
      </w:r>
      <w:r w:rsidRPr="007B7801">
        <w:rPr>
          <w:rFonts w:hAnsi="Times New Roman" w:ascii="Times New Roman"/>
        </w:rPr>
        <w:t>65.358,85 kn</w:t>
      </w:r>
    </w:p>
    <w:p w:rsidRDefault="007B7801" w:rsidP="007B7801" w:rsidR="007B7801" w:rsidRPr="007B7801">
      <w:pPr>
        <w:jc w:val="both"/>
        <w:rPr>
          <w:rFonts w:hAnsi="Times New Roman" w:ascii="Times New Roman"/>
        </w:rPr>
      </w:pPr>
    </w:p>
    <w:p w:rsidRDefault="007B7801" w:rsidP="007B7801" w:rsidR="007B7801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 w:rsidRPr="007B7801">
        <w:rPr>
          <w:rFonts w:hAnsi="Times New Roman" w:ascii="Times New Roman"/>
        </w:rPr>
        <w:t>HP - Hrva</w:t>
      </w:r>
      <w:r>
        <w:rPr>
          <w:rFonts w:hAnsi="Times New Roman" w:ascii="Times New Roman"/>
        </w:rPr>
        <w:t>tska pošta d.d.</w:t>
      </w:r>
      <w:r w:rsidRPr="007B7801">
        <w:rPr>
          <w:rFonts w:hAnsi="Times New Roman" w:ascii="Times New Roman"/>
        </w:rPr>
        <w:t xml:space="preserve"> </w:t>
      </w:r>
    </w:p>
    <w:p w:rsidRDefault="007B7801" w:rsidP="007B7801" w:rsidR="007B7801" w:rsidRPr="007B7801">
      <w:pPr>
        <w:pStyle w:val="Odlomakpopisa"/>
        <w:jc w:val="both"/>
        <w:rPr>
          <w:rFonts w:hAnsi="Times New Roman" w:ascii="Times New Roman"/>
        </w:rPr>
      </w:pPr>
      <w:r w:rsidRPr="007B7801">
        <w:rPr>
          <w:rFonts w:hAnsi="Times New Roman" w:ascii="Times New Roman"/>
        </w:rPr>
        <w:t xml:space="preserve">Zagreb, </w:t>
      </w:r>
      <w:r>
        <w:rPr>
          <w:rFonts w:hAnsi="Times New Roman" w:ascii="Times New Roman"/>
        </w:rPr>
        <w:t>Jurišićeva 13, OIB: 87311810356</w:t>
      </w:r>
      <w:r w:rsidRPr="007B780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                                               </w:t>
      </w:r>
      <w:r w:rsidRPr="007B7801">
        <w:rPr>
          <w:rFonts w:hAnsi="Times New Roman" w:ascii="Times New Roman"/>
        </w:rPr>
        <w:t>20.589,72 kn</w:t>
      </w:r>
    </w:p>
    <w:p w:rsidRDefault="007B7801" w:rsidP="007B7801" w:rsidR="007B7801" w:rsidRPr="007B7801">
      <w:pPr>
        <w:jc w:val="both"/>
        <w:rPr>
          <w:rFonts w:hAnsi="Times New Roman" w:ascii="Times New Roman"/>
        </w:rPr>
      </w:pPr>
    </w:p>
    <w:p w:rsidRDefault="00536378" w:rsidP="007B7801" w:rsidR="00536378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EUROTRADE d. o. o.</w:t>
      </w:r>
      <w:r w:rsidR="007B7801" w:rsidRPr="007B7801">
        <w:rPr>
          <w:rFonts w:hAnsi="Times New Roman" w:ascii="Times New Roman"/>
        </w:rPr>
        <w:t xml:space="preserve">  </w:t>
      </w:r>
    </w:p>
    <w:p w:rsidRDefault="007B7801" w:rsidP="00536378" w:rsidR="007B7801" w:rsidRPr="007B7801">
      <w:pPr>
        <w:pStyle w:val="Odlomakpopisa"/>
        <w:jc w:val="both"/>
        <w:rPr>
          <w:rFonts w:hAnsi="Times New Roman" w:ascii="Times New Roman"/>
        </w:rPr>
      </w:pPr>
      <w:r w:rsidRPr="007B7801">
        <w:rPr>
          <w:rFonts w:hAnsi="Times New Roman" w:ascii="Times New Roman"/>
        </w:rPr>
        <w:t>Rovinj, Naselje</w:t>
      </w:r>
      <w:r w:rsidR="00536378">
        <w:rPr>
          <w:rFonts w:hAnsi="Times New Roman" w:ascii="Times New Roman"/>
        </w:rPr>
        <w:t xml:space="preserve"> Gripole 53/C, OIB: 31138585832</w:t>
      </w:r>
      <w:r w:rsidRPr="007B7801">
        <w:rPr>
          <w:rFonts w:hAnsi="Times New Roman" w:ascii="Times New Roman"/>
        </w:rPr>
        <w:t xml:space="preserve"> </w:t>
      </w:r>
      <w:r w:rsidR="00536378">
        <w:rPr>
          <w:rFonts w:hAnsi="Times New Roman" w:ascii="Times New Roman"/>
        </w:rPr>
        <w:t xml:space="preserve">                                   </w:t>
      </w:r>
      <w:r w:rsidRPr="007B7801">
        <w:rPr>
          <w:rFonts w:hAnsi="Times New Roman" w:ascii="Times New Roman"/>
        </w:rPr>
        <w:t>933.199,78 kn</w:t>
      </w:r>
    </w:p>
    <w:p w:rsidRDefault="007B7801" w:rsidP="007B7801" w:rsidR="007B7801" w:rsidRPr="007B7801">
      <w:pPr>
        <w:jc w:val="both"/>
        <w:rPr>
          <w:rFonts w:hAnsi="Times New Roman" w:ascii="Times New Roman"/>
        </w:rPr>
      </w:pPr>
    </w:p>
    <w:p w:rsidRDefault="007B7801" w:rsidP="00536378" w:rsidR="00536378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 w:rsidRPr="00536378">
        <w:rPr>
          <w:rFonts w:hAnsi="Times New Roman" w:ascii="Times New Roman"/>
        </w:rPr>
        <w:t>GRADSKA</w:t>
      </w:r>
      <w:r w:rsidR="00536378">
        <w:rPr>
          <w:rFonts w:hAnsi="Times New Roman" w:ascii="Times New Roman"/>
        </w:rPr>
        <w:t xml:space="preserve"> PLINARA ZAGREB-OPSKRBA  d.o.o.</w:t>
      </w:r>
      <w:r w:rsidRPr="00536378">
        <w:rPr>
          <w:rFonts w:hAnsi="Times New Roman" w:ascii="Times New Roman"/>
        </w:rPr>
        <w:t xml:space="preserve">  </w:t>
      </w:r>
    </w:p>
    <w:p w:rsidRDefault="007B7801" w:rsidP="00536378" w:rsidR="007B7801" w:rsidRPr="00536378">
      <w:pPr>
        <w:pStyle w:val="Odlomakpopisa"/>
        <w:jc w:val="both"/>
        <w:rPr>
          <w:rFonts w:hAnsi="Times New Roman" w:ascii="Times New Roman"/>
        </w:rPr>
      </w:pPr>
      <w:r w:rsidRPr="00536378">
        <w:rPr>
          <w:rFonts w:hAnsi="Times New Roman" w:ascii="Times New Roman"/>
        </w:rPr>
        <w:t>Zagreb, Rad</w:t>
      </w:r>
      <w:r w:rsidR="00536378">
        <w:rPr>
          <w:rFonts w:hAnsi="Times New Roman" w:ascii="Times New Roman"/>
        </w:rPr>
        <w:t>nička cesta 1, OIB: 74364571096</w:t>
      </w:r>
      <w:r w:rsidRPr="00536378">
        <w:rPr>
          <w:rFonts w:hAnsi="Times New Roman" w:ascii="Times New Roman"/>
        </w:rPr>
        <w:t xml:space="preserve"> </w:t>
      </w:r>
      <w:r w:rsidR="00536378">
        <w:rPr>
          <w:rFonts w:hAnsi="Times New Roman" w:ascii="Times New Roman"/>
        </w:rPr>
        <w:t xml:space="preserve">                                             </w:t>
      </w:r>
      <w:r w:rsidRPr="00536378">
        <w:rPr>
          <w:rFonts w:hAnsi="Times New Roman" w:ascii="Times New Roman"/>
        </w:rPr>
        <w:t>2.601,66 kn</w:t>
      </w:r>
    </w:p>
    <w:p w:rsidRDefault="007B7801" w:rsidP="007B7801" w:rsidR="007B7801" w:rsidRPr="007B7801">
      <w:pPr>
        <w:jc w:val="both"/>
        <w:rPr>
          <w:rFonts w:hAnsi="Times New Roman" w:ascii="Times New Roman"/>
        </w:rPr>
      </w:pPr>
    </w:p>
    <w:p w:rsidRDefault="00536378" w:rsidP="00536378" w:rsidR="00536378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BISNODE d.o.o.</w:t>
      </w:r>
      <w:r w:rsidR="007B7801" w:rsidRPr="00536378">
        <w:rPr>
          <w:rFonts w:hAnsi="Times New Roman" w:ascii="Times New Roman"/>
        </w:rPr>
        <w:t xml:space="preserve"> </w:t>
      </w:r>
    </w:p>
    <w:p w:rsidRDefault="007B7801" w:rsidP="00536378" w:rsidR="007B7801">
      <w:pPr>
        <w:pStyle w:val="Odlomakpopisa"/>
        <w:jc w:val="both"/>
        <w:rPr>
          <w:rFonts w:hAnsi="Times New Roman" w:ascii="Times New Roman"/>
        </w:rPr>
      </w:pPr>
      <w:r w:rsidRPr="00536378">
        <w:rPr>
          <w:rFonts w:hAnsi="Times New Roman" w:ascii="Times New Roman"/>
        </w:rPr>
        <w:t xml:space="preserve">Zagreb, Fallerovo šetalište </w:t>
      </w:r>
      <w:r w:rsidR="00536378">
        <w:rPr>
          <w:rFonts w:hAnsi="Times New Roman" w:ascii="Times New Roman"/>
        </w:rPr>
        <w:t>22, OIB: 48270876028</w:t>
      </w:r>
      <w:r w:rsidRPr="00536378">
        <w:rPr>
          <w:rFonts w:hAnsi="Times New Roman" w:ascii="Times New Roman"/>
        </w:rPr>
        <w:t xml:space="preserve"> </w:t>
      </w:r>
      <w:r w:rsidR="00536378">
        <w:rPr>
          <w:rFonts w:hAnsi="Times New Roman" w:ascii="Times New Roman"/>
        </w:rPr>
        <w:t xml:space="preserve">                                      </w:t>
      </w:r>
      <w:r w:rsidRPr="00536378">
        <w:rPr>
          <w:rFonts w:hAnsi="Times New Roman" w:ascii="Times New Roman"/>
        </w:rPr>
        <w:t>6.237,50 kn</w:t>
      </w:r>
    </w:p>
    <w:p w:rsidRDefault="00536378" w:rsidP="00536378" w:rsidR="00536378">
      <w:pPr>
        <w:pStyle w:val="Odlomakpopisa"/>
        <w:jc w:val="both"/>
        <w:rPr>
          <w:rFonts w:hAnsi="Times New Roman" w:ascii="Times New Roman"/>
        </w:rPr>
      </w:pPr>
    </w:p>
    <w:p w:rsidRDefault="00536378" w:rsidP="00536378" w:rsidR="00536378" w:rsidRPr="00536378">
      <w:pPr>
        <w:pStyle w:val="Odlomakpopisa"/>
        <w:jc w:val="both"/>
        <w:rPr>
          <w:rFonts w:hAnsi="Times New Roman" w:ascii="Times New Roman"/>
        </w:rPr>
      </w:pPr>
    </w:p>
    <w:p w:rsidRDefault="007B7801" w:rsidP="007B7801" w:rsidR="007B7801" w:rsidRPr="007B7801">
      <w:pPr>
        <w:jc w:val="both"/>
        <w:rPr>
          <w:rFonts w:hAnsi="Times New Roman" w:ascii="Times New Roman"/>
        </w:rPr>
      </w:pPr>
    </w:p>
    <w:p w:rsidRDefault="00536378" w:rsidP="00536378" w:rsidR="00536378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CAPRICORNO, d.o.o.</w:t>
      </w:r>
    </w:p>
    <w:p w:rsidRDefault="007B7801" w:rsidP="00536378" w:rsidR="007B7801" w:rsidRPr="00536378">
      <w:pPr>
        <w:pStyle w:val="Odlomakpopisa"/>
        <w:jc w:val="both"/>
        <w:rPr>
          <w:rFonts w:hAnsi="Times New Roman" w:ascii="Times New Roman"/>
        </w:rPr>
      </w:pPr>
      <w:r w:rsidRPr="00536378">
        <w:rPr>
          <w:rFonts w:hAnsi="Times New Roman" w:ascii="Times New Roman"/>
        </w:rPr>
        <w:t>Split, Hercegovačka 57/A, OIB: 09517317411</w:t>
      </w:r>
      <w:r w:rsidR="00536378">
        <w:rPr>
          <w:rFonts w:hAnsi="Times New Roman" w:ascii="Times New Roman"/>
        </w:rPr>
        <w:t xml:space="preserve">                                             </w:t>
      </w:r>
      <w:r w:rsidRPr="00536378">
        <w:rPr>
          <w:rFonts w:hAnsi="Times New Roman" w:ascii="Times New Roman"/>
        </w:rPr>
        <w:t>1.663,97 kn</w:t>
      </w:r>
    </w:p>
    <w:p w:rsidRDefault="007B7801" w:rsidP="007B7801" w:rsidR="007B7801" w:rsidRPr="007B7801">
      <w:pPr>
        <w:jc w:val="both"/>
        <w:rPr>
          <w:rFonts w:hAnsi="Times New Roman" w:ascii="Times New Roman"/>
        </w:rPr>
      </w:pPr>
    </w:p>
    <w:p w:rsidRDefault="007B7801" w:rsidP="00536378" w:rsidR="00536378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 w:rsidRPr="00536378">
        <w:rPr>
          <w:rFonts w:hAnsi="Times New Roman" w:ascii="Times New Roman"/>
        </w:rPr>
        <w:t>Sb</w:t>
      </w:r>
      <w:r w:rsidR="00536378">
        <w:rPr>
          <w:rFonts w:hAnsi="Times New Roman" w:ascii="Times New Roman"/>
        </w:rPr>
        <w:t>erbank d.d.</w:t>
      </w:r>
      <w:r w:rsidRPr="00536378">
        <w:rPr>
          <w:rFonts w:hAnsi="Times New Roman" w:ascii="Times New Roman"/>
        </w:rPr>
        <w:t xml:space="preserve">  </w:t>
      </w:r>
    </w:p>
    <w:p w:rsidRDefault="007B7801" w:rsidP="00536378" w:rsidR="007B7801" w:rsidRPr="00536378">
      <w:pPr>
        <w:pStyle w:val="Odlomakpopisa"/>
        <w:jc w:val="both"/>
        <w:rPr>
          <w:rFonts w:hAnsi="Times New Roman" w:ascii="Times New Roman"/>
        </w:rPr>
      </w:pPr>
      <w:r w:rsidRPr="00536378">
        <w:rPr>
          <w:rFonts w:hAnsi="Times New Roman" w:ascii="Times New Roman"/>
        </w:rPr>
        <w:t>Zagreb</w:t>
      </w:r>
      <w:r w:rsidR="00536378">
        <w:rPr>
          <w:rFonts w:hAnsi="Times New Roman" w:ascii="Times New Roman"/>
        </w:rPr>
        <w:t xml:space="preserve">, Varšavska 9, OIB: 78427478595                                                  </w:t>
      </w:r>
      <w:r w:rsidRPr="00536378">
        <w:rPr>
          <w:rFonts w:hAnsi="Times New Roman" w:ascii="Times New Roman"/>
        </w:rPr>
        <w:t>322.139,08 kn</w:t>
      </w:r>
    </w:p>
    <w:p w:rsidRDefault="007B7801" w:rsidP="007B7801" w:rsidR="007B7801" w:rsidRPr="007B7801">
      <w:pPr>
        <w:jc w:val="both"/>
        <w:rPr>
          <w:rFonts w:hAnsi="Times New Roman" w:ascii="Times New Roman"/>
        </w:rPr>
      </w:pPr>
    </w:p>
    <w:p w:rsidRDefault="007B7801" w:rsidP="007B7801" w:rsidR="007B7801" w:rsidRPr="007B7801">
      <w:pPr>
        <w:jc w:val="both"/>
        <w:rPr>
          <w:rFonts w:hAnsi="Times New Roman" w:ascii="Times New Roman"/>
        </w:rPr>
      </w:pPr>
    </w:p>
    <w:p w:rsidRDefault="007B7801" w:rsidP="00536378" w:rsidR="00536378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 w:rsidRPr="00536378">
        <w:rPr>
          <w:rFonts w:hAnsi="Times New Roman" w:ascii="Times New Roman"/>
        </w:rPr>
        <w:t>Fond za zaštitu ok</w:t>
      </w:r>
      <w:r w:rsidR="00536378">
        <w:rPr>
          <w:rFonts w:hAnsi="Times New Roman" w:ascii="Times New Roman"/>
        </w:rPr>
        <w:t>oliša i energetsku učinkovitost</w:t>
      </w:r>
      <w:r w:rsidRPr="00536378">
        <w:rPr>
          <w:rFonts w:hAnsi="Times New Roman" w:ascii="Times New Roman"/>
        </w:rPr>
        <w:t xml:space="preserve">  </w:t>
      </w:r>
    </w:p>
    <w:p w:rsidRDefault="007B7801" w:rsidP="00536378" w:rsidR="007B7801" w:rsidRPr="00536378">
      <w:pPr>
        <w:pStyle w:val="Odlomakpopisa"/>
        <w:jc w:val="both"/>
        <w:rPr>
          <w:rFonts w:hAnsi="Times New Roman" w:ascii="Times New Roman"/>
        </w:rPr>
      </w:pPr>
      <w:r w:rsidRPr="00536378">
        <w:rPr>
          <w:rFonts w:hAnsi="Times New Roman" w:ascii="Times New Roman"/>
        </w:rPr>
        <w:t>Zagreb, Radn</w:t>
      </w:r>
      <w:r w:rsidR="00536378">
        <w:rPr>
          <w:rFonts w:hAnsi="Times New Roman" w:ascii="Times New Roman"/>
        </w:rPr>
        <w:t>ička cesta 80, OIB: 85828625994</w:t>
      </w:r>
      <w:r w:rsidRPr="00536378">
        <w:rPr>
          <w:rFonts w:hAnsi="Times New Roman" w:ascii="Times New Roman"/>
        </w:rPr>
        <w:t xml:space="preserve"> </w:t>
      </w:r>
      <w:r w:rsidR="00536378">
        <w:rPr>
          <w:rFonts w:hAnsi="Times New Roman" w:ascii="Times New Roman"/>
        </w:rPr>
        <w:t xml:space="preserve">                                           </w:t>
      </w:r>
      <w:r w:rsidRPr="00536378">
        <w:rPr>
          <w:rFonts w:hAnsi="Times New Roman" w:ascii="Times New Roman"/>
        </w:rPr>
        <w:t>7.893,22 kn</w:t>
      </w:r>
    </w:p>
    <w:p w:rsidRDefault="007B7801" w:rsidP="007B7801" w:rsidR="007B7801" w:rsidRPr="007B7801">
      <w:pPr>
        <w:jc w:val="both"/>
        <w:rPr>
          <w:rFonts w:hAnsi="Times New Roman" w:ascii="Times New Roman"/>
        </w:rPr>
      </w:pPr>
    </w:p>
    <w:p w:rsidRDefault="00536378" w:rsidP="00536378" w:rsidR="00536378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SVEA EKONOMI d.o.o.</w:t>
      </w:r>
    </w:p>
    <w:p w:rsidRDefault="007B7801" w:rsidP="00536378" w:rsidR="00536378">
      <w:pPr>
        <w:pStyle w:val="Odlomakpopisa"/>
        <w:jc w:val="both"/>
        <w:rPr>
          <w:rFonts w:hAnsi="Times New Roman" w:ascii="Times New Roman"/>
        </w:rPr>
      </w:pPr>
      <w:r w:rsidRPr="00536378">
        <w:rPr>
          <w:rFonts w:hAnsi="Times New Roman" w:ascii="Times New Roman"/>
        </w:rPr>
        <w:t>Zagreb, Ulica</w:t>
      </w:r>
      <w:r w:rsidR="00536378">
        <w:rPr>
          <w:rFonts w:hAnsi="Times New Roman" w:ascii="Times New Roman"/>
        </w:rPr>
        <w:t xml:space="preserve"> Damira Tomljanovića Gavrana 11</w:t>
      </w:r>
    </w:p>
    <w:p w:rsidRDefault="00536378" w:rsidP="00536378" w:rsidR="007B7801" w:rsidRPr="00536378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OIB: 17863542417</w:t>
      </w:r>
      <w:r w:rsidR="007B7801" w:rsidRPr="0053637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                                                                                   </w:t>
      </w:r>
      <w:r w:rsidR="007B7801" w:rsidRPr="00536378">
        <w:rPr>
          <w:rFonts w:hAnsi="Times New Roman" w:ascii="Times New Roman"/>
        </w:rPr>
        <w:t>51.210,91 kn</w:t>
      </w:r>
    </w:p>
    <w:p w:rsidRDefault="007B7801" w:rsidP="007B7801" w:rsidR="007B7801" w:rsidRPr="007B7801">
      <w:pPr>
        <w:jc w:val="both"/>
        <w:rPr>
          <w:rFonts w:hAnsi="Times New Roman" w:ascii="Times New Roman"/>
        </w:rPr>
      </w:pPr>
    </w:p>
    <w:p w:rsidRDefault="007B7801" w:rsidP="00536378" w:rsidR="00536378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 w:rsidRPr="00536378">
        <w:rPr>
          <w:rFonts w:hAnsi="Times New Roman" w:ascii="Times New Roman"/>
        </w:rPr>
        <w:t>SECURITAS HRVATSKA d.</w:t>
      </w:r>
      <w:r w:rsidR="00536378">
        <w:rPr>
          <w:rFonts w:hAnsi="Times New Roman" w:ascii="Times New Roman"/>
        </w:rPr>
        <w:t>o.o</w:t>
      </w:r>
      <w:r w:rsidRPr="00536378">
        <w:rPr>
          <w:rFonts w:hAnsi="Times New Roman" w:ascii="Times New Roman"/>
        </w:rPr>
        <w:t xml:space="preserve"> </w:t>
      </w:r>
    </w:p>
    <w:p w:rsidRDefault="007B7801" w:rsidP="00536378" w:rsidR="007B7801" w:rsidRPr="00536378">
      <w:pPr>
        <w:pStyle w:val="Odlomakpopisa"/>
        <w:jc w:val="both"/>
        <w:rPr>
          <w:rFonts w:hAnsi="Times New Roman" w:ascii="Times New Roman"/>
        </w:rPr>
      </w:pPr>
      <w:r w:rsidRPr="00536378">
        <w:rPr>
          <w:rFonts w:hAnsi="Times New Roman" w:ascii="Times New Roman"/>
        </w:rPr>
        <w:t>Zagreb, Zagrebačk</w:t>
      </w:r>
      <w:r w:rsidR="00536378">
        <w:rPr>
          <w:rFonts w:hAnsi="Times New Roman" w:ascii="Times New Roman"/>
        </w:rPr>
        <w:t>a cesta 145/a, OIB: 33679708526</w:t>
      </w:r>
      <w:r w:rsidRPr="00536378">
        <w:rPr>
          <w:rFonts w:hAnsi="Times New Roman" w:ascii="Times New Roman"/>
        </w:rPr>
        <w:t xml:space="preserve"> </w:t>
      </w:r>
      <w:r w:rsidR="00536378">
        <w:rPr>
          <w:rFonts w:hAnsi="Times New Roman" w:ascii="Times New Roman"/>
        </w:rPr>
        <w:t xml:space="preserve">                                   </w:t>
      </w:r>
      <w:r w:rsidRPr="00536378">
        <w:rPr>
          <w:rFonts w:hAnsi="Times New Roman" w:ascii="Times New Roman"/>
        </w:rPr>
        <w:t>9.209,70 kn</w:t>
      </w:r>
    </w:p>
    <w:p w:rsidRDefault="007B7801" w:rsidP="007B7801" w:rsidR="007B7801" w:rsidRPr="007B7801">
      <w:pPr>
        <w:jc w:val="both"/>
        <w:rPr>
          <w:rFonts w:hAnsi="Times New Roman" w:ascii="Times New Roman"/>
        </w:rPr>
      </w:pPr>
      <w:r w:rsidRPr="007B7801">
        <w:rPr>
          <w:rFonts w:hAnsi="Times New Roman" w:ascii="Times New Roman"/>
        </w:rPr>
        <w:t xml:space="preserve"> </w:t>
      </w:r>
    </w:p>
    <w:p w:rsidRDefault="00536378" w:rsidP="00536378" w:rsidR="00536378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NARODNE NOVINE, d.d.</w:t>
      </w:r>
      <w:r w:rsidR="007B7801" w:rsidRPr="00536378">
        <w:rPr>
          <w:rFonts w:hAnsi="Times New Roman" w:ascii="Times New Roman"/>
        </w:rPr>
        <w:t xml:space="preserve"> </w:t>
      </w:r>
    </w:p>
    <w:p w:rsidRDefault="007B7801" w:rsidP="00536378" w:rsidR="007B7801" w:rsidRPr="00536378">
      <w:pPr>
        <w:pStyle w:val="Odlomakpopisa"/>
        <w:jc w:val="both"/>
        <w:rPr>
          <w:rFonts w:hAnsi="Times New Roman" w:ascii="Times New Roman"/>
        </w:rPr>
      </w:pPr>
      <w:r w:rsidRPr="00536378">
        <w:rPr>
          <w:rFonts w:hAnsi="Times New Roman" w:ascii="Times New Roman"/>
        </w:rPr>
        <w:t>Zagreb, Savski Ga</w:t>
      </w:r>
      <w:r w:rsidR="00536378">
        <w:rPr>
          <w:rFonts w:hAnsi="Times New Roman" w:ascii="Times New Roman"/>
        </w:rPr>
        <w:t>j XIII. put 6, OIB: 64546066176</w:t>
      </w:r>
      <w:r w:rsidRPr="00536378">
        <w:rPr>
          <w:rFonts w:hAnsi="Times New Roman" w:ascii="Times New Roman"/>
        </w:rPr>
        <w:t xml:space="preserve"> </w:t>
      </w:r>
      <w:r w:rsidR="00536378">
        <w:rPr>
          <w:rFonts w:hAnsi="Times New Roman" w:ascii="Times New Roman"/>
        </w:rPr>
        <w:t xml:space="preserve">                                 </w:t>
      </w:r>
      <w:r w:rsidRPr="00536378">
        <w:rPr>
          <w:rFonts w:hAnsi="Times New Roman" w:ascii="Times New Roman"/>
        </w:rPr>
        <w:t>257.697,93 kn</w:t>
      </w:r>
    </w:p>
    <w:p w:rsidRDefault="007B7801" w:rsidP="007B7801" w:rsidR="007B7801" w:rsidRPr="007B7801">
      <w:pPr>
        <w:jc w:val="both"/>
        <w:rPr>
          <w:rFonts w:hAnsi="Times New Roman" w:ascii="Times New Roman"/>
        </w:rPr>
      </w:pPr>
    </w:p>
    <w:p w:rsidRDefault="00536378" w:rsidP="00536378" w:rsidR="00536378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WEBER ESCAL d.o.o.</w:t>
      </w:r>
      <w:r w:rsidR="007B7801" w:rsidRPr="00536378">
        <w:rPr>
          <w:rFonts w:hAnsi="Times New Roman" w:ascii="Times New Roman"/>
        </w:rPr>
        <w:t xml:space="preserve"> </w:t>
      </w:r>
    </w:p>
    <w:p w:rsidRDefault="007B7801" w:rsidP="00536378" w:rsidR="007B7801" w:rsidRPr="00536378">
      <w:pPr>
        <w:pStyle w:val="Odlomakpopisa"/>
        <w:jc w:val="both"/>
        <w:rPr>
          <w:rFonts w:hAnsi="Times New Roman" w:ascii="Times New Roman"/>
        </w:rPr>
      </w:pPr>
      <w:r w:rsidRPr="00536378">
        <w:rPr>
          <w:rFonts w:hAnsi="Times New Roman" w:ascii="Times New Roman"/>
        </w:rPr>
        <w:t>Zagreb, Hrvatski Leskovac, Z</w:t>
      </w:r>
      <w:r w:rsidR="00536378">
        <w:rPr>
          <w:rFonts w:hAnsi="Times New Roman" w:ascii="Times New Roman"/>
        </w:rPr>
        <w:t>astavnice 38a, OIB: 42257427313</w:t>
      </w:r>
      <w:r w:rsidRPr="00536378">
        <w:rPr>
          <w:rFonts w:hAnsi="Times New Roman" w:ascii="Times New Roman"/>
        </w:rPr>
        <w:t xml:space="preserve"> </w:t>
      </w:r>
      <w:r w:rsidR="00536378">
        <w:rPr>
          <w:rFonts w:hAnsi="Times New Roman" w:ascii="Times New Roman"/>
        </w:rPr>
        <w:t xml:space="preserve">                </w:t>
      </w:r>
      <w:r w:rsidRPr="00536378">
        <w:rPr>
          <w:rFonts w:hAnsi="Times New Roman" w:ascii="Times New Roman"/>
        </w:rPr>
        <w:t>5.017,22 kn</w:t>
      </w:r>
    </w:p>
    <w:p w:rsidRDefault="007B7801" w:rsidP="007B7801" w:rsidR="007B7801" w:rsidRPr="007B7801">
      <w:pPr>
        <w:jc w:val="both"/>
        <w:rPr>
          <w:rFonts w:hAnsi="Times New Roman" w:ascii="Times New Roman"/>
        </w:rPr>
      </w:pPr>
    </w:p>
    <w:p w:rsidRDefault="00536378" w:rsidP="00536378" w:rsidR="00536378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Financijska agencija</w:t>
      </w:r>
    </w:p>
    <w:p w:rsidRDefault="007B7801" w:rsidP="00536378" w:rsidR="007B7801" w:rsidRPr="00536378">
      <w:pPr>
        <w:pStyle w:val="Odlomakpopisa"/>
        <w:jc w:val="both"/>
        <w:rPr>
          <w:rFonts w:hAnsi="Times New Roman" w:ascii="Times New Roman"/>
        </w:rPr>
      </w:pPr>
      <w:r w:rsidRPr="00536378">
        <w:rPr>
          <w:rFonts w:hAnsi="Times New Roman" w:ascii="Times New Roman"/>
        </w:rPr>
        <w:t>Zagreb, Ulica grad</w:t>
      </w:r>
      <w:r w:rsidR="00536378">
        <w:rPr>
          <w:rFonts w:hAnsi="Times New Roman" w:ascii="Times New Roman"/>
        </w:rPr>
        <w:t>a Vukovara 70, OIB: 85821130368</w:t>
      </w:r>
      <w:r w:rsidRPr="00536378">
        <w:rPr>
          <w:rFonts w:hAnsi="Times New Roman" w:ascii="Times New Roman"/>
        </w:rPr>
        <w:t xml:space="preserve"> </w:t>
      </w:r>
      <w:r w:rsidR="00536378">
        <w:rPr>
          <w:rFonts w:hAnsi="Times New Roman" w:ascii="Times New Roman"/>
        </w:rPr>
        <w:t xml:space="preserve">                                </w:t>
      </w:r>
      <w:r w:rsidRPr="00536378">
        <w:rPr>
          <w:rFonts w:hAnsi="Times New Roman" w:ascii="Times New Roman"/>
        </w:rPr>
        <w:t>3.004,76 kn</w:t>
      </w:r>
    </w:p>
    <w:p w:rsidRDefault="007B7801" w:rsidP="007B7801" w:rsidR="007B7801" w:rsidRPr="007B7801">
      <w:pPr>
        <w:jc w:val="both"/>
        <w:rPr>
          <w:rFonts w:hAnsi="Times New Roman" w:ascii="Times New Roman"/>
        </w:rPr>
      </w:pPr>
    </w:p>
    <w:p w:rsidRDefault="007B7801" w:rsidP="007B7801" w:rsidR="007B7801" w:rsidRPr="007B7801">
      <w:pPr>
        <w:jc w:val="both"/>
        <w:rPr>
          <w:rFonts w:hAnsi="Times New Roman" w:ascii="Times New Roman"/>
        </w:rPr>
      </w:pPr>
    </w:p>
    <w:p w:rsidRDefault="007B7801" w:rsidP="00536378" w:rsidR="00536378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 w:rsidRPr="00536378">
        <w:rPr>
          <w:rFonts w:hAnsi="Times New Roman" w:ascii="Times New Roman"/>
        </w:rPr>
        <w:t>Hrvatske vode, prav</w:t>
      </w:r>
      <w:r w:rsidR="00536378">
        <w:rPr>
          <w:rFonts w:hAnsi="Times New Roman" w:ascii="Times New Roman"/>
        </w:rPr>
        <w:t>na osoba za upravljanje vodama</w:t>
      </w:r>
    </w:p>
    <w:p w:rsidRDefault="007B7801" w:rsidP="00536378" w:rsidR="007B7801" w:rsidRPr="00536378">
      <w:pPr>
        <w:pStyle w:val="Odlomakpopisa"/>
        <w:jc w:val="both"/>
        <w:rPr>
          <w:rFonts w:hAnsi="Times New Roman" w:ascii="Times New Roman"/>
        </w:rPr>
      </w:pPr>
      <w:r w:rsidRPr="00536378">
        <w:rPr>
          <w:rFonts w:hAnsi="Times New Roman" w:ascii="Times New Roman"/>
        </w:rPr>
        <w:t>Zagreb, Grada Vukovara 220, OIB: 2892138300</w:t>
      </w:r>
      <w:r w:rsidR="00536378">
        <w:rPr>
          <w:rFonts w:hAnsi="Times New Roman" w:ascii="Times New Roman"/>
        </w:rPr>
        <w:t>1</w:t>
      </w:r>
      <w:r w:rsidRPr="00536378">
        <w:rPr>
          <w:rFonts w:hAnsi="Times New Roman" w:ascii="Times New Roman"/>
        </w:rPr>
        <w:t xml:space="preserve"> </w:t>
      </w:r>
      <w:r w:rsidR="00536378">
        <w:rPr>
          <w:rFonts w:hAnsi="Times New Roman" w:ascii="Times New Roman"/>
        </w:rPr>
        <w:t xml:space="preserve">                                       </w:t>
      </w:r>
      <w:r w:rsidRPr="00536378">
        <w:rPr>
          <w:rFonts w:hAnsi="Times New Roman" w:ascii="Times New Roman"/>
        </w:rPr>
        <w:t>1.809,05 kn</w:t>
      </w:r>
    </w:p>
    <w:p w:rsidRDefault="007B7801" w:rsidP="007B7801" w:rsidR="007B7801" w:rsidRPr="007B7801">
      <w:pPr>
        <w:jc w:val="both"/>
        <w:rPr>
          <w:rFonts w:hAnsi="Times New Roman" w:ascii="Times New Roman"/>
        </w:rPr>
      </w:pPr>
    </w:p>
    <w:p w:rsidRDefault="00536378" w:rsidP="00536378" w:rsidR="00536378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OPĆINA STUPNIK</w:t>
      </w:r>
      <w:r w:rsidR="007B7801" w:rsidRPr="00536378">
        <w:rPr>
          <w:rFonts w:hAnsi="Times New Roman" w:ascii="Times New Roman"/>
        </w:rPr>
        <w:t xml:space="preserve"> </w:t>
      </w:r>
    </w:p>
    <w:p w:rsidRDefault="007B7801" w:rsidP="00536378" w:rsidR="007B7801" w:rsidRPr="00536378">
      <w:pPr>
        <w:pStyle w:val="Odlomakpopisa"/>
        <w:jc w:val="both"/>
        <w:rPr>
          <w:rFonts w:hAnsi="Times New Roman" w:ascii="Times New Roman"/>
        </w:rPr>
      </w:pPr>
      <w:r w:rsidRPr="00536378">
        <w:rPr>
          <w:rFonts w:hAnsi="Times New Roman" w:ascii="Times New Roman"/>
        </w:rPr>
        <w:t>Gornji Stupnik, Gornjo</w:t>
      </w:r>
      <w:r w:rsidR="00536378">
        <w:rPr>
          <w:rFonts w:hAnsi="Times New Roman" w:ascii="Times New Roman"/>
        </w:rPr>
        <w:t xml:space="preserve"> Stupnička 33, OIB: 90374778256</w:t>
      </w:r>
      <w:r w:rsidRPr="00536378">
        <w:rPr>
          <w:rFonts w:hAnsi="Times New Roman" w:ascii="Times New Roman"/>
        </w:rPr>
        <w:t xml:space="preserve"> </w:t>
      </w:r>
      <w:r w:rsidR="00536378">
        <w:rPr>
          <w:rFonts w:hAnsi="Times New Roman" w:ascii="Times New Roman"/>
        </w:rPr>
        <w:t xml:space="preserve">                      </w:t>
      </w:r>
      <w:r w:rsidRPr="00536378">
        <w:rPr>
          <w:rFonts w:hAnsi="Times New Roman" w:ascii="Times New Roman"/>
        </w:rPr>
        <w:t>106.733,07 kn</w:t>
      </w:r>
    </w:p>
    <w:p w:rsidRDefault="007B7801" w:rsidP="007B7801" w:rsidR="007B7801" w:rsidRPr="007B7801">
      <w:pPr>
        <w:jc w:val="both"/>
        <w:rPr>
          <w:rFonts w:hAnsi="Times New Roman" w:ascii="Times New Roman"/>
        </w:rPr>
      </w:pPr>
    </w:p>
    <w:p w:rsidRDefault="007B7801" w:rsidP="00536378" w:rsidR="00536378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 w:rsidRPr="00536378">
        <w:rPr>
          <w:rFonts w:hAnsi="Times New Roman" w:ascii="Times New Roman"/>
        </w:rPr>
        <w:t xml:space="preserve">ALCA ZAGREB </w:t>
      </w:r>
      <w:r w:rsidR="00536378">
        <w:rPr>
          <w:rFonts w:hAnsi="Times New Roman" w:ascii="Times New Roman"/>
        </w:rPr>
        <w:t>d.o.o.</w:t>
      </w:r>
      <w:r w:rsidRPr="00536378">
        <w:rPr>
          <w:rFonts w:hAnsi="Times New Roman" w:ascii="Times New Roman"/>
        </w:rPr>
        <w:t xml:space="preserve"> </w:t>
      </w:r>
    </w:p>
    <w:p w:rsidRDefault="007B7801" w:rsidP="00536378" w:rsidR="007B7801" w:rsidRPr="00536378">
      <w:pPr>
        <w:pStyle w:val="Odlomakpopisa"/>
        <w:jc w:val="both"/>
        <w:rPr>
          <w:rFonts w:hAnsi="Times New Roman" w:ascii="Times New Roman"/>
        </w:rPr>
      </w:pPr>
      <w:r w:rsidRPr="00536378">
        <w:rPr>
          <w:rFonts w:hAnsi="Times New Roman" w:ascii="Times New Roman"/>
        </w:rPr>
        <w:t>Zagreb, K</w:t>
      </w:r>
      <w:r w:rsidR="00536378">
        <w:rPr>
          <w:rFonts w:hAnsi="Times New Roman" w:ascii="Times New Roman"/>
        </w:rPr>
        <w:t xml:space="preserve">oledovčina 2, OIB: 58353015102                                                  </w:t>
      </w:r>
      <w:r w:rsidRPr="00536378">
        <w:rPr>
          <w:rFonts w:hAnsi="Times New Roman" w:ascii="Times New Roman"/>
        </w:rPr>
        <w:t>9.736,11 kn</w:t>
      </w:r>
    </w:p>
    <w:p w:rsidRDefault="007B7801" w:rsidP="007B7801" w:rsidR="007B7801" w:rsidRPr="007B7801">
      <w:pPr>
        <w:jc w:val="both"/>
        <w:rPr>
          <w:rFonts w:hAnsi="Times New Roman" w:ascii="Times New Roman"/>
        </w:rPr>
      </w:pPr>
    </w:p>
    <w:p w:rsidRDefault="00536378" w:rsidP="00536378" w:rsidR="00536378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ERSTE CARD CLUB d.o.o.</w:t>
      </w:r>
      <w:r w:rsidR="007B7801" w:rsidRPr="00536378">
        <w:rPr>
          <w:rFonts w:hAnsi="Times New Roman" w:ascii="Times New Roman"/>
        </w:rPr>
        <w:t xml:space="preserve">  </w:t>
      </w:r>
    </w:p>
    <w:p w:rsidRDefault="007B7801" w:rsidP="00536378" w:rsidR="007B7801" w:rsidRPr="00536378">
      <w:pPr>
        <w:pStyle w:val="Odlomakpopisa"/>
        <w:jc w:val="both"/>
        <w:rPr>
          <w:rFonts w:hAnsi="Times New Roman" w:ascii="Times New Roman"/>
        </w:rPr>
      </w:pPr>
      <w:r w:rsidRPr="00536378">
        <w:rPr>
          <w:rFonts w:hAnsi="Times New Roman" w:ascii="Times New Roman"/>
        </w:rPr>
        <w:t>Zagreb, Ulica Frana F</w:t>
      </w:r>
      <w:r w:rsidR="00536378">
        <w:rPr>
          <w:rFonts w:hAnsi="Times New Roman" w:ascii="Times New Roman"/>
        </w:rPr>
        <w:t xml:space="preserve">olnegovića 6, OIB: 85941596441                            </w:t>
      </w:r>
      <w:r w:rsidRPr="00536378">
        <w:rPr>
          <w:rFonts w:hAnsi="Times New Roman" w:ascii="Times New Roman"/>
        </w:rPr>
        <w:t xml:space="preserve"> 11.595,70 kn</w:t>
      </w:r>
    </w:p>
    <w:p w:rsidRDefault="007B7801" w:rsidP="007B7801" w:rsidR="007B7801" w:rsidRPr="007B7801">
      <w:pPr>
        <w:jc w:val="both"/>
        <w:rPr>
          <w:rFonts w:hAnsi="Times New Roman" w:ascii="Times New Roman"/>
        </w:rPr>
      </w:pPr>
    </w:p>
    <w:p w:rsidRDefault="00536378" w:rsidP="00536378" w:rsidR="00536378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Hrvatske autoceste d.o.o.</w:t>
      </w:r>
      <w:r w:rsidR="007B7801" w:rsidRPr="00536378">
        <w:rPr>
          <w:rFonts w:hAnsi="Times New Roman" w:ascii="Times New Roman"/>
        </w:rPr>
        <w:t xml:space="preserve">  </w:t>
      </w:r>
    </w:p>
    <w:p w:rsidRDefault="007B7801" w:rsidP="00536378" w:rsidR="007B7801" w:rsidRPr="00536378">
      <w:pPr>
        <w:pStyle w:val="Odlomakpopisa"/>
        <w:jc w:val="both"/>
        <w:rPr>
          <w:rFonts w:hAnsi="Times New Roman" w:ascii="Times New Roman"/>
        </w:rPr>
      </w:pPr>
      <w:r w:rsidRPr="00536378">
        <w:rPr>
          <w:rFonts w:hAnsi="Times New Roman" w:ascii="Times New Roman"/>
        </w:rPr>
        <w:t>Zagreb, Šir</w:t>
      </w:r>
      <w:r w:rsidR="00536378">
        <w:rPr>
          <w:rFonts w:hAnsi="Times New Roman" w:ascii="Times New Roman"/>
        </w:rPr>
        <w:t>olina ulica 4, OIB: 57500462912</w:t>
      </w:r>
      <w:r w:rsidRPr="00536378">
        <w:rPr>
          <w:rFonts w:hAnsi="Times New Roman" w:ascii="Times New Roman"/>
        </w:rPr>
        <w:t xml:space="preserve"> </w:t>
      </w:r>
      <w:r w:rsidR="00536378">
        <w:rPr>
          <w:rFonts w:hAnsi="Times New Roman" w:ascii="Times New Roman"/>
        </w:rPr>
        <w:t xml:space="preserve">                                                   </w:t>
      </w:r>
      <w:r w:rsidRPr="00536378">
        <w:rPr>
          <w:rFonts w:hAnsi="Times New Roman" w:ascii="Times New Roman"/>
        </w:rPr>
        <w:t>220,19 kn</w:t>
      </w:r>
    </w:p>
    <w:p w:rsidRDefault="007B7801" w:rsidP="007B7801" w:rsidR="007B7801" w:rsidRPr="007B7801">
      <w:pPr>
        <w:jc w:val="both"/>
        <w:rPr>
          <w:rFonts w:hAnsi="Times New Roman" w:ascii="Times New Roman"/>
        </w:rPr>
      </w:pPr>
    </w:p>
    <w:p w:rsidRDefault="00536378" w:rsidP="00536378" w:rsidR="00536378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VODOOPSKRBA I ODVODNJA d.o.o.</w:t>
      </w:r>
      <w:r w:rsidR="007B7801" w:rsidRPr="00536378">
        <w:rPr>
          <w:rFonts w:hAnsi="Times New Roman" w:ascii="Times New Roman"/>
        </w:rPr>
        <w:t xml:space="preserve"> </w:t>
      </w:r>
    </w:p>
    <w:p w:rsidRDefault="007B7801" w:rsidP="00536378" w:rsidR="007B7801" w:rsidRPr="00536378">
      <w:pPr>
        <w:pStyle w:val="Odlomakpopisa"/>
        <w:jc w:val="both"/>
        <w:rPr>
          <w:rFonts w:hAnsi="Times New Roman" w:ascii="Times New Roman"/>
        </w:rPr>
      </w:pPr>
      <w:r w:rsidRPr="00536378">
        <w:rPr>
          <w:rFonts w:hAnsi="Times New Roman" w:ascii="Times New Roman"/>
        </w:rPr>
        <w:t>Zagreb, Folnegovićeva 1, OIB: 8</w:t>
      </w:r>
      <w:r w:rsidR="00536378">
        <w:rPr>
          <w:rFonts w:hAnsi="Times New Roman" w:ascii="Times New Roman"/>
        </w:rPr>
        <w:t>3416546499</w:t>
      </w:r>
      <w:r w:rsidRPr="00536378">
        <w:rPr>
          <w:rFonts w:hAnsi="Times New Roman" w:ascii="Times New Roman"/>
        </w:rPr>
        <w:t xml:space="preserve"> </w:t>
      </w:r>
      <w:r w:rsidR="00536378">
        <w:rPr>
          <w:rFonts w:hAnsi="Times New Roman" w:ascii="Times New Roman"/>
        </w:rPr>
        <w:t xml:space="preserve">                                              </w:t>
      </w:r>
      <w:r w:rsidRPr="00536378">
        <w:rPr>
          <w:rFonts w:hAnsi="Times New Roman" w:ascii="Times New Roman"/>
        </w:rPr>
        <w:t>1.818,05 kn</w:t>
      </w:r>
    </w:p>
    <w:p w:rsidRDefault="007B7801" w:rsidP="007B7801" w:rsidR="007B7801" w:rsidRPr="007B7801">
      <w:pPr>
        <w:jc w:val="both"/>
        <w:rPr>
          <w:rFonts w:hAnsi="Times New Roman" w:ascii="Times New Roman"/>
        </w:rPr>
      </w:pPr>
    </w:p>
    <w:p w:rsidRDefault="007B7801" w:rsidP="00536378" w:rsidR="00536378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 w:rsidRPr="00536378">
        <w:rPr>
          <w:rFonts w:hAnsi="Times New Roman" w:ascii="Times New Roman"/>
        </w:rPr>
        <w:t>Hrvatske vode, prav</w:t>
      </w:r>
      <w:r w:rsidR="00536378">
        <w:rPr>
          <w:rFonts w:hAnsi="Times New Roman" w:ascii="Times New Roman"/>
        </w:rPr>
        <w:t>na osoba za upravljanje vodama</w:t>
      </w:r>
      <w:r w:rsidRPr="00536378">
        <w:rPr>
          <w:rFonts w:hAnsi="Times New Roman" w:ascii="Times New Roman"/>
        </w:rPr>
        <w:t xml:space="preserve"> </w:t>
      </w:r>
    </w:p>
    <w:p w:rsidRDefault="007B7801" w:rsidP="00536378" w:rsidR="007B7801">
      <w:pPr>
        <w:pStyle w:val="Odlomakpopisa"/>
        <w:jc w:val="both"/>
        <w:rPr>
          <w:rFonts w:hAnsi="Times New Roman" w:ascii="Times New Roman"/>
        </w:rPr>
      </w:pPr>
      <w:r w:rsidRPr="00536378">
        <w:rPr>
          <w:rFonts w:hAnsi="Times New Roman" w:ascii="Times New Roman"/>
        </w:rPr>
        <w:t>Zagreb, Grada</w:t>
      </w:r>
      <w:r w:rsidR="00536378">
        <w:rPr>
          <w:rFonts w:hAnsi="Times New Roman" w:ascii="Times New Roman"/>
        </w:rPr>
        <w:t xml:space="preserve"> Vukovara 220, OIB: 28921383001</w:t>
      </w:r>
      <w:r w:rsidRPr="00536378">
        <w:rPr>
          <w:rFonts w:hAnsi="Times New Roman" w:ascii="Times New Roman"/>
        </w:rPr>
        <w:t xml:space="preserve"> </w:t>
      </w:r>
      <w:r w:rsidR="00536378">
        <w:rPr>
          <w:rFonts w:hAnsi="Times New Roman" w:ascii="Times New Roman"/>
        </w:rPr>
        <w:t xml:space="preserve">                                     </w:t>
      </w:r>
      <w:r w:rsidRPr="00536378">
        <w:rPr>
          <w:rFonts w:hAnsi="Times New Roman" w:ascii="Times New Roman"/>
        </w:rPr>
        <w:t>47.106,23 kn</w:t>
      </w:r>
    </w:p>
    <w:p w:rsidRDefault="00536378" w:rsidP="00536378" w:rsidR="00536378">
      <w:pPr>
        <w:pStyle w:val="Odlomakpopisa"/>
        <w:jc w:val="both"/>
        <w:rPr>
          <w:rFonts w:hAnsi="Times New Roman" w:ascii="Times New Roman"/>
        </w:rPr>
      </w:pPr>
    </w:p>
    <w:p w:rsidRDefault="00536378" w:rsidP="00536378" w:rsidR="00536378" w:rsidRPr="00536378">
      <w:pPr>
        <w:pStyle w:val="Odlomakpopisa"/>
        <w:jc w:val="both"/>
        <w:rPr>
          <w:rFonts w:hAnsi="Times New Roman" w:ascii="Times New Roman"/>
        </w:rPr>
      </w:pPr>
    </w:p>
    <w:p w:rsidRDefault="007B7801" w:rsidP="007B7801" w:rsidR="007B7801" w:rsidRPr="007B7801">
      <w:pPr>
        <w:jc w:val="both"/>
        <w:rPr>
          <w:rFonts w:hAnsi="Times New Roman" w:ascii="Times New Roman"/>
        </w:rPr>
      </w:pPr>
    </w:p>
    <w:p w:rsidRDefault="00536378" w:rsidP="00536378" w:rsidR="00536378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HEP - Opskrba d.o.o.</w:t>
      </w:r>
      <w:r w:rsidR="007B7801" w:rsidRPr="00536378">
        <w:rPr>
          <w:rFonts w:hAnsi="Times New Roman" w:ascii="Times New Roman"/>
        </w:rPr>
        <w:t xml:space="preserve"> </w:t>
      </w:r>
    </w:p>
    <w:p w:rsidRDefault="007B7801" w:rsidP="00536378" w:rsidR="007B7801" w:rsidRPr="00536378">
      <w:pPr>
        <w:pStyle w:val="Odlomakpopisa"/>
        <w:jc w:val="both"/>
        <w:rPr>
          <w:rFonts w:hAnsi="Times New Roman" w:ascii="Times New Roman"/>
        </w:rPr>
      </w:pPr>
      <w:r w:rsidRPr="00536378">
        <w:rPr>
          <w:rFonts w:hAnsi="Times New Roman" w:ascii="Times New Roman"/>
        </w:rPr>
        <w:t>Zagreb, Ulica grad</w:t>
      </w:r>
      <w:r w:rsidR="00536378">
        <w:rPr>
          <w:rFonts w:hAnsi="Times New Roman" w:ascii="Times New Roman"/>
        </w:rPr>
        <w:t>a Vukovara 37, OIB: 63073332379</w:t>
      </w:r>
      <w:r w:rsidRPr="00536378">
        <w:rPr>
          <w:rFonts w:hAnsi="Times New Roman" w:ascii="Times New Roman"/>
        </w:rPr>
        <w:t xml:space="preserve"> </w:t>
      </w:r>
      <w:r w:rsidR="00536378">
        <w:rPr>
          <w:rFonts w:hAnsi="Times New Roman" w:ascii="Times New Roman"/>
        </w:rPr>
        <w:t xml:space="preserve">                                </w:t>
      </w:r>
      <w:r w:rsidRPr="00536378">
        <w:rPr>
          <w:rFonts w:hAnsi="Times New Roman" w:ascii="Times New Roman"/>
        </w:rPr>
        <w:t>1.123,96 kn</w:t>
      </w:r>
    </w:p>
    <w:p w:rsidRDefault="007B7801" w:rsidP="007B7801" w:rsidR="007B7801" w:rsidRPr="007B7801">
      <w:pPr>
        <w:jc w:val="both"/>
        <w:rPr>
          <w:rFonts w:hAnsi="Times New Roman" w:ascii="Times New Roman"/>
        </w:rPr>
      </w:pPr>
    </w:p>
    <w:p w:rsidRDefault="007B7801" w:rsidP="00536378" w:rsidR="00536378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 w:rsidRPr="00536378">
        <w:rPr>
          <w:rFonts w:hAnsi="Times New Roman" w:ascii="Times New Roman"/>
        </w:rPr>
        <w:t>General L</w:t>
      </w:r>
      <w:r w:rsidR="00536378">
        <w:rPr>
          <w:rFonts w:hAnsi="Times New Roman" w:ascii="Times New Roman"/>
        </w:rPr>
        <w:t>ogistics Systems Croatia d.o.o.</w:t>
      </w:r>
      <w:r w:rsidRPr="00536378">
        <w:rPr>
          <w:rFonts w:hAnsi="Times New Roman" w:ascii="Times New Roman"/>
        </w:rPr>
        <w:t xml:space="preserve"> </w:t>
      </w:r>
    </w:p>
    <w:p w:rsidRDefault="007B7801" w:rsidP="00536378" w:rsidR="007B7801" w:rsidRPr="00536378">
      <w:pPr>
        <w:pStyle w:val="Odlomakpopisa"/>
        <w:jc w:val="both"/>
        <w:rPr>
          <w:rFonts w:hAnsi="Times New Roman" w:ascii="Times New Roman"/>
        </w:rPr>
      </w:pPr>
      <w:r w:rsidRPr="00536378">
        <w:rPr>
          <w:rFonts w:hAnsi="Times New Roman" w:ascii="Times New Roman"/>
        </w:rPr>
        <w:t>Popovec, Varaždinska 116, OIB: 883</w:t>
      </w:r>
      <w:r w:rsidR="00536378">
        <w:rPr>
          <w:rFonts w:hAnsi="Times New Roman" w:ascii="Times New Roman"/>
        </w:rPr>
        <w:t>60795357</w:t>
      </w:r>
      <w:r w:rsidRPr="00536378">
        <w:rPr>
          <w:rFonts w:hAnsi="Times New Roman" w:ascii="Times New Roman"/>
        </w:rPr>
        <w:t xml:space="preserve"> </w:t>
      </w:r>
      <w:r w:rsidR="00536378">
        <w:rPr>
          <w:rFonts w:hAnsi="Times New Roman" w:ascii="Times New Roman"/>
        </w:rPr>
        <w:t xml:space="preserve">                                         </w:t>
      </w:r>
      <w:r w:rsidRPr="00536378">
        <w:rPr>
          <w:rFonts w:hAnsi="Times New Roman" w:ascii="Times New Roman"/>
        </w:rPr>
        <w:t>22.980,50 kn</w:t>
      </w:r>
    </w:p>
    <w:p w:rsidRDefault="007B7801" w:rsidP="007B7801" w:rsidR="007B7801" w:rsidRPr="007B7801">
      <w:pPr>
        <w:jc w:val="both"/>
        <w:rPr>
          <w:rFonts w:hAnsi="Times New Roman" w:ascii="Times New Roman"/>
        </w:rPr>
      </w:pPr>
    </w:p>
    <w:p w:rsidRDefault="00536378" w:rsidP="00536378" w:rsidR="00536378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RECRO d.d.</w:t>
      </w:r>
    </w:p>
    <w:p w:rsidRDefault="007B7801" w:rsidP="00536378" w:rsidR="007B7801" w:rsidRPr="00536378">
      <w:pPr>
        <w:pStyle w:val="Odlomakpopisa"/>
        <w:jc w:val="both"/>
        <w:rPr>
          <w:rFonts w:hAnsi="Times New Roman" w:ascii="Times New Roman"/>
        </w:rPr>
      </w:pPr>
      <w:r w:rsidRPr="00536378">
        <w:rPr>
          <w:rFonts w:hAnsi="Times New Roman" w:ascii="Times New Roman"/>
        </w:rPr>
        <w:t>Zagreb, Avenija Većeslav</w:t>
      </w:r>
      <w:r w:rsidR="00536378">
        <w:rPr>
          <w:rFonts w:hAnsi="Times New Roman" w:ascii="Times New Roman"/>
        </w:rPr>
        <w:t>a Holjevca 40, OIB: 10081420437</w:t>
      </w:r>
      <w:r w:rsidRPr="00536378">
        <w:rPr>
          <w:rFonts w:hAnsi="Times New Roman" w:ascii="Times New Roman"/>
        </w:rPr>
        <w:t xml:space="preserve"> </w:t>
      </w:r>
      <w:r w:rsidR="00536378">
        <w:rPr>
          <w:rFonts w:hAnsi="Times New Roman" w:ascii="Times New Roman"/>
        </w:rPr>
        <w:t xml:space="preserve">                  </w:t>
      </w:r>
      <w:r w:rsidRPr="00536378">
        <w:rPr>
          <w:rFonts w:hAnsi="Times New Roman" w:ascii="Times New Roman"/>
        </w:rPr>
        <w:t>112.689,18 kn</w:t>
      </w:r>
    </w:p>
    <w:p w:rsidRDefault="007B7801" w:rsidP="007B7801" w:rsidR="007B7801" w:rsidRPr="007B7801">
      <w:pPr>
        <w:jc w:val="both"/>
        <w:rPr>
          <w:rFonts w:hAnsi="Times New Roman" w:ascii="Times New Roman"/>
        </w:rPr>
      </w:pPr>
    </w:p>
    <w:p w:rsidRDefault="007B7801" w:rsidP="00536378" w:rsidR="00536378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 w:rsidRPr="00536378">
        <w:rPr>
          <w:rFonts w:hAnsi="Times New Roman" w:ascii="Times New Roman"/>
        </w:rPr>
        <w:t>Studen</w:t>
      </w:r>
      <w:r w:rsidR="00536378">
        <w:rPr>
          <w:rFonts w:hAnsi="Times New Roman" w:ascii="Times New Roman"/>
        </w:rPr>
        <w:t>tska zadruga STUDENT</w:t>
      </w:r>
      <w:r w:rsidRPr="00536378">
        <w:rPr>
          <w:rFonts w:hAnsi="Times New Roman" w:ascii="Times New Roman"/>
        </w:rPr>
        <w:t xml:space="preserve"> </w:t>
      </w:r>
    </w:p>
    <w:p w:rsidRDefault="007B7801" w:rsidP="00536378" w:rsidR="007B7801" w:rsidRPr="00536378">
      <w:pPr>
        <w:pStyle w:val="Odlomakpopisa"/>
        <w:jc w:val="both"/>
        <w:rPr>
          <w:rFonts w:hAnsi="Times New Roman" w:ascii="Times New Roman"/>
        </w:rPr>
      </w:pPr>
      <w:r w:rsidRPr="00536378">
        <w:rPr>
          <w:rFonts w:hAnsi="Times New Roman" w:ascii="Times New Roman"/>
        </w:rPr>
        <w:t>S</w:t>
      </w:r>
      <w:r w:rsidR="00536378">
        <w:rPr>
          <w:rFonts w:hAnsi="Times New Roman" w:ascii="Times New Roman"/>
        </w:rPr>
        <w:t>rbija, Novi Sad, Futoški put 67</w:t>
      </w:r>
      <w:r w:rsidRPr="00536378">
        <w:rPr>
          <w:rFonts w:hAnsi="Times New Roman" w:ascii="Times New Roman"/>
        </w:rPr>
        <w:t xml:space="preserve"> </w:t>
      </w:r>
      <w:r w:rsidR="00536378">
        <w:rPr>
          <w:rFonts w:hAnsi="Times New Roman" w:ascii="Times New Roman"/>
        </w:rPr>
        <w:t xml:space="preserve">                                                               </w:t>
      </w:r>
      <w:r w:rsidRPr="00536378">
        <w:rPr>
          <w:rFonts w:hAnsi="Times New Roman" w:ascii="Times New Roman"/>
        </w:rPr>
        <w:t>627.154,40 kn</w:t>
      </w:r>
    </w:p>
    <w:p w:rsidRDefault="007B7801" w:rsidP="007B7801" w:rsidR="007B7801" w:rsidRPr="007B7801">
      <w:pPr>
        <w:jc w:val="both"/>
        <w:rPr>
          <w:rFonts w:hAnsi="Times New Roman" w:ascii="Times New Roman"/>
        </w:rPr>
      </w:pPr>
    </w:p>
    <w:p w:rsidRDefault="007B7801" w:rsidP="00536378" w:rsidR="00536378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 w:rsidRPr="00536378">
        <w:rPr>
          <w:rFonts w:hAnsi="Times New Roman" w:ascii="Times New Roman"/>
        </w:rPr>
        <w:t>Stylos d.</w:t>
      </w:r>
      <w:r w:rsidR="00536378">
        <w:rPr>
          <w:rFonts w:hAnsi="Times New Roman" w:ascii="Times New Roman"/>
        </w:rPr>
        <w:t>o.o.</w:t>
      </w:r>
    </w:p>
    <w:p w:rsidRDefault="007B7801" w:rsidP="00536378" w:rsidR="007B7801" w:rsidRPr="00536378">
      <w:pPr>
        <w:pStyle w:val="Odlomakpopisa"/>
        <w:jc w:val="both"/>
        <w:rPr>
          <w:rFonts w:hAnsi="Times New Roman" w:ascii="Times New Roman"/>
        </w:rPr>
      </w:pPr>
      <w:r w:rsidRPr="00536378">
        <w:rPr>
          <w:rFonts w:hAnsi="Times New Roman" w:ascii="Times New Roman"/>
        </w:rPr>
        <w:t>Srb</w:t>
      </w:r>
      <w:r w:rsidR="00536378">
        <w:rPr>
          <w:rFonts w:hAnsi="Times New Roman" w:ascii="Times New Roman"/>
        </w:rPr>
        <w:t>ija, Novi Sad, Futološki put 67</w:t>
      </w:r>
      <w:r w:rsidRPr="00536378">
        <w:rPr>
          <w:rFonts w:hAnsi="Times New Roman" w:ascii="Times New Roman"/>
        </w:rPr>
        <w:t xml:space="preserve"> </w:t>
      </w:r>
      <w:r w:rsidR="00536378">
        <w:rPr>
          <w:rFonts w:hAnsi="Times New Roman" w:ascii="Times New Roman"/>
        </w:rPr>
        <w:t xml:space="preserve">                                                            249.976,15 </w:t>
      </w:r>
      <w:r w:rsidRPr="00536378">
        <w:rPr>
          <w:rFonts w:hAnsi="Times New Roman" w:ascii="Times New Roman"/>
        </w:rPr>
        <w:t>kn</w:t>
      </w:r>
    </w:p>
    <w:p w:rsidRDefault="007B7801" w:rsidP="007B7801" w:rsidR="007B7801" w:rsidRPr="007B7801">
      <w:pPr>
        <w:jc w:val="both"/>
        <w:rPr>
          <w:rFonts w:hAnsi="Times New Roman" w:ascii="Times New Roman"/>
        </w:rPr>
      </w:pPr>
    </w:p>
    <w:p w:rsidRDefault="00536378" w:rsidP="00536378" w:rsidR="00536378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Žarko Mrkobrada</w:t>
      </w:r>
    </w:p>
    <w:p w:rsidRDefault="007B7801" w:rsidP="00536378" w:rsidR="005807E9" w:rsidRPr="00536378">
      <w:pPr>
        <w:pStyle w:val="Odlomakpopisa"/>
        <w:jc w:val="both"/>
        <w:rPr>
          <w:rFonts w:hAnsi="Times New Roman" w:ascii="Times New Roman"/>
        </w:rPr>
      </w:pPr>
      <w:r w:rsidRPr="00536378">
        <w:rPr>
          <w:rFonts w:hAnsi="Times New Roman" w:ascii="Times New Roman"/>
        </w:rPr>
        <w:t>Zagreb,</w:t>
      </w:r>
      <w:r w:rsidR="00536378">
        <w:rPr>
          <w:rFonts w:hAnsi="Times New Roman" w:ascii="Times New Roman"/>
        </w:rPr>
        <w:t xml:space="preserve"> Jurjevska 52, OIB: 84257853386</w:t>
      </w:r>
      <w:r w:rsidRPr="00536378">
        <w:rPr>
          <w:rFonts w:hAnsi="Times New Roman" w:ascii="Times New Roman"/>
        </w:rPr>
        <w:t xml:space="preserve"> </w:t>
      </w:r>
      <w:r w:rsidR="00536378">
        <w:rPr>
          <w:rFonts w:hAnsi="Times New Roman" w:ascii="Times New Roman"/>
        </w:rPr>
        <w:t xml:space="preserve">                                            </w:t>
      </w:r>
      <w:r w:rsidRPr="00536378">
        <w:rPr>
          <w:rFonts w:hAnsi="Times New Roman" w:ascii="Times New Roman"/>
        </w:rPr>
        <w:t>2.146.904,70  kn</w:t>
      </w:r>
    </w:p>
    <w:p w:rsidRDefault="005D4C2B" w:rsidP="005D4C2B" w:rsidR="005D4C2B" w:rsidRPr="005D4C2B">
      <w:pPr>
        <w:ind w:firstLine="708"/>
        <w:jc w:val="both"/>
        <w:rPr>
          <w:rFonts w:hAnsi="Times New Roman" w:ascii="Times New Roman"/>
        </w:rPr>
      </w:pPr>
    </w:p>
    <w:p w:rsidRDefault="005807E9" w:rsidP="005D4C2B" w:rsidR="005807E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III.Osporene tražbine </w:t>
      </w:r>
      <w:r w:rsidR="00536378">
        <w:rPr>
          <w:rFonts w:hAnsi="Times New Roman" w:ascii="Times New Roman"/>
        </w:rPr>
        <w:t>drugog</w:t>
      </w:r>
      <w:r>
        <w:rPr>
          <w:rFonts w:hAnsi="Times New Roman" w:ascii="Times New Roman"/>
        </w:rPr>
        <w:t xml:space="preserve"> višeg isplatnog reda:</w:t>
      </w:r>
    </w:p>
    <w:p w:rsidRDefault="00536378" w:rsidP="005D4C2B" w:rsidR="00536378">
      <w:pPr>
        <w:ind w:firstLine="708"/>
        <w:jc w:val="both"/>
        <w:rPr>
          <w:rFonts w:hAnsi="Times New Roman" w:ascii="Times New Roman"/>
        </w:rPr>
      </w:pPr>
    </w:p>
    <w:p w:rsidRDefault="00536378" w:rsidP="00536378" w:rsidR="00536378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Stylos d.o.o.</w:t>
      </w:r>
      <w:r w:rsidRPr="00536378">
        <w:rPr>
          <w:rFonts w:hAnsi="Times New Roman" w:ascii="Times New Roman"/>
        </w:rPr>
        <w:t xml:space="preserve"> </w:t>
      </w:r>
    </w:p>
    <w:p w:rsidRDefault="00536378" w:rsidP="00536378" w:rsidR="00536378" w:rsidRPr="00536378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Srbija, Novi Sad</w:t>
      </w:r>
      <w:r w:rsidRPr="0053637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                                                                                      </w:t>
      </w:r>
      <w:r w:rsidRPr="00536378">
        <w:rPr>
          <w:rFonts w:hAnsi="Times New Roman" w:ascii="Times New Roman"/>
        </w:rPr>
        <w:t xml:space="preserve">394.482,36 kn </w:t>
      </w:r>
    </w:p>
    <w:p w:rsidRDefault="00536378" w:rsidP="00536378" w:rsidR="00536378" w:rsidRPr="00536378">
      <w:pPr>
        <w:ind w:firstLine="708"/>
        <w:jc w:val="both"/>
        <w:rPr>
          <w:rFonts w:hAnsi="Times New Roman" w:ascii="Times New Roman"/>
        </w:rPr>
      </w:pPr>
    </w:p>
    <w:p w:rsidRDefault="00536378" w:rsidP="00536378" w:rsidR="00536378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STYLOS d.o.o.</w:t>
      </w:r>
      <w:r w:rsidRPr="00536378">
        <w:rPr>
          <w:rFonts w:hAnsi="Times New Roman" w:ascii="Times New Roman"/>
        </w:rPr>
        <w:t xml:space="preserve"> </w:t>
      </w:r>
    </w:p>
    <w:p w:rsidRDefault="00536378" w:rsidP="00536378" w:rsidR="00536378" w:rsidRPr="00536378">
      <w:pPr>
        <w:pStyle w:val="Odlomakpopisa"/>
        <w:jc w:val="both"/>
        <w:rPr>
          <w:rFonts w:hAnsi="Times New Roman" w:ascii="Times New Roman"/>
        </w:rPr>
      </w:pPr>
      <w:r w:rsidRPr="00536378">
        <w:rPr>
          <w:rFonts w:hAnsi="Times New Roman" w:ascii="Times New Roman"/>
        </w:rPr>
        <w:t>Zagreb, Kopa</w:t>
      </w:r>
      <w:r>
        <w:rPr>
          <w:rFonts w:hAnsi="Times New Roman" w:ascii="Times New Roman"/>
        </w:rPr>
        <w:t>čevski put 1c, OIB: 16160679644</w:t>
      </w:r>
      <w:r w:rsidRPr="0053637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                                     </w:t>
      </w:r>
      <w:r w:rsidRPr="00536378">
        <w:rPr>
          <w:rFonts w:hAnsi="Times New Roman" w:ascii="Times New Roman"/>
        </w:rPr>
        <w:t>484.997,80 kn</w:t>
      </w:r>
    </w:p>
    <w:p w:rsidRDefault="005807E9" w:rsidP="005D4C2B" w:rsidR="005807E9">
      <w:pPr>
        <w:ind w:firstLine="708"/>
        <w:jc w:val="both"/>
        <w:rPr>
          <w:rFonts w:hAnsi="Times New Roman" w:ascii="Times New Roman"/>
        </w:rPr>
      </w:pPr>
    </w:p>
    <w:p w:rsidRDefault="00D75502" w:rsidP="00536378" w:rsidR="00D75502">
      <w:pPr>
        <w:jc w:val="both"/>
        <w:rPr>
          <w:rFonts w:hAnsi="Times New Roman" w:ascii="Times New Roman"/>
        </w:rPr>
      </w:pPr>
    </w:p>
    <w:p w:rsidRDefault="00536378" w:rsidP="00D341BB" w:rsidR="00D75502" w:rsidRPr="00D341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D75502">
        <w:rPr>
          <w:rFonts w:hAnsi="Times New Roman" w:ascii="Times New Roman"/>
        </w:rPr>
        <w:t>V.</w:t>
      </w:r>
      <w:r w:rsidR="00D168D0">
        <w:rPr>
          <w:rFonts w:hAnsi="Times New Roman" w:ascii="Times New Roman"/>
        </w:rPr>
        <w:t xml:space="preserve">Vjerovnici navedeni pod točkom III. </w:t>
      </w:r>
      <w:r>
        <w:rPr>
          <w:rFonts w:hAnsi="Times New Roman" w:ascii="Times New Roman"/>
        </w:rPr>
        <w:t>ovog rješenja čije su</w:t>
      </w:r>
      <w:r w:rsidR="00D168D0">
        <w:rPr>
          <w:rFonts w:hAnsi="Times New Roman" w:ascii="Times New Roman"/>
        </w:rPr>
        <w:t xml:space="preserve"> tražbine osporene upućuju se na parnicu protiv stečajnog dužnika radi utvrđivanja osporene tražbine. Ako osoba koja je upućena na parnicu ne pokrene parnicu u roku od osam dana od dana pravomoćnosti rješenja o upućivanju na parnicu, odnosno primitka drugostupanjske odluke, smatrat će se da je odustala od prava na vođenje parnice. </w:t>
      </w:r>
    </w:p>
    <w:p w:rsidRDefault="005D4C2B" w:rsidP="005D4C2B" w:rsidR="005D4C2B" w:rsidRPr="005D4C2B">
      <w:pPr>
        <w:ind w:firstLine="708"/>
        <w:jc w:val="both"/>
        <w:rPr>
          <w:rFonts w:hAnsi="Times New Roman" w:ascii="Times New Roman"/>
        </w:rPr>
      </w:pPr>
    </w:p>
    <w:p w:rsidRDefault="009D5E53" w:rsidP="00536378" w:rsidR="009D5E53">
      <w:pPr>
        <w:jc w:val="center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ispitnom ročištu održanom </w:t>
      </w:r>
      <w:r w:rsidR="00536378">
        <w:rPr>
          <w:rFonts w:eastAsia="Times New Roman" w:hAnsi="Times New Roman" w:ascii="Times New Roman"/>
          <w:color w:val="000000"/>
        </w:rPr>
        <w:t>2. srpnja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536378">
        <w:rPr>
          <w:rFonts w:eastAsia="Times New Roman" w:hAnsi="Times New Roman" w:ascii="Times New Roman"/>
          <w:color w:val="000000"/>
        </w:rPr>
        <w:t>8</w:t>
      </w:r>
      <w:r>
        <w:rPr>
          <w:rFonts w:eastAsia="Times New Roman" w:hAnsi="Times New Roman" w:ascii="Times New Roman"/>
          <w:color w:val="000000"/>
        </w:rPr>
        <w:t>. ispitane su sve prijavljene tražbine prema iznosima i redu, a koje su prijavljene u roku.</w:t>
      </w:r>
      <w:r w:rsidR="00F74180">
        <w:rPr>
          <w:rFonts w:eastAsia="Times New Roman" w:hAnsi="Times New Roman" w:ascii="Times New Roman"/>
          <w:color w:val="000000"/>
        </w:rPr>
        <w:t xml:space="preserve"> Stečajni upravitelj priznao je tražbine prvog isplatnog višeg reda navedene u točki I. izreke rješenja, a tako priznate tražbine prvog višeg isplatnog reda nitko od vjerovnika nije osporio, pa se iste </w:t>
      </w:r>
      <w:r>
        <w:rPr>
          <w:rFonts w:eastAsia="Times New Roman" w:hAnsi="Times New Roman" w:ascii="Times New Roman"/>
          <w:color w:val="000000"/>
        </w:rPr>
        <w:t xml:space="preserve">temeljem odredbe čl. 263. </w:t>
      </w:r>
      <w:r w:rsidR="00052689" w:rsidRPr="00052689">
        <w:rPr>
          <w:rFonts w:eastAsia="Times New Roman" w:hAnsi="Times New Roman" w:ascii="Times New Roman"/>
          <w:color w:val="000000"/>
        </w:rPr>
        <w:t>Stečajnog zakona ("Narodne</w:t>
      </w:r>
      <w:r w:rsidR="00052689">
        <w:rPr>
          <w:rFonts w:eastAsia="Times New Roman" w:hAnsi="Times New Roman" w:ascii="Times New Roman"/>
          <w:color w:val="000000"/>
        </w:rPr>
        <w:t xml:space="preserve"> novine" broj 71/15</w:t>
      </w:r>
      <w:r w:rsidR="008954A2">
        <w:rPr>
          <w:rFonts w:eastAsia="Times New Roman" w:hAnsi="Times New Roman" w:ascii="Times New Roman"/>
          <w:color w:val="000000"/>
        </w:rPr>
        <w:t>, 104/17</w:t>
      </w:r>
      <w:r w:rsidR="00052689">
        <w:rPr>
          <w:rFonts w:eastAsia="Times New Roman" w:hAnsi="Times New Roman" w:ascii="Times New Roman"/>
          <w:color w:val="000000"/>
        </w:rPr>
        <w:t xml:space="preserve"> - dalje SZ</w:t>
      </w:r>
      <w:r w:rsidR="00052689" w:rsidRPr="00052689">
        <w:rPr>
          <w:rFonts w:eastAsia="Times New Roman" w:hAnsi="Times New Roman" w:ascii="Times New Roman"/>
          <w:color w:val="000000"/>
        </w:rPr>
        <w:t>),</w:t>
      </w:r>
      <w:r w:rsidR="00052689">
        <w:rPr>
          <w:rFonts w:eastAsia="Times New Roman" w:hAnsi="Times New Roman" w:ascii="Times New Roman"/>
          <w:color w:val="000000"/>
        </w:rPr>
        <w:t xml:space="preserve"> smatraju utvrđenim. </w:t>
      </w:r>
    </w:p>
    <w:p w:rsidRDefault="005365A7" w:rsidP="009D5E53" w:rsidR="005365A7">
      <w:pPr>
        <w:jc w:val="both"/>
        <w:rPr>
          <w:rFonts w:eastAsia="Times New Roman" w:hAnsi="Times New Roman" w:ascii="Times New Roman"/>
          <w:color w:val="000000"/>
        </w:rPr>
      </w:pPr>
    </w:p>
    <w:p w:rsidRDefault="005365A7" w:rsidP="009D5E53" w:rsidR="005365A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Nadalje stečajni upravitelj je priznao tražbine drugog višeg isplatnog reda navedene pod točkom II. izreke ovog rješenja, i tako priznate tražbine nije osporio nitko od vjerovnika, te se iste u smislu odredbe čl. 263. SZ-a smatraju utvrđenima.</w:t>
      </w:r>
    </w:p>
    <w:p w:rsidRDefault="005365A7" w:rsidP="009D5E53" w:rsidR="005365A7">
      <w:pPr>
        <w:jc w:val="both"/>
        <w:rPr>
          <w:rFonts w:eastAsia="Times New Roman" w:hAnsi="Times New Roman" w:ascii="Times New Roman"/>
          <w:color w:val="000000"/>
        </w:rPr>
      </w:pPr>
    </w:p>
    <w:p w:rsidRDefault="005365A7" w:rsidP="009D5E53" w:rsidR="00383E16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Stečajni upravitelj je</w:t>
      </w:r>
      <w:r w:rsidR="008954A2">
        <w:rPr>
          <w:rFonts w:eastAsia="Times New Roman" w:hAnsi="Times New Roman" w:ascii="Times New Roman"/>
          <w:color w:val="000000"/>
        </w:rPr>
        <w:t xml:space="preserve"> u cijelosti</w:t>
      </w:r>
      <w:r>
        <w:rPr>
          <w:rFonts w:eastAsia="Times New Roman" w:hAnsi="Times New Roman" w:ascii="Times New Roman"/>
          <w:color w:val="000000"/>
        </w:rPr>
        <w:t xml:space="preserve"> osporio prijavljenu tražbinu vjerovnika </w:t>
      </w:r>
      <w:r w:rsidR="008954A2">
        <w:rPr>
          <w:rFonts w:eastAsia="Times New Roman" w:hAnsi="Times New Roman" w:ascii="Times New Roman"/>
          <w:color w:val="000000"/>
        </w:rPr>
        <w:t>drugog</w:t>
      </w:r>
      <w:r>
        <w:rPr>
          <w:rFonts w:eastAsia="Times New Roman" w:hAnsi="Times New Roman" w:ascii="Times New Roman"/>
          <w:color w:val="000000"/>
        </w:rPr>
        <w:t xml:space="preserve"> višeg isplatnog reda </w:t>
      </w:r>
      <w:r w:rsidR="008954A2" w:rsidRPr="008954A2">
        <w:rPr>
          <w:rFonts w:eastAsia="Times New Roman" w:hAnsi="Times New Roman" w:ascii="Times New Roman"/>
          <w:color w:val="000000"/>
        </w:rPr>
        <w:t>Stylos d.o.o., Srbija, Novi Sad, u iznosu od 394.482,36 kn, budući uz prijavu tražbine nije dostavljen dokaz o pravnoj osnovi tražbine, te nema dokumentacije.</w:t>
      </w:r>
    </w:p>
    <w:p w:rsidRDefault="008954A2" w:rsidP="009D5E53" w:rsidR="008954A2">
      <w:pPr>
        <w:jc w:val="both"/>
        <w:rPr>
          <w:rFonts w:eastAsia="Times New Roman" w:hAnsi="Times New Roman" w:ascii="Times New Roman"/>
          <w:color w:val="000000"/>
        </w:rPr>
      </w:pPr>
    </w:p>
    <w:p w:rsidRDefault="008954A2" w:rsidP="008F0A34" w:rsidR="008954A2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954A2" w:rsidP="008F0A34" w:rsidR="008954A2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383E16" w:rsidP="008F0A34" w:rsidR="00E211E8">
      <w:pPr>
        <w:ind w:firstLine="708"/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Također je</w:t>
      </w:r>
      <w:r w:rsidR="00A968AF">
        <w:rPr>
          <w:rFonts w:eastAsia="Times New Roman" w:hAnsi="Times New Roman" w:ascii="Times New Roman"/>
          <w:color w:val="000000"/>
        </w:rPr>
        <w:t xml:space="preserve"> </w:t>
      </w:r>
      <w:r w:rsidR="008954A2">
        <w:rPr>
          <w:rFonts w:eastAsia="Times New Roman" w:hAnsi="Times New Roman" w:ascii="Times New Roman"/>
          <w:color w:val="000000"/>
        </w:rPr>
        <w:t xml:space="preserve">u cijelosti </w:t>
      </w:r>
      <w:r>
        <w:rPr>
          <w:rFonts w:eastAsia="Times New Roman" w:hAnsi="Times New Roman" w:ascii="Times New Roman"/>
          <w:color w:val="000000"/>
        </w:rPr>
        <w:t xml:space="preserve">osporio prijavljenu tražbinu vjerovnika </w:t>
      </w:r>
      <w:r w:rsidR="008954A2">
        <w:rPr>
          <w:rFonts w:eastAsia="Times New Roman" w:hAnsi="Times New Roman" w:ascii="Times New Roman"/>
          <w:color w:val="000000"/>
        </w:rPr>
        <w:t>drugog</w:t>
      </w:r>
      <w:r>
        <w:rPr>
          <w:rFonts w:eastAsia="Times New Roman" w:hAnsi="Times New Roman" w:ascii="Times New Roman"/>
          <w:color w:val="000000"/>
        </w:rPr>
        <w:t xml:space="preserve"> višeg isplatnog reda</w:t>
      </w:r>
      <w:r w:rsidR="008954A2" w:rsidRPr="008954A2">
        <w:t xml:space="preserve"> </w:t>
      </w:r>
      <w:r w:rsidR="008954A2" w:rsidRPr="008954A2">
        <w:rPr>
          <w:rFonts w:eastAsia="Times New Roman" w:hAnsi="Times New Roman" w:ascii="Times New Roman"/>
          <w:color w:val="000000"/>
        </w:rPr>
        <w:t xml:space="preserve">STYLOS d.o.o., Zagreb, Kopačevski put 1c, OIB: 16160679644, u iznosu od 484.997,80 kn, budući uz prijavu tražbine nije dostavljen dokaz o pravnoj osnovi tražbine, te nema dokumentacije. </w:t>
      </w:r>
      <w:r>
        <w:rPr>
          <w:rFonts w:eastAsia="Times New Roman" w:hAnsi="Times New Roman" w:ascii="Times New Roman"/>
          <w:color w:val="000000"/>
        </w:rPr>
        <w:t xml:space="preserve"> </w:t>
      </w:r>
    </w:p>
    <w:p w:rsidRDefault="00E1441C" w:rsidP="008954A2" w:rsidR="00E1441C">
      <w:pPr>
        <w:jc w:val="both"/>
        <w:rPr>
          <w:rFonts w:eastAsia="Times New Roman" w:hAnsi="Times New Roman" w:ascii="Times New Roman"/>
          <w:color w:val="000000"/>
        </w:rPr>
      </w:pPr>
    </w:p>
    <w:p w:rsidRDefault="00E1441C" w:rsidP="00E1441C" w:rsidR="00E1441C">
      <w:pPr>
        <w:ind w:firstLine="708"/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 xml:space="preserve">Slijedom gore navedenog, a vezano za osporene tražbine vjerovnika drugog višeg isplatnog reda navedene pod toč. III. rješenja, sud je temeljem odredbe čl. 266. st. 1. i čl. 267. st. 1. SZ-a, odlučio kao u izreci.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8954A2">
        <w:rPr>
          <w:rFonts w:eastAsia="Times New Roman" w:hAnsi="Times New Roman" w:ascii="Times New Roman"/>
          <w:color w:val="000000"/>
        </w:rPr>
        <w:t>2. srpnja 2018.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BE180F">
        <w:rPr>
          <w:rFonts w:eastAsia="Times New Roman" w:hAnsi="Times New Roman" w:ascii="Times New Roman"/>
          <w:color w:val="000000"/>
        </w:rPr>
        <w:t>, v.r.</w:t>
      </w:r>
    </w:p>
    <w:p w:rsidRDefault="00BE180F" w:rsidP="008C0B3D" w:rsidR="00BE180F">
      <w:pPr>
        <w:jc w:val="right"/>
        <w:rPr>
          <w:rFonts w:eastAsia="Times New Roman" w:hAnsi="Times New Roman" w:ascii="Times New Roman"/>
          <w:color w:val="000000"/>
        </w:rPr>
      </w:pPr>
    </w:p>
    <w:p w:rsidRDefault="00BE180F" w:rsidP="008C0B3D" w:rsidR="00BE180F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BE180F" w:rsidP="008C0B3D" w:rsidR="00BE180F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BE180F" w:rsidP="008C0B3D" w:rsidR="00BE180F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E1441C" w:rsidP="008C0B3D" w:rsidR="00E1441C">
      <w:pPr>
        <w:jc w:val="right"/>
        <w:rPr>
          <w:rFonts w:eastAsia="Times New Roman" w:hAnsi="Times New Roman" w:ascii="Times New Roman"/>
          <w:color w:val="000000"/>
        </w:rPr>
      </w:pPr>
    </w:p>
    <w:p w:rsidRDefault="003B11E8" w:rsidP="008C0B3D" w:rsidR="003B11E8">
      <w:pPr>
        <w:jc w:val="right"/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80080E" w:rsidP="00BE180F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213B8D" w:rsidR="0080080E" w:rsidRPr="008008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180F">
          <w:rPr>
            <w:noProof/>
          </w:rPr>
          <w:t>5</w:t>
        </w:r>
        <w:r>
          <w:fldChar w:fldCharType="end"/>
        </w:r>
      </w:p>
    </w:sdtContent>
  </w:sdt>
  <w:p w:rsidRDefault="007B7801" w:rsidP="007B7801" w:rsidR="00F46A98" w:rsidRPr="00F46A98">
    <w:pPr>
      <w:pStyle w:val="Zaglavlje"/>
      <w:jc w:val="right"/>
      <w:rPr>
        <w:rFonts w:hAnsi="Times New Roman" w:ascii="Times New Roman"/>
      </w:rPr>
    </w:pPr>
    <w:r w:rsidRPr="007B7801">
      <w:rPr>
        <w:rFonts w:hAnsi="Times New Roman" w:ascii="Times New Roman"/>
      </w:rPr>
      <w:t>3 St-1153/17</w:t>
    </w:r>
    <w:r w:rsidR="004B0049">
      <w:rPr>
        <w:rFonts w:hAnsi="Times New Roman" w:ascii="Times New Roman"/>
      </w:rPr>
      <w:t>-36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54037"/>
    <w:multiLevelType w:val="hybridMultilevel"/>
    <w:tmpl w:val="263402F4"/>
    <w:lvl w:tplc="A16E6D1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59B5EB2"/>
    <w:multiLevelType w:val="hybridMultilevel"/>
    <w:tmpl w:val="244A8F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D565C7"/>
    <w:multiLevelType w:val="hybridMultilevel"/>
    <w:tmpl w:val="DEA859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2A60F65"/>
    <w:multiLevelType w:val="hybridMultilevel"/>
    <w:tmpl w:val="4C62D9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1C3F7D"/>
    <w:multiLevelType w:val="hybridMultilevel"/>
    <w:tmpl w:val="40F45E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B50B01"/>
    <w:multiLevelType w:val="hybridMultilevel"/>
    <w:tmpl w:val="77D831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5313D0"/>
    <w:multiLevelType w:val="hybridMultilevel"/>
    <w:tmpl w:val="FEBC22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048548A"/>
    <w:multiLevelType w:val="hybridMultilevel"/>
    <w:tmpl w:val="11BA4AC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494ED9"/>
    <w:multiLevelType w:val="hybridMultilevel"/>
    <w:tmpl w:val="C846B4CE"/>
    <w:lvl w:tplc="52E2151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2"/>
  </w:num>
  <w:num w:numId="5">
    <w:abstractNumId w:val="5"/>
  </w:num>
  <w:num w:numId="6">
    <w:abstractNumId w:val="6"/>
  </w:num>
  <w:num w:numId="7">
    <w:abstractNumId w:val="1"/>
  </w:num>
  <w:num w:numId="8">
    <w:abstractNumId w:val="4"/>
  </w:num>
  <w:num w:numId="9">
    <w:abstractNumId w:val="8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51C70"/>
    <w:rsid w:val="00052689"/>
    <w:rsid w:val="001130DB"/>
    <w:rsid w:val="0016731D"/>
    <w:rsid w:val="00182C15"/>
    <w:rsid w:val="0018650D"/>
    <w:rsid w:val="001A7223"/>
    <w:rsid w:val="001F48EA"/>
    <w:rsid w:val="00213B8D"/>
    <w:rsid w:val="002475FB"/>
    <w:rsid w:val="00253CD2"/>
    <w:rsid w:val="00293469"/>
    <w:rsid w:val="00295084"/>
    <w:rsid w:val="002D2E7A"/>
    <w:rsid w:val="002E28DC"/>
    <w:rsid w:val="003665BC"/>
    <w:rsid w:val="00383E16"/>
    <w:rsid w:val="0038400D"/>
    <w:rsid w:val="003B11E8"/>
    <w:rsid w:val="003C230E"/>
    <w:rsid w:val="00407649"/>
    <w:rsid w:val="004318FA"/>
    <w:rsid w:val="004626DA"/>
    <w:rsid w:val="00476A7E"/>
    <w:rsid w:val="00486CC4"/>
    <w:rsid w:val="004B0049"/>
    <w:rsid w:val="004B0F2F"/>
    <w:rsid w:val="004F0AE3"/>
    <w:rsid w:val="00522798"/>
    <w:rsid w:val="00524612"/>
    <w:rsid w:val="00536378"/>
    <w:rsid w:val="005365A7"/>
    <w:rsid w:val="005807E9"/>
    <w:rsid w:val="005953B3"/>
    <w:rsid w:val="005B130B"/>
    <w:rsid w:val="005C1F97"/>
    <w:rsid w:val="005D01E2"/>
    <w:rsid w:val="005D4C2B"/>
    <w:rsid w:val="00620951"/>
    <w:rsid w:val="006567EE"/>
    <w:rsid w:val="00707B3E"/>
    <w:rsid w:val="007B7801"/>
    <w:rsid w:val="0080080E"/>
    <w:rsid w:val="00815583"/>
    <w:rsid w:val="00822B39"/>
    <w:rsid w:val="008251C2"/>
    <w:rsid w:val="00854B7C"/>
    <w:rsid w:val="008954A2"/>
    <w:rsid w:val="008A6BA7"/>
    <w:rsid w:val="008C0B3D"/>
    <w:rsid w:val="008F0A34"/>
    <w:rsid w:val="008F3211"/>
    <w:rsid w:val="00983D4D"/>
    <w:rsid w:val="009A44EC"/>
    <w:rsid w:val="009D5E53"/>
    <w:rsid w:val="00A00A0C"/>
    <w:rsid w:val="00A14CF8"/>
    <w:rsid w:val="00A52C82"/>
    <w:rsid w:val="00A968AF"/>
    <w:rsid w:val="00AB06C1"/>
    <w:rsid w:val="00AF3A6E"/>
    <w:rsid w:val="00BC7E75"/>
    <w:rsid w:val="00BE15FC"/>
    <w:rsid w:val="00BE180F"/>
    <w:rsid w:val="00C53C04"/>
    <w:rsid w:val="00C835FD"/>
    <w:rsid w:val="00CA57D4"/>
    <w:rsid w:val="00D168D0"/>
    <w:rsid w:val="00D178D3"/>
    <w:rsid w:val="00D341BB"/>
    <w:rsid w:val="00D75502"/>
    <w:rsid w:val="00D969D5"/>
    <w:rsid w:val="00DC0091"/>
    <w:rsid w:val="00E1441C"/>
    <w:rsid w:val="00E211E8"/>
    <w:rsid w:val="00E6705C"/>
    <w:rsid w:val="00E945DA"/>
    <w:rsid w:val="00ED19F0"/>
    <w:rsid w:val="00EE14B3"/>
    <w:rsid w:val="00F04BE1"/>
    <w:rsid w:val="00F21CA3"/>
    <w:rsid w:val="00F32001"/>
    <w:rsid w:val="00F46A98"/>
    <w:rsid w:val="00F46E55"/>
    <w:rsid w:val="00F67A7E"/>
    <w:rsid w:val="00F74180"/>
    <w:rsid w:val="00FE4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E1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180F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E180F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E180F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E180F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E1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180F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E180F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E180F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E180F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St-1153/2017</izvorni_sadrzaj>
    <derivirana_varijabla naziv="DomainObject.Predmet.OznakaBroj_1">St-1153/2017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GORNJI GRAD d.o.o. zastupanog po punomoćniku Boško Blažić</izvorni_sadrzaj>
    <derivirana_varijabla naziv="DomainObject.Predmet.ProtustrankaFormated_1">  GORNJI GRAD d.o.o. zastupanog po punomoćniku Boško Blažić</derivirana_varijabla>
  </DomainObject.Predmet.ProtustrankaFormated>
  <DomainObject.Predmet.ProtustrankaFormatedOIB>
    <izvorni_sadrzaj>  GORNJI GRAD d.o.o., OIB 49158686202 zastupanog po punomoćniku Boško Blažić</izvorni_sadrzaj>
    <derivirana_varijabla naziv="DomainObject.Predmet.ProtustrankaFormatedOIB_1">  GORNJI GRAD d.o.o., OIB 49158686202 zastupanog po punomoćniku Boško Blažić</derivirana_varijabla>
  </DomainObject.Predmet.ProtustrankaFormatedOIB>
  <DomainObject.Predmet.ProtustrankaFormatedWithAdress>
    <izvorni_sadrzaj> GORNJI GRAD d.o.o., Karlovačka 203A, 10250 Lučko zastupanog po punomoćniku Boško Blažić</izvorni_sadrzaj>
    <derivirana_varijabla naziv="DomainObject.Predmet.ProtustrankaFormatedWithAdress_1"> GORNJI GRAD d.o.o., Karlovačka 203A, 10250 Lučko zastupanog po punomoćniku Boško Blažić</derivirana_varijabla>
  </DomainObject.Predmet.ProtustrankaFormatedWithAdress>
  <DomainObject.Predmet.ProtustrankaFormatedWithAdressOIB>
    <izvorni_sadrzaj> GORNJI GRAD d.o.o., OIB 49158686202, Karlovačka 203A, 10250 Lučko zastupanog po punomoćniku Boško Blažić</izvorni_sadrzaj>
    <derivirana_varijabla naziv="DomainObject.Predmet.ProtustrankaFormatedWithAdressOIB_1"> GORNJI GRAD d.o.o., OIB 49158686202, Karlovačka 203A, 10250 Lučko zastupanog po punomoćniku Boško Blažić</derivirana_varijabla>
  </DomainObject.Predmet.ProtustrankaFormatedWithAdressOIB>
  <DomainObject.Predmet.ProtustrankaWithAdress>
    <izvorni_sadrzaj>GORNJI GRAD d.o.o. Karlovačka 203A, 10250 Lučko</izvorni_sadrzaj>
    <derivirana_varijabla naziv="DomainObject.Predmet.ProtustrankaWithAdress_1">GORNJI GRAD d.o.o. Karlovačka 203A, 10250 Lučko</derivirana_varijabla>
  </DomainObject.Predmet.ProtustrankaWithAdress>
  <DomainObject.Predmet.ProtustrankaWithAdressOIB>
    <izvorni_sadrzaj>GORNJI GRAD d.o.o., OIB 49158686202, Karlovačka 203A, 10250 Lučko</izvorni_sadrzaj>
    <derivirana_varijabla naziv="DomainObject.Predmet.ProtustrankaWithAdressOIB_1">GORNJI GRAD d.o.o., OIB 49158686202, Karlovačka 203A, 10250 Lučko</derivirana_varijabla>
  </DomainObject.Predmet.ProtustrankaWithAdressOIB>
  <DomainObject.Predmet.ProtustrankaNazivFormated>
    <izvorni_sadrzaj>GORNJI GRAD d.o.o.</izvorni_sadrzaj>
    <derivirana_varijabla naziv="DomainObject.Predmet.ProtustrankaNazivFormated_1">GORNJI GRAD d.o.o.</derivirana_varijabla>
  </DomainObject.Predmet.ProtustrankaNazivFormated>
  <DomainObject.Predmet.ProtustrankaNazivFormatedOIB>
    <izvorni_sadrzaj>GORNJI GRAD d.o.o., OIB 49158686202</izvorni_sadrzaj>
    <derivirana_varijabla naziv="DomainObject.Predmet.ProtustrankaNazivFormatedOIB_1">GORNJI GRAD d.o.o., OIB 49158686202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GORNJI GRAD d.o.o. zastupanog po punomoćniku Boško Blažić</item>
    </izvorni_sadrzaj>
    <derivirana_varijabla naziv="DomainObject.Predmet.ProtuStrankaListFormated_1">
      <item>GORNJI GRAD d.o.o. zastupanog po punomoćniku Boško Blažić</item>
    </derivirana_varijabla>
  </DomainObject.Predmet.ProtuStrankaListFormated>
  <DomainObject.Predmet.ProtuStrankaListFormatedOIB>
    <izvorni_sadrzaj>
      <item>GORNJI GRAD d.o.o., OIB 49158686202 zastupanog po punomoćniku Boško Blažić</item>
    </izvorni_sadrzaj>
    <derivirana_varijabla naziv="DomainObject.Predmet.ProtuStrankaListFormatedOIB_1">
      <item>GORNJI GRAD d.o.o., OIB 49158686202 zastupanog po punomoćniku Boško Blažić</item>
    </derivirana_varijabla>
  </DomainObject.Predmet.ProtuStrankaListFormatedOIB>
  <DomainObject.Predmet.ProtuStrankaListFormatedWithAdress>
    <izvorni_sadrzaj>
      <item>GORNJI GRAD d.o.o., Karlovačka 203A, 10250 Lučko zastupanog po punomoćniku Boško Blažić</item>
    </izvorni_sadrzaj>
    <derivirana_varijabla naziv="DomainObject.Predmet.ProtuStrankaListFormatedWithAdress_1">
      <item>GORNJI GRAD d.o.o., Karlovačka 203A, 10250 Lučko zastupanog po punomoćniku Boško Blažić</item>
    </derivirana_varijabla>
  </DomainObject.Predmet.ProtuStrankaListFormatedWithAdress>
  <DomainObject.Predmet.ProtuStrankaListFormatedWithAdressOIB>
    <izvorni_sadrzaj>
      <item>GORNJI GRAD d.o.o., OIB 49158686202, Karlovačka 203A, 10250 Lučko zastupanog po punomoćniku Boško Blažić</item>
    </izvorni_sadrzaj>
    <derivirana_varijabla naziv="DomainObject.Predmet.ProtuStrankaListFormatedWithAdressOIB_1">
      <item>GORNJI GRAD d.o.o., OIB 49158686202, Karlovačka 203A, 10250 Lučko zastupanog po punomoćniku Boško Blažić</item>
    </derivirana_varijabla>
  </DomainObject.Predmet.ProtuStrankaListFormatedWithAdressOIB>
  <DomainObject.Predmet.ProtuStrankaListNazivFormated>
    <izvorni_sadrzaj>
      <item>GORNJI GRAD d.o.o.</item>
    </izvorni_sadrzaj>
    <derivirana_varijabla naziv="DomainObject.Predmet.ProtuStrankaListNazivFormated_1">
      <item>GORNJI GRAD d.o.o.</item>
    </derivirana_varijabla>
  </DomainObject.Predmet.ProtuStrankaListNazivFormated>
  <DomainObject.Predmet.ProtuStrankaListNazivFormatedOIB>
    <izvorni_sadrzaj>
      <item>GORNJI GRAD d.o.o., OIB 49158686202</item>
    </izvorni_sadrzaj>
    <derivirana_varijabla naziv="DomainObject.Predmet.ProtuStrankaListNazivFormatedOIB_1">
      <item>GORNJI GRAD d.o.o., OIB 49158686202</item>
    </derivirana_varijabla>
  </DomainObject.Predmet.ProtuStrankaListNazivFormatedOIB>
  <DomainObject.Predmet.OstaliListFormated>
    <izvorni_sadrzaj>
      <item>Boško Blažić punomoćnik sudionika u postupku GORNJI GRAD d.o.o.</item>
    </izvorni_sadrzaj>
    <derivirana_varijabla naziv="DomainObject.Predmet.OstaliListFormated_1">
      <item>Boško Blažić punomoćnik sudionika u postupku GORNJI GRAD d.o.o.</item>
    </derivirana_varijabla>
  </DomainObject.Predmet.OstaliListFormated>
  <DomainObject.Predmet.OstaliListFormatedOIB>
    <izvorni_sadrzaj>
      <item>Boško Blažić, OIB 39714805050 punomoćnik sudionika u postupku GORNJI GRAD d.o.o.</item>
    </izvorni_sadrzaj>
    <derivirana_varijabla naziv="DomainObject.Predmet.OstaliListFormatedOIB_1">
      <item>Boško Blažić, OIB 39714805050 punomoćnik sudionika u postupku GORNJI GRAD d.o.o.</item>
    </derivirana_varijabla>
  </DomainObject.Predmet.OstaliListFormatedOIB>
  <DomainObject.Predmet.OstaliListFormatedWithAdress>
    <izvorni_sadrzaj>
      <item>Boško Blažić, Bulevar Cara Lazara 48, Novi Sad punomoćnik sudionika u postupku GORNJI GRAD d.o.o.</item>
    </izvorni_sadrzaj>
    <derivirana_varijabla naziv="DomainObject.Predmet.OstaliListFormatedWithAdress_1">
      <item>Boško Blažić, Bulevar Cara Lazara 48, Novi Sad punomoćnik sudionika u postupku GORNJI GRAD d.o.o.</item>
    </derivirana_varijabla>
  </DomainObject.Predmet.OstaliListFormatedWithAdress>
  <DomainObject.Predmet.OstaliListFormatedWithAdressOIB>
    <izvorni_sadrzaj>
      <item>Boško Blažić, OIB 39714805050, Bulevar Cara Lazara 48, Novi Sad punomoćnik sudionika u postupku GORNJI GRAD d.o.o.</item>
    </izvorni_sadrzaj>
    <derivirana_varijabla naziv="DomainObject.Predmet.OstaliListFormatedWithAdressOIB_1">
      <item>Boško Blažić, OIB 39714805050, Bulevar Cara Lazara 48, Novi Sad punomoćnik sudionika u postupku GORNJI GRAD d.o.o.</item>
    </derivirana_varijabla>
  </DomainObject.Predmet.OstaliListFormatedWithAdressOIB>
  <DomainObject.Predmet.OstaliListNazivFormated>
    <izvorni_sadrzaj>
      <item>Boško Blažić</item>
    </izvorni_sadrzaj>
    <derivirana_varijabla naziv="DomainObject.Predmet.OstaliListNazivFormated_1">
      <item>Boško Blažić</item>
    </derivirana_varijabla>
  </DomainObject.Predmet.OstaliListNazivFormated>
  <DomainObject.Predmet.OstaliListNazivFormatedOIB>
    <izvorni_sadrzaj>
      <item>Boško Blažić, OIB 39714805050</item>
    </izvorni_sadrzaj>
    <derivirana_varijabla naziv="DomainObject.Predmet.OstaliListNazivFormatedOIB_1">
      <item>Boško Blažić, OIB 39714805050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GORNJI GRAD d.o.o.</izvorni_sadrzaj>
    <derivirana_varijabla naziv="DomainObject.Predmet.ProtustrankaIDrugi_1">GORNJI GRAD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GORNJI GRAD d.o.o., OIB 49158686202, Karlovačka 203A, 10250 Lučko</izvorni_sadrzaj>
    <derivirana_varijabla naziv="DomainObject.Predmet.ProtustrankaIDrugiAdressOIB_1">GORNJI GRAD d.o.o., OIB 49158686202, Karlovačka 203A,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GORNJI GRAD d.o.o.</item>
      <item>Boško Blažić</item>
    </izvorni_sadrzaj>
    <derivirana_varijabla naziv="DomainObject.Predmet.SudioniciListNaziv_1">
      <item>FINA Regionalni centar Zagreb</item>
      <item>GORNJI GRAD d.o.o.</item>
      <item>Boško Blažić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GORNJI GRAD d.o.o., OIB 49158686202, Karlovačka 203A,10250 Lučko</item>
      <item>Boško Blažić, OIB 39714805050, Bulevar Cara Lazara 48,Novi Sad</item>
    </izvorni_sadrzaj>
    <derivirana_varijabla naziv="DomainObject.Predmet.SudioniciListAdressOIB_1">
      <item>FINA Regionalni centar Zagreb, OIB 85821130368, Trg svibanjskih žrtava 1995. br. 1,10000 Zagreb</item>
      <item>GORNJI GRAD d.o.o., OIB 49158686202, Karlovačka 203A,10250 Lučko</item>
      <item>Boško Blažić, OIB 39714805050, Bulevar Cara Lazara 48,Novi Sad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49158686202</item>
      <item>, OIB 39714805050</item>
    </izvorni_sadrzaj>
    <derivirana_varijabla naziv="DomainObject.Predmet.SudioniciListNazivOIB_1">
      <item>, OIB 85821130368</item>
      <item>, OIB 49158686202</item>
      <item>, OIB 39714805050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01342B-B30E-4AFC-9211-1A21C08F70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1060</properties:Words>
  <properties:Characters>6021</properties:Characters>
  <properties:Lines>222</properties:Lines>
  <properties:Paragraphs>122</properties:Paragraphs>
  <properties:TotalTime>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2018-07-02T11:14:00Z</dcterms:created>
  <dc:creator>point</dc:creator>
  <cp:lastModifiedBy>Žana Livaja</cp:lastModifiedBy>
  <cp:lastPrinted>2018-07-02T11:40:00Z</cp:lastPrinted>
  <dcterms:modified xmlns:xsi="http://www.w3.org/2001/XMLSchema-instance" xsi:type="dcterms:W3CDTF">2018-07-02T12:15:00Z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i osporenim 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