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d937" w14:paraId="078d93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</w:t>
      </w:r>
      <w:r w:rsidR="00F31ED8">
        <w:t>2</w:t>
      </w:r>
      <w:r w:rsidR="001E4B4F">
        <w:t>87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</w:t>
      </w:r>
      <w:r w:rsidR="00F31ED8">
        <w:t>2</w:t>
      </w:r>
      <w:r w:rsidR="001E4B4F">
        <w:t>87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E4B4F">
        <w:t>VIRTUS STUDIO d.o.o., OIB 63566856572, Zagreb, Laurenčićeva 8/A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E4B4F">
        <w:t>24.825,22</w:t>
      </w:r>
      <w:r w:rsidR="009A7DD8">
        <w:t xml:space="preserve">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D77527">
        <w:t>,v.r.</w:t>
      </w:r>
    </w:p>
    <w:p w:rsidRDefault="00D77527" w:rsidR="00D77527" w:rsidRPr="00694D64">
      <w:r w:rsidRPr="00694D64">
        <w:t>Za točnost otpravka-ovlašteni službenik:</w:t>
      </w:r>
    </w:p>
    <w:p w:rsidRDefault="00D77527" w:rsidR="00D77527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1D0C14"/>
    <w:rsid w:val="001E4B4F"/>
    <w:rsid w:val="00215918"/>
    <w:rsid w:val="00231430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97341"/>
    <w:rsid w:val="006D122A"/>
    <w:rsid w:val="006D3911"/>
    <w:rsid w:val="00726015"/>
    <w:rsid w:val="00750B6E"/>
    <w:rsid w:val="007D6D1C"/>
    <w:rsid w:val="007E37D5"/>
    <w:rsid w:val="00813622"/>
    <w:rsid w:val="008348B0"/>
    <w:rsid w:val="00893006"/>
    <w:rsid w:val="008B0E7A"/>
    <w:rsid w:val="008C31DE"/>
    <w:rsid w:val="008E199F"/>
    <w:rsid w:val="00916F5B"/>
    <w:rsid w:val="0092057B"/>
    <w:rsid w:val="00961A46"/>
    <w:rsid w:val="009A248B"/>
    <w:rsid w:val="009A7DD8"/>
    <w:rsid w:val="009D789B"/>
    <w:rsid w:val="009E2EF3"/>
    <w:rsid w:val="00A00BDE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14E0"/>
    <w:rsid w:val="00C54284"/>
    <w:rsid w:val="00C57B84"/>
    <w:rsid w:val="00C972A9"/>
    <w:rsid w:val="00CD1CFD"/>
    <w:rsid w:val="00CD57E4"/>
    <w:rsid w:val="00CD74BB"/>
    <w:rsid w:val="00D660C0"/>
    <w:rsid w:val="00D77527"/>
    <w:rsid w:val="00D970B2"/>
    <w:rsid w:val="00E313AE"/>
    <w:rsid w:val="00EA64CE"/>
    <w:rsid w:val="00EB51D1"/>
    <w:rsid w:val="00EB6112"/>
    <w:rsid w:val="00F31ED8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STUDIO d.o.o. zastupanog po punomoćniku KREŠIMIR BAJUTI; MARIO KOLINSKI</izvorni_sadrzaj>
    <derivirana_varijabla naziv="DomainObject.Predmet.ProtustrankaFormated_1">  VIRTUS STUDIO d.o.o. zastupanog po punomoćniku KREŠIMIR BAJUTI; MARIO KOLINSKI</derivirana_varijabla>
  </DomainObject.Predmet.ProtustrankaFormated>
  <DomainObject.Predmet.ProtustrankaFormatedOIB>
    <izvorni_sadrzaj>  VIRTUS STUDIO d.o.o., OIB 63566856572 zastupanog po punomoćniku KREŠIMIR BAJUTI; MARIO KOLINSKI</izvorni_sadrzaj>
    <derivirana_varijabla naziv="DomainObject.Predmet.ProtustrankaFormatedOIB_1">  VIRTUS STUDIO d.o.o., OIB 63566856572 zastupanog po punomoćniku KREŠIMIR BAJUTI; MARIO KOLINSKI</derivirana_varijabla>
  </DomainObject.Predmet.ProtustrankaFormatedOIB>
  <DomainObject.Predmet.ProtustrankaFormatedWithAdress>
    <izvorni_sadrzaj> VIRTUS STUDIO d.o.o., Laurenčićeva 8/A, 10000 Zagreb zastupanog po punomoćniku KREŠIMIR BAJUTI; MARIO KOLINSKI</izvorni_sadrzaj>
    <derivirana_varijabla naziv="DomainObject.Predmet.ProtustrankaFormatedWithAdress_1"> VIRTUS STUDIO d.o.o., Laurenčićeva 8/A, 10000 Zagreb zastupanog po punomoćniku KREŠIMIR BAJUTI; MARIO KOLINSKI</derivirana_varijabla>
  </DomainObject.Predmet.ProtustrankaFormatedWithAdress>
  <DomainObject.Predmet.ProtustrankaFormatedWithAdressOIB>
    <izvorni_sadrzaj> VIRTUS STUDIO d.o.o., OIB 63566856572, Laurenčićeva 8/A, 10000 Zagreb zastupanog po punomoćniku KREŠIMIR BAJUTI; MARIO KOLINSKI</izvorni_sadrzaj>
    <derivirana_varijabla naziv="DomainObject.Predmet.ProtustrankaFormatedWithAdressOIB_1"> VIRTUS STUDIO d.o.o., OIB 63566856572, Laurenčićeva 8/A, 10000 Zagreb zastupanog po punomoćniku KREŠIMIR BAJUTI; MARIO KOLINSKI</derivirana_varijabla>
  </DomainObject.Predmet.ProtustrankaFormatedWithAdressOIB>
  <DomainObject.Predmet.ProtustrankaWithAdress>
    <izvorni_sadrzaj>VIRTUS STUDIO d.o.o. Laurenčićeva 8/A, 10000 Zagreb</izvorni_sadrzaj>
    <derivirana_varijabla naziv="DomainObject.Predmet.ProtustrankaWithAdress_1">VIRTUS STUDIO d.o.o. Laurenčićeva 8/A, 10000 Zagreb</derivirana_varijabla>
  </DomainObject.Predmet.ProtustrankaWithAdress>
  <DomainObject.Predmet.ProtustrankaWithAdressOIB>
    <izvorni_sadrzaj>VIRTUS STUDIO d.o.o., OIB 63566856572, Laurenčićeva 8/A, 10000 Zagreb</izvorni_sadrzaj>
    <derivirana_varijabla naziv="DomainObject.Predmet.ProtustrankaWithAdressOIB_1">VIRTUS STUDIO d.o.o., OIB 63566856572, Laurenčićeva 8/A, 10000 Zagreb</derivirana_varijabla>
  </DomainObject.Predmet.ProtustrankaWithAdressOIB>
  <DomainObject.Predmet.ProtustrankaNazivFormated>
    <izvorni_sadrzaj>VIRTUS STUDIO d.o.o.</izvorni_sadrzaj>
    <derivirana_varijabla naziv="DomainObject.Predmet.ProtustrankaNazivFormated_1">VIRTUS STUDIO d.o.o.</derivirana_varijabla>
  </DomainObject.Predmet.ProtustrankaNazivFormated>
  <DomainObject.Predmet.ProtustrankaNazivFormatedOIB>
    <izvorni_sadrzaj>VIRTUS STUDIO d.o.o., OIB 63566856572</izvorni_sadrzaj>
    <derivirana_varijabla naziv="DomainObject.Predmet.ProtustrankaNazivFormatedOIB_1">VIRTUS STUDIO d.o.o., OIB 63566856572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STUDIO d.o.o. zastupanog po punomoćniku KREŠIMIR BAJUTI; MARIO KOLINSKI</item>
    </izvorni_sadrzaj>
    <derivirana_varijabla naziv="DomainObject.Predmet.ProtuStrankaListFormated_1">
      <item>VIRTUS STUDIO d.o.o. zastupanog po punomoćniku KREŠIMIR BAJUTI; MARIO KOLINSKI</item>
    </derivirana_varijabla>
  </DomainObject.Predmet.ProtuStrankaListFormated>
  <DomainObject.Predmet.ProtuStrankaListFormatedOIB>
    <izvorni_sadrzaj>
      <item>VIRTUS STUDIO d.o.o., OIB 63566856572 zastupanog po punomoćniku KREŠIMIR BAJUTI; MARIO KOLINSKI</item>
    </izvorni_sadrzaj>
    <derivirana_varijabla naziv="DomainObject.Predmet.ProtuStrankaListFormatedOIB_1">
      <item>VIRTUS STUDIO d.o.o., OIB 63566856572 zastupanog po punomoćniku KREŠIMIR BAJUTI; MARIO KOLINSKI</item>
    </derivirana_varijabla>
  </DomainObject.Predmet.ProtuStrankaListFormatedOIB>
  <DomainObject.Predmet.ProtuStrankaListFormatedWithAdress>
    <izvorni_sadrzaj>
      <item>VIRTUS STUDIO d.o.o., Laurenčićeva 8/A, 10000 Zagreb zastupanog po punomoćniku KREŠIMIR BAJUTI; MARIO KOLINSKI</item>
    </izvorni_sadrzaj>
    <derivirana_varijabla naziv="DomainObject.Predmet.ProtuStrankaListFormatedWithAdress_1">
      <item>VIRTUS STUDIO d.o.o., Laurenčićeva 8/A, 10000 Zagreb zastupanog po punomoćniku KREŠIMIR BAJUTI; MARIO KOLINSKI</item>
    </derivirana_varijabla>
  </DomainObject.Predmet.ProtuStrankaListFormatedWithAdress>
  <DomainObject.Predmet.ProtuStrankaListFormatedWithAdressOIB>
    <izvorni_sadrzaj>
      <item>VIRTUS STUDIO d.o.o., OIB 63566856572, Laurenčićeva 8/A, 10000 Zagreb zastupanog po punomoćniku KREŠIMIR BAJUTI; MARIO KOLINSKI</item>
    </izvorni_sadrzaj>
    <derivirana_varijabla naziv="DomainObject.Predmet.ProtuStrankaListFormatedWithAdressOIB_1">
      <item>VIRTUS STUDIO d.o.o., OIB 63566856572, Laurenčićeva 8/A, 10000 Zagreb zastupanog po punomoćniku KREŠIMIR BAJUTI; MARIO KOLINSKI</item>
    </derivirana_varijabla>
  </DomainObject.Predmet.ProtuStrankaListFormatedWithAdressOIB>
  <DomainObject.Predmet.ProtuStrankaListNazivFormated>
    <izvorni_sadrzaj>
      <item>VIRTUS STUDIO d.o.o.</item>
    </izvorni_sadrzaj>
    <derivirana_varijabla naziv="DomainObject.Predmet.ProtuStrankaListNazivFormated_1">
      <item>VIRTUS STUDIO d.o.o.</item>
    </derivirana_varijabla>
  </DomainObject.Predmet.ProtuStrankaListNazivFormated>
  <DomainObject.Predmet.ProtuStrankaListNazivFormatedOIB>
    <izvorni_sadrzaj>
      <item>VIRTUS STUDIO d.o.o., OIB 63566856572</item>
    </izvorni_sadrzaj>
    <derivirana_varijabla naziv="DomainObject.Predmet.ProtuStrankaListNazivFormatedOIB_1">
      <item>VIRTUS STUDIO d.o.o., OIB 63566856572</item>
    </derivirana_varijabla>
  </DomainObject.Predmet.ProtuStrankaListNazivFormatedOIB>
  <DomainObject.Predmet.OstaliListFormated>
    <izvorni_sadrzaj>
      <item>KREŠIMIR BAJUTI punomoćnik sudionika u postupku VIRTUS STUDIO d.o.o.</item>
      <item>MARIO KOLINSKI punomoćnik sudionika u postupku VIRTUS STUDIO d.o.o.</item>
    </izvorni_sadrzaj>
    <derivirana_varijabla naziv="DomainObject.Predmet.OstaliListFormated_1">
      <item>KREŠIMIR BAJUTI punomoćnik sudionika u postupku VIRTUS STUDIO d.o.o.</item>
      <item>MARIO KOLINSKI punomoćnik sudionika u postupku VIRTUS STUDIO d.o.o.</item>
    </derivirana_varijabla>
  </DomainObject.Predmet.OstaliListFormated>
  <DomainObject.Predmet.OstaliListFormatedOIB>
    <izvorni_sadrzaj>
      <item>KREŠIMIR BAJUTI, OIB 38985882915 punomoćnik sudionika u postupku VIRTUS STUDIO d.o.o.</item>
      <item>MARIO KOLINSKI, OIB 48991167857 punomoćnik sudionika u postupku VIRTUS STUDIO d.o.o.</item>
    </izvorni_sadrzaj>
    <derivirana_varijabla naziv="DomainObject.Predmet.OstaliListFormatedOIB_1">
      <item>KREŠIMIR BAJUTI, OIB 38985882915 punomoćnik sudionika u postupku VIRTUS STUDIO d.o.o.</item>
      <item>MARIO KOLINSKI, OIB 48991167857 punomoćnik sudionika u postupku VIRTUS STUDIO d.o.o.</item>
    </derivirana_varijabla>
  </DomainObject.Predmet.OstaliListFormatedOIB>
  <DomainObject.Predmet.OstaliListFormatedWithAdress>
    <izvorni_sadrzaj>
      <item>KREŠIMIR BAJUTI, Ulica Joze Laurenčića 8/A, 10000 Zagreb punomoćnik sudionika u postupku VIRTUS STUDIO d.o.o.</item>
      <item>MARIO KOLINSKI, Ul. sl. graničara 1, 35400 Nova Gradiška punomoćnik sudionika u postupku VIRTUS STUDIO d.o.o.</item>
    </izvorni_sadrzaj>
    <derivirana_varijabla naziv="DomainObject.Predmet.OstaliListFormatedWithAdress_1">
      <item>KREŠIMIR BAJUTI, Ulica Joze Laurenčića 8/A, 10000 Zagreb punomoćnik sudionika u postupku VIRTUS STUDIO d.o.o.</item>
      <item>MARIO KOLINSKI, Ul. sl. graničara 1, 35400 Nova Gradiška punomoćnik sudionika u postupku VIRTUS STUDIO d.o.o.</item>
    </derivirana_varijabla>
  </DomainObject.Predmet.OstaliListFormatedWithAdress>
  <DomainObject.Predmet.OstaliListFormatedWithAdressOIB>
    <izvorni_sadrzaj>
      <item>KREŠIMIR BAJUTI, OIB 38985882915, Ulica Joze Laurenčića 8/A, 10000 Zagreb punomoćnik sudionika u postupku VIRTUS STUDIO d.o.o.</item>
      <item>MARIO KOLINSKI, OIB 48991167857, Ul. sl. graničara 1, 35400 Nova Gradiška punomoćnik sudionika u postupku VIRTUS STUDIO d.o.o.</item>
    </izvorni_sadrzaj>
    <derivirana_varijabla naziv="DomainObject.Predmet.OstaliListFormatedWithAdressOIB_1">
      <item>KREŠIMIR BAJUTI, OIB 38985882915, Ulica Joze Laurenčića 8/A, 10000 Zagreb punomoćnik sudionika u postupku VIRTUS STUDIO d.o.o.</item>
      <item>MARIO KOLINSKI, OIB 48991167857, Ul. sl. graničara 1, 35400 Nova Gradiška punomoćnik sudionika u postupku VIRTUS STUDIO d.o.o.</item>
    </derivirana_varijabla>
  </DomainObject.Predmet.OstaliListFormatedWithAdressOIB>
  <DomainObject.Predmet.OstaliListNazivFormated>
    <izvorni_sadrzaj>
      <item>KREŠIMIR BAJUTI</item>
      <item>MARIO KOLINSKI</item>
    </izvorni_sadrzaj>
    <derivirana_varijabla naziv="DomainObject.Predmet.OstaliListNazivFormated_1">
      <item>KREŠIMIR BAJUTI</item>
      <item>MARIO KOLINSKI</item>
    </derivirana_varijabla>
  </DomainObject.Predmet.OstaliListNazivFormated>
  <DomainObject.Predmet.OstaliListNazivFormatedOIB>
    <izvorni_sadrzaj>
      <item>KREŠIMIR BAJUTI, OIB 38985882915</item>
      <item>MARIO KOLINSKI, OIB 48991167857</item>
    </izvorni_sadrzaj>
    <derivirana_varijabla naziv="DomainObject.Predmet.OstaliListNazivFormatedOIB_1">
      <item>KREŠIMIR BAJUTI, OIB 38985882915</item>
      <item>MARIO KOLINSKI, OIB 48991167857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STUDIO d.o.o.</izvorni_sadrzaj>
    <derivirana_varijabla naziv="DomainObject.Predmet.ProtustrankaIDrugi_1">VIRTUS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STUDIO d.o.o., OIB 63566856572, Laurenčićeva 8/A, 10000 Zagreb</izvorni_sadrzaj>
    <derivirana_varijabla naziv="DomainObject.Predmet.ProtustrankaIDrugiAdressOIB_1">VIRTUS STUDIO d.o.o., OIB 63566856572, Laurenčićeva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STUDIO d.o.o.</item>
      <item>KREŠIMIR BAJUTI</item>
      <item>MARIO KOLINSKI</item>
    </izvorni_sadrzaj>
    <derivirana_varijabla naziv="DomainObject.Predmet.SudioniciListNaziv_1">
      <item>FINA Regionalni centar Zagreb</item>
      <item>VIRTUS STUDIO d.o.o.</item>
      <item>KREŠIMIR BAJUTI</item>
      <item>MARIO KOLINSKI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STUDIO d.o.o., OIB 63566856572, Laurenčićeva 8/A,10000 Zagreb</item>
      <item>KREŠIMIR BAJUTI, OIB 38985882915, Ulica Joze Laurenčića 8/A,10000 Zagreb</item>
      <item>MARIO KOLINSKI, OIB 48991167857, Ul. sl. graničara 1,35400 Nova Gradiška</item>
    </izvorni_sadrzaj>
    <derivirana_varijabla naziv="DomainObject.Predmet.SudioniciListAdressOIB_1">
      <item>FINA Regionalni centar Zagreb, OIB 85821130368, Trg svibanjskih žrtava 1995. 1,10000 Zagreb</item>
      <item>VIRTUS STUDIO d.o.o., OIB 63566856572, Laurenčićeva 8/A,10000 Zagreb</item>
      <item>KREŠIMIR BAJUTI, OIB 38985882915, Ulica Joze Laurenčića 8/A,10000 Zagreb</item>
      <item>MARIO KOLINSKI, OIB 48991167857, Ul. sl. graničara 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63566856572</item>
      <item>, OIB 38985882915</item>
      <item>, OIB 48991167857</item>
    </izvorni_sadrzaj>
    <derivirana_varijabla naziv="DomainObject.Predmet.SudioniciListNazivOIB_1">
      <item>, OIB 85821130368</item>
      <item>, OIB 63566856572</item>
      <item>, OIB 38985882915</item>
      <item>, OIB 48991167857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E7098-F022-4FDE-B84F-8EAE0FCED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1386</properties:Characters>
  <properties:Lines>50</properties:Lines>
  <properties:Paragraphs>19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2016-04-07T07:28:00Z</cp:lastPrinted>
  <dcterms:modified xmlns:xsi="http://www.w3.org/2001/XMLSchema-instance" xsi:type="dcterms:W3CDTF">2016-04-07T07:29:00Z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