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7f52" w14:paraId="d037f52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F26D6F" w:rsidP="00F26D6F" w:rsidR="00F26D6F">
      <w:pPr>
        <w:jc w:val="both"/>
      </w:pPr>
      <w:r>
        <w:tab/>
        <w:t>Trgovački sud u Varaždinu, po sutkinji toga suda, Meliti Poljanec Bubaš, kao stečajnoj suktinji u predmetu u povodu zahtjeva Financijske agencije, Regionalni centar Zagreb, Podružnica Varaždin, Augusta Cesarca 2, Varaždin, za pokretanje skraćenog stečajnog postupka protiv dužnika AGROEKO KOMPOST d.o.o., OIB: 79646541269 sa sjedištem u Breznica 40 B, 42225 Breznica, dana 22. travnja 2016. godine</w:t>
      </w:r>
    </w:p>
    <w:p w:rsidRDefault="00F26D6F" w:rsidP="00F26D6F" w:rsidR="00F26D6F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F26D6F">
        <w:t>AGROEKO KOMPOST d.o.o., OIB: 79646541269 sa sjedištem u Breznica 40 B, 42225 Breznica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F26D6F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006B81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006B81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F26D6F">
        <w:t>AGROEKO KOMPOST d.o.o., OIB: 79646541269 sa sjedištem u Breznica 40 B, 42225 Breznica, s danom 22</w:t>
      </w:r>
      <w:r w:rsidR="00006B81">
        <w:t>. travnja 2016. u 15,00 sati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F26D6F">
        <w:t>Sven Pirker, Trg kralja Tomislava 2, Varaždin, OIB: 17175634417</w:t>
      </w:r>
      <w:r w:rsidR="00006B81">
        <w:t xml:space="preserve">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F93C8F">
        <w:t>AGROEKO KOMPOST d.o.o., OIB: 79646541269 sa sjedištem u Breznica 40 B, 42225 Breznica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006B81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93C8F">
        <w:rPr>
          <w:szCs w:val="24"/>
        </w:rPr>
        <w:t>16</w:t>
      </w:r>
      <w:r w:rsidR="00964C7D" w:rsidRPr="00964C7D">
        <w:rPr>
          <w:szCs w:val="24"/>
        </w:rPr>
        <w:t xml:space="preserve">. </w:t>
      </w:r>
      <w:r w:rsidR="00F93C8F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006B81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F93C8F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006B81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006B81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703AD8" w:rsidR="00A5473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FB21EF" w:rsidR="00703AD8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03AD8" w:rsidP="00824366" w:rsidR="00703AD8">
      <w:pPr>
        <w:ind w:left="4956"/>
        <w:jc w:val="center"/>
        <w:rPr>
          <w:szCs w:val="24"/>
        </w:rPr>
      </w:pPr>
    </w:p>
    <w:p w:rsidRDefault="007A75CE" w:rsidP="00824366" w:rsidR="00F93C8F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</w:t>
      </w:r>
    </w:p>
    <w:p w:rsidRDefault="00824366" w:rsidP="00824366" w:rsidR="007A75CE" w:rsidRPr="00964C7D">
      <w:pPr>
        <w:rPr>
          <w:szCs w:val="24"/>
        </w:rPr>
      </w:pPr>
      <w:r>
        <w:rPr>
          <w:szCs w:val="24"/>
        </w:rPr>
        <w:t xml:space="preserve">                      </w:t>
      </w:r>
      <w:r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</w:r>
      <w:r w:rsidR="007A75CE"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93C8F">
        <w:t>AGROEKO KOMPOST d.o.o., Breznica 40 B, 42225 Breznica</w:t>
      </w:r>
    </w:p>
    <w:p w:rsidRDefault="00006B81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</w:t>
      </w:r>
      <w:r w:rsidR="00F93C8F">
        <w:t>i</w:t>
      </w:r>
      <w:r>
        <w:t xml:space="preserve"> dužnika</w:t>
      </w:r>
      <w:r w:rsidR="00F93C8F">
        <w:t xml:space="preserve">: </w:t>
      </w:r>
      <w:r>
        <w:t xml:space="preserve"> </w:t>
      </w:r>
      <w:r w:rsidR="00F93C8F">
        <w:t>Ivan Omazić, Donji Kraj 5 i Denis Kovačić, Breznica, Breznica 40/B</w:t>
      </w:r>
    </w:p>
    <w:p w:rsidRDefault="00703AD8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(odmah i nakon pravomoćnosti)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03AD8">
        <w:rPr>
          <w:szCs w:val="24"/>
        </w:rPr>
        <w:t>Varaždin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F93C8F">
        <w:t>Sven Pirker, Trg kralja Tomislava 2, Varaždin, OIB: 17175634417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5F6" w:rsidP="007A75CE" w:rsidR="00D145F6">
      <w:r>
        <w:separator/>
      </w:r>
    </w:p>
  </w:endnote>
  <w:endnote w:id="0" w:type="continuationSeparator">
    <w:p w:rsidRDefault="00D145F6" w:rsidP="007A75CE" w:rsidR="00D14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5F6" w:rsidP="007A75CE" w:rsidR="00D145F6">
      <w:r>
        <w:separator/>
      </w:r>
    </w:p>
  </w:footnote>
  <w:footnote w:id="0" w:type="continuationSeparator">
    <w:p w:rsidRDefault="00D145F6" w:rsidP="007A75CE" w:rsidR="00D14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21EF">
      <w:rPr>
        <w:noProof/>
      </w:rPr>
      <w:t>2</w:t>
    </w:r>
    <w:r>
      <w:fldChar w:fldCharType="end"/>
    </w:r>
  </w:p>
  <w:p w:rsidRDefault="00F26D6F" w:rsidP="00F26D6F" w:rsidR="00F26D6F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St-246/16-5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F26D6F">
      <w:rPr>
        <w:szCs w:val="24"/>
      </w:rPr>
      <w:t>246/16-5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B81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03AD8"/>
    <w:rsid w:val="00716119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145F6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26D6F"/>
    <w:rsid w:val="00F50578"/>
    <w:rsid w:val="00F60CA6"/>
    <w:rsid w:val="00F6594B"/>
    <w:rsid w:val="00F93C8F"/>
    <w:rsid w:val="00FB21EF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1E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1EF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1E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1E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1E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1EF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1E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1E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552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 KOMPOST društvo s ograničenom odgovornošću za trgovinu i proizvodnju</izvorni_sadrzaj>
    <derivirana_varijabla naziv="DomainObject.Predmet.ProtustrankaFormated_1">  AGROEKO KOMPOST društvo s ograničenom odgovornošću za trgovinu i proizvodnju</derivirana_varijabla>
  </DomainObject.Predmet.ProtustrankaFormated>
  <DomainObject.Predmet.ProtustrankaFormatedOIB>
    <izvorni_sadrzaj>  AGROEKO KOMPOST društvo s ograničenom odgovornošću za trgovinu i proizvodnju, OIB 79646541269</izvorni_sadrzaj>
    <derivirana_varijabla naziv="DomainObject.Predmet.ProtustrankaFormatedOIB_1">  AGROEKO KOMPOST društvo s ograničenom odgovornošću za trgovinu i proizvodnju, OIB 79646541269</derivirana_varijabla>
  </DomainObject.Predmet.ProtustrankaFormatedOIB>
  <DomainObject.Predmet.ProtustrankaFormatedWithAdress>
    <izvorni_sadrzaj> AGROEKO KOMPOST društvo s ograničenom odgovornošću za trgovinu i proizvodnju, Breznica 40/B, 42225 Breznica</izvorni_sadrzaj>
    <derivirana_varijabla naziv="DomainObject.Predmet.ProtustrankaFormatedWithAdress_1"> AGROEKO KOMPOST društvo s ograničenom odgovornošću za trgovinu i proizvodnju, Breznica 40/B, 42225 Breznica</derivirana_varijabla>
  </DomainObject.Predmet.ProtustrankaFormatedWithAdress>
  <DomainObject.Predmet.ProtustrankaFormatedWithAdressOIB>
    <izvorni_sadrzaj> AGROEKO KOMPOST društvo s ograničenom odgovornošću za trgovinu i proizvodnju, OIB 79646541269, Breznica 40/B, 42225 Breznica</izvorni_sadrzaj>
    <derivirana_varijabla naziv="DomainObject.Predmet.ProtustrankaFormatedWithAdressOIB_1"> AGROEKO KOMPOST društvo s ograničenom odgovornošću za trgovinu i proizvodnju, OIB 79646541269, Breznica 40/B, 42225 Breznica</derivirana_varijabla>
  </DomainObject.Predmet.ProtustrankaFormatedWithAdressOIB>
  <DomainObject.Predmet.ProtustrankaWithAdress>
    <izvorni_sadrzaj>AGROEKO KOMPOST društvo s ograničenom odgovornošću za trgovinu i proizvodnju Breznica 40/B, 42225 Breznica</izvorni_sadrzaj>
    <derivirana_varijabla naziv="DomainObject.Predmet.ProtustrankaWithAdress_1">AGROEKO KOMPOST društvo s ograničenom odgovornošću za trgovinu i proizvodnju Breznica 40/B, 42225 Breznica</derivirana_varijabla>
  </DomainObject.Predmet.ProtustrankaWithAdress>
  <DomainObject.Predmet.ProtustrankaWithAdressOIB>
    <izvorni_sadrzaj>AGROEKO KOMPOST društvo s ograničenom odgovornošću za trgovinu i proizvodnju, OIB 79646541269, Breznica 40/B, 42225 Breznica</izvorni_sadrzaj>
    <derivirana_varijabla naziv="DomainObject.Predmet.ProtustrankaWithAdressOIB_1">AGROEKO KOMPOST društvo s ograničenom odgovornošću za trgovinu i proizvodnju, OIB 79646541269, Breznica 40/B, 42225 Breznica</derivirana_varijabla>
  </DomainObject.Predmet.ProtustrankaWithAdressOIB>
  <DomainObject.Predmet.ProtustrankaNazivFormated>
    <izvorni_sadrzaj>AGROEKO KOMPOST društvo s ograničenom odgovornošću za trgovinu i proizvodnju</izvorni_sadrzaj>
    <derivirana_varijabla naziv="DomainObject.Predmet.ProtustrankaNazivFormated_1">AGROEKO KOMPOST društvo s ograničenom odgovornošću za trgovinu i proizvodnju</derivirana_varijabla>
  </DomainObject.Predmet.ProtustrankaNazivFormated>
  <DomainObject.Predmet.ProtustrankaNazivFormatedOIB>
    <izvorni_sadrzaj>AGROEKO KOMPOST društvo s ograničenom odgovornošću za trgovinu i proizvodnju, OIB 79646541269</izvorni_sadrzaj>
    <derivirana_varijabla naziv="DomainObject.Predmet.ProtustrankaNazivFormatedOIB_1">AGROEKO KOMPOST društvo s ograničenom odgovornošću za trgovinu i proizvodnju, OIB 79646541269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2084.08</izvorni_sadrzaj>
    <derivirana_varijabla naziv="DomainObject.Predmet.TrenutnaVrijednost_1">2084.08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AGROEKO KOMPOST društvo s ograničenom odgovornošću za trgovinu i proizvodnju</item>
    </izvorni_sadrzaj>
    <derivirana_varijabla naziv="DomainObject.Predmet.ProtuStrankaListFormated_1">
      <item>AGROEKO KOMPOST društvo s ograničenom odgovornošću za trgovinu i proizvodnju</item>
    </derivirana_varijabla>
  </DomainObject.Predmet.ProtuStrankaListFormated>
  <DomainObject.Predmet.ProtuStrankaListFormatedOIB>
    <izvorni_sadrzaj>
      <item>AGROEKO KOMPOST društvo s ograničenom odgovornošću za trgovinu i proizvodnju, OIB 79646541269</item>
    </izvorni_sadrzaj>
    <derivirana_varijabla naziv="DomainObject.Predmet.ProtuStrankaListFormatedOIB_1">
      <item>AGROEKO KOMPOST društvo s ograničenom odgovornošću za trgovinu i proizvodnju, OIB 79646541269</item>
    </derivirana_varijabla>
  </DomainObject.Predmet.ProtuStrankaListFormatedOIB>
  <DomainObject.Predmet.ProtuStrankaListFormatedWithAdress>
    <izvorni_sadrzaj>
      <item>AGROEKO KOMPOST društvo s ograničenom odgovornošću za trgovinu i proizvodnju, Breznica 40/B, 42225 Breznica</item>
    </izvorni_sadrzaj>
    <derivirana_varijabla naziv="DomainObject.Predmet.ProtuStrankaListFormatedWithAdress_1">
      <item>AGROEKO KOMPOST društvo s ograničenom odgovornošću za trgovinu i proizvodnju, Breznica 40/B, 42225 Breznica</item>
    </derivirana_varijabla>
  </DomainObject.Predmet.ProtuStrankaListFormatedWithAdress>
  <DomainObject.Predmet.ProtuStrankaListFormatedWithAdressOIB>
    <izvorni_sadrzaj>
      <item>AGROEKO KOMPOST društvo s ograničenom odgovornošću za trgovinu i proizvodnju, OIB 79646541269, Breznica 40/B, 42225 Breznica</item>
    </izvorni_sadrzaj>
    <derivirana_varijabla naziv="DomainObject.Predmet.ProtuStrankaListFormatedWithAdressOIB_1">
      <item>AGROEKO KOMPOST društvo s ograničenom odgovornošću za trgovinu i proizvodnju, OIB 79646541269, Breznica 40/B, 42225 Breznica</item>
    </derivirana_varijabla>
  </DomainObject.Predmet.ProtuStrankaListFormatedWithAdressOIB>
  <DomainObject.Predmet.ProtuStrankaListNazivFormated>
    <izvorni_sadrzaj>
      <item>AGROEKO KOMPOST društvo s ograničenom odgovornošću za trgovinu i proizvodnju</item>
    </izvorni_sadrzaj>
    <derivirana_varijabla naziv="DomainObject.Predmet.ProtuStrankaListNazivFormated_1">
      <item>AGROEKO KOMPOST društvo s ograničenom odgovornošću za trgovinu i proizvodnju</item>
    </derivirana_varijabla>
  </DomainObject.Predmet.ProtuStrankaListNazivFormated>
  <DomainObject.Predmet.ProtuStrankaListNazivFormatedOIB>
    <izvorni_sadrzaj>
      <item>AGROEKO KOMPOST društvo s ograničenom odgovornošću za trgovinu i proizvodnju, OIB 79646541269</item>
    </izvorni_sadrzaj>
    <derivirana_varijabla naziv="DomainObject.Predmet.ProtuStrankaListNazivFormatedOIB_1">
      <item>AGROEKO KOMPOST društvo s ograničenom odgovornošću za trgovinu i proizvodnju, OIB 79646541269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AGROEKO KOMPOST društvo s ograničenom odgovornošću za trgovinu i proizvodnju</izvorni_sadrzaj>
    <derivirana_varijabla naziv="DomainObject.Predmet.ProtustrankaIDrugi_1">AGROEKO KOMPOST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AGROEKO KOMPOST društvo s ograničenom odgovornošću za trgovinu i proizvodnju, OIB 79646541269, Breznica 40/B, 42225 Breznica</izvorni_sadrzaj>
    <derivirana_varijabla naziv="DomainObject.Predmet.ProtustrankaIDrugiAdressOIB_1">AGROEKO KOMPOST društvo s ograničenom odgovornošću za trgovinu i proizvodnju, OIB 79646541269, Breznica 40/B,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AGROEKO KOMPOST društvo s ograničenom odgovornošću za trgovinu i proizvodnju</item>
      <item>Sudski registar</item>
    </izvorni_sadrzaj>
    <derivirana_varijabla naziv="DomainObject.Predmet.SudioniciListNaziv_1">
      <item>Financijska agencija</item>
      <item>AGROEKO KOMPOST društvo s ograničenom odgovornošću za trgovinu i proizvodnju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AGROEKO KOMPOST društvo s ograničenom odgovornošću za trgovinu i proizvodnju, OIB 79646541269, Breznica 40/B,42225 Breznica</item>
      <item>Sudski registar</item>
    </izvorni_sadrzaj>
    <derivirana_varijabla naziv="DomainObject.Predmet.SudioniciListAdressOIB_1">
      <item>Financijska agencija, OIB 85821130368, A. Cesarca 2,42000 Varaždin</item>
      <item>AGROEKO KOMPOST društvo s ograničenom odgovornošću za trgovinu i proizvodnju, OIB 79646541269, Breznica 40/B,42225 Breznica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79646541269</item>
      <item>, OIB null</item>
    </izvorni_sadrzaj>
    <derivirana_varijabla naziv="DomainObject.Predmet.SudioniciListNazivOIB_1">
      <item>, OIB 85821130368</item>
      <item>, OIB 79646541269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2989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2016-04-22T06:40:00Z</dcterms:created>
  <dc:creator>Ljubica Makovec</dc:creator>
  <cp:lastModifiedBy>Marko Makaj</cp:lastModifiedBy>
  <cp:lastPrinted>2016-04-22T06:40:00Z</cp:lastPrinted>
  <dcterms:modified xmlns:xsi="http://www.w3.org/2001/XMLSchema-instance" xsi:type="dcterms:W3CDTF">2016-04-22T06:41:00Z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