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4053" w14:paraId="cc04053" w:rsidRDefault="00E22A64" w:rsidP="00C62681" w:rsidR="00A92FB6" w:rsidRPr="008F1569">
      <w:pPr>
        <w15:collapsed w:val="false"/>
        <w:rPr>
          <w:b/>
        </w:rPr>
      </w:pPr>
      <w:bookmarkStart w:name="_GoBack" w:id="0"/>
      <w:bookmarkEnd w:id="0"/>
      <w:r w:rsidRPr="008F1569">
        <w:rPr>
          <w:b/>
        </w:rPr>
        <w:t xml:space="preserve">               </w:t>
      </w:r>
      <w:r w:rsidRPr="008F156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8F1569">
      <w:pPr>
        <w:jc w:val="both"/>
        <w:rPr>
          <w:b/>
        </w:rPr>
      </w:pPr>
      <w:r w:rsidRPr="008F1569">
        <w:rPr>
          <w:b/>
        </w:rPr>
        <w:t>REPUBLIKA HRVATSKA</w:t>
      </w:r>
    </w:p>
    <w:p w:rsidRDefault="00C62681" w:rsidP="003373EB" w:rsidR="006C355F" w:rsidRPr="008F1569">
      <w:pPr>
        <w:rPr>
          <w:b/>
        </w:rPr>
      </w:pPr>
      <w:r w:rsidRPr="008F1569">
        <w:rPr>
          <w:b/>
        </w:rPr>
        <w:t xml:space="preserve">TRGOVAČKI SUD U </w:t>
      </w:r>
      <w:r w:rsidR="003373EB" w:rsidRPr="008F1569">
        <w:rPr>
          <w:b/>
        </w:rPr>
        <w:t>DUBROVNIKU</w:t>
      </w:r>
    </w:p>
    <w:p w:rsidRDefault="006C355F" w:rsidP="00C62681" w:rsidR="006C355F" w:rsidRPr="008F1569">
      <w:pPr>
        <w:rPr>
          <w:b/>
        </w:rPr>
      </w:pPr>
      <w:r w:rsidRPr="008F1569">
        <w:rPr>
          <w:b/>
        </w:rPr>
        <w:t>Dubrovnik, Dr Ante Starčevića 23</w:t>
      </w:r>
    </w:p>
    <w:p w:rsidRDefault="008F1569" w:rsidP="00C62681" w:rsidR="008F1569" w:rsidRPr="008F1569">
      <w:pPr>
        <w:rPr>
          <w:b/>
        </w:rPr>
      </w:pPr>
      <w:r>
        <w:rPr>
          <w:b/>
        </w:rPr>
        <w:t>¸</w:t>
      </w:r>
    </w:p>
    <w:p w:rsidRDefault="0093682D" w:rsidP="00CF7215" w:rsidR="000A3300" w:rsidRPr="008F1569">
      <w:pPr>
        <w:jc w:val="center"/>
        <w:rPr>
          <w:b/>
        </w:rPr>
      </w:pPr>
      <w:r w:rsidRPr="008F1569">
        <w:rPr>
          <w:b/>
        </w:rPr>
        <w:t>R E P U B L I K A  H R V A T S K A</w:t>
      </w:r>
    </w:p>
    <w:p w:rsidRDefault="00C62681" w:rsidP="00C62681" w:rsidR="00C62681" w:rsidRPr="008F1569">
      <w:pPr>
        <w:jc w:val="center"/>
        <w:rPr>
          <w:b/>
        </w:rPr>
      </w:pPr>
      <w:r w:rsidRPr="008F1569">
        <w:rPr>
          <w:b/>
        </w:rPr>
        <w:t>R J E Š E N J E</w:t>
      </w:r>
    </w:p>
    <w:p w:rsidRDefault="00C62681" w:rsidP="00C62681" w:rsidR="00C62681" w:rsidRPr="008F1569"/>
    <w:p w:rsidRDefault="00431FD5" w:rsidP="00EF0F2E" w:rsidR="00C62681" w:rsidRPr="008F1569">
      <w:pPr>
        <w:ind w:firstLine="708"/>
        <w:jc w:val="both"/>
      </w:pPr>
      <w:r w:rsidRPr="008F1569">
        <w:t xml:space="preserve">Trgovački sud u Dubrovniku, po sucu toga suda Katarini Franković, u stečajnom postupku nad dužnikom </w:t>
      </w:r>
      <w:r w:rsidR="00CF7215" w:rsidRPr="00CF7215">
        <w:t>ATHLON d.o.o., Rooseveltova 52, 21000 Split, OIB: 27621135671, zastupano po stečajnom upravitelju Marko Lonac, Dubrovnik, Brdasta 12, OIB: 43471049776</w:t>
      </w:r>
      <w:r w:rsidRPr="008F1569">
        <w:t>, izvan ročišta, dana 0</w:t>
      </w:r>
      <w:r w:rsidR="00CF7215">
        <w:t>4</w:t>
      </w:r>
      <w:r w:rsidRPr="008F1569">
        <w:t xml:space="preserve">. </w:t>
      </w:r>
      <w:r w:rsidR="00CF7215">
        <w:t>travnj</w:t>
      </w:r>
      <w:r w:rsidR="003373EB" w:rsidRPr="008F1569">
        <w:t>a</w:t>
      </w:r>
      <w:r w:rsidRPr="008F1569">
        <w:t xml:space="preserve"> 201</w:t>
      </w:r>
      <w:r w:rsidR="003373EB" w:rsidRPr="008F1569">
        <w:t>9</w:t>
      </w:r>
      <w:r w:rsidRPr="008F1569">
        <w:t>.g.</w:t>
      </w:r>
    </w:p>
    <w:p w:rsidRDefault="00C62681" w:rsidP="00C62681" w:rsidR="00C62681" w:rsidRPr="008F1569"/>
    <w:p w:rsidRDefault="00C62681" w:rsidP="00C62681" w:rsidR="00C62681" w:rsidRPr="008F1569">
      <w:pPr>
        <w:jc w:val="center"/>
        <w:rPr>
          <w:b/>
        </w:rPr>
      </w:pPr>
      <w:r w:rsidRPr="008F1569">
        <w:rPr>
          <w:b/>
        </w:rPr>
        <w:t>r i j e š i o    j e</w:t>
      </w:r>
    </w:p>
    <w:p w:rsidRDefault="002E3C71" w:rsidP="00C62681" w:rsidR="00C62681" w:rsidRPr="008F1569">
      <w:r w:rsidRPr="008F1569">
        <w:t xml:space="preserve"> </w:t>
      </w:r>
    </w:p>
    <w:p w:rsidRDefault="00A830AB" w:rsidP="000A3300" w:rsidR="008330D0" w:rsidRPr="008F1569">
      <w:pPr>
        <w:pStyle w:val="Odlomakpopisa"/>
        <w:numPr>
          <w:ilvl w:val="0"/>
          <w:numId w:val="4"/>
        </w:numPr>
        <w:jc w:val="both"/>
      </w:pPr>
      <w:r w:rsidRPr="008F1569">
        <w:t xml:space="preserve">Određuje se ročište skupštine vjerovnika za dan </w:t>
      </w:r>
      <w:r w:rsidR="003373EB" w:rsidRPr="008F1569">
        <w:t>2</w:t>
      </w:r>
      <w:r w:rsidR="00CF7215">
        <w:t>6</w:t>
      </w:r>
      <w:r w:rsidR="003373EB" w:rsidRPr="008F1569">
        <w:t xml:space="preserve">. </w:t>
      </w:r>
      <w:r w:rsidR="0011706A">
        <w:t>travnja</w:t>
      </w:r>
      <w:r w:rsidR="000A3300" w:rsidRPr="008F1569">
        <w:t xml:space="preserve"> 2019. godine u </w:t>
      </w:r>
      <w:r w:rsidR="00D054D5" w:rsidRPr="008F1569">
        <w:t>1</w:t>
      </w:r>
      <w:r w:rsidR="00CF7215">
        <w:t>1</w:t>
      </w:r>
      <w:r w:rsidR="00431FD5" w:rsidRPr="008F1569">
        <w:t>,</w:t>
      </w:r>
      <w:r w:rsidR="00D054D5" w:rsidRPr="008F1569">
        <w:t>3</w:t>
      </w:r>
      <w:r w:rsidR="00431FD5" w:rsidRPr="008F1569">
        <w:t xml:space="preserve">0 sati, sve u zgradi </w:t>
      </w:r>
      <w:r w:rsidR="000A3300" w:rsidRPr="008F1569">
        <w:t xml:space="preserve">Trgovačkog </w:t>
      </w:r>
      <w:r w:rsidR="00431FD5" w:rsidRPr="008F1569">
        <w:t xml:space="preserve">suda u </w:t>
      </w:r>
      <w:r w:rsidR="000A3300" w:rsidRPr="008F1569">
        <w:t>Splitu na adresi Split, Sukoišanska 6, sudnica br. 4, soba 118</w:t>
      </w:r>
      <w:r w:rsidR="00431FD5" w:rsidRPr="008F1569">
        <w:t>, na I. katu</w:t>
      </w:r>
      <w:r w:rsidR="008330D0" w:rsidRPr="008F1569">
        <w:t xml:space="preserve">, </w:t>
      </w:r>
      <w:r w:rsidRPr="008F1569">
        <w:t xml:space="preserve"> sa slijedećim dnevnim redom: </w:t>
      </w:r>
    </w:p>
    <w:p w:rsidRDefault="000A3300" w:rsidP="00CF7215" w:rsidR="00EB6ECC" w:rsidRPr="008F1569">
      <w:pPr>
        <w:pStyle w:val="Odlomakpopisa"/>
        <w:ind w:left="1080"/>
        <w:jc w:val="both"/>
      </w:pPr>
      <w:r w:rsidRPr="008F1569">
        <w:t xml:space="preserve">- </w:t>
      </w:r>
      <w:r w:rsidR="00D054D5" w:rsidRPr="008F1569">
        <w:t xml:space="preserve">odluka o </w:t>
      </w:r>
      <w:r w:rsidR="00CF7215">
        <w:t>davanju tabularne izjave za garažni prostor oznake GP-4 i ostave oznake O-1</w:t>
      </w:r>
      <w:r w:rsidR="00431FD5" w:rsidRPr="008F1569">
        <w:t>.</w:t>
      </w:r>
    </w:p>
    <w:p w:rsidRDefault="008F1569" w:rsidP="00CF7215" w:rsidR="008F1569">
      <w:pPr>
        <w:rPr>
          <w:b/>
        </w:rPr>
      </w:pPr>
    </w:p>
    <w:p w:rsidRDefault="006A00C2" w:rsidP="00A830AB" w:rsidR="006A00C2" w:rsidRPr="008F1569">
      <w:pPr>
        <w:jc w:val="center"/>
        <w:rPr>
          <w:b/>
        </w:rPr>
      </w:pPr>
      <w:r w:rsidRPr="008F1569">
        <w:rPr>
          <w:b/>
        </w:rPr>
        <w:t>Obrazloženje</w:t>
      </w:r>
    </w:p>
    <w:p w:rsidRDefault="006A00C2" w:rsidP="006A00C2" w:rsidR="006A00C2" w:rsidRPr="008F1569">
      <w:pPr>
        <w:rPr>
          <w:b/>
        </w:rPr>
      </w:pPr>
    </w:p>
    <w:p w:rsidRDefault="00431FD5" w:rsidP="006C355F" w:rsidR="00BD1FFC" w:rsidRPr="008F1569">
      <w:pPr>
        <w:ind w:firstLine="708"/>
        <w:jc w:val="both"/>
      </w:pPr>
      <w:r w:rsidRPr="008F1569">
        <w:t>Stečajni upravitelj  je obavijestio sud</w:t>
      </w:r>
      <w:r w:rsidR="000A3300" w:rsidRPr="008F1569">
        <w:t xml:space="preserve"> podneskom oglašenim na znanje svima na e oglasnoj ploči suda</w:t>
      </w:r>
      <w:r w:rsidRPr="008F1569">
        <w:t xml:space="preserve">  da </w:t>
      </w:r>
      <w:r w:rsidR="003373EB" w:rsidRPr="008F1569">
        <w:t>je potrebno</w:t>
      </w:r>
      <w:r w:rsidRPr="008F1569">
        <w:t xml:space="preserve"> sazvati skupštinu radi donošenja odluk</w:t>
      </w:r>
      <w:r w:rsidR="000A3300" w:rsidRPr="008F1569">
        <w:t>a</w:t>
      </w:r>
      <w:r w:rsidR="00EB6ECC" w:rsidRPr="008F1569">
        <w:t>.</w:t>
      </w:r>
      <w:r w:rsidR="004D6485" w:rsidRPr="008F1569">
        <w:t xml:space="preserve"> Obzirom na  obrazloženi p</w:t>
      </w:r>
      <w:r w:rsidR="006C355F" w:rsidRPr="008F1569">
        <w:t>rijedlog stečajnog upravitelja</w:t>
      </w:r>
      <w:r w:rsidR="004D6485" w:rsidRPr="008F1569">
        <w:t xml:space="preserve"> prema čl. 104. Stečajnog zakona (NN 71/15, dalje u tekstu SZ) sud je prihvatio prijedlog stečajnog upravitelja budući je prijedlog dnevnog reda skupštine određen, odnosno vjerovnici unaprijed moraju znati o kojim točkama će se na skupštini raspravljati i odlučivati.  </w:t>
      </w:r>
      <w:r w:rsidR="00EB6ECC" w:rsidRPr="008F1569">
        <w:t xml:space="preserve">Prema čl. 103.st.2. </w:t>
      </w:r>
      <w:r w:rsidR="004D6485" w:rsidRPr="008F1569">
        <w:t>SZ-a</w:t>
      </w:r>
      <w:r w:rsidR="00EB6ECC" w:rsidRPr="008F1569">
        <w:t xml:space="preserve"> vrijeme i mjesto održavanja i dnevni red skupštine vjerovnika objavljuju se na mrežnoj stranici e-Oglasna ploča sudova. </w:t>
      </w:r>
    </w:p>
    <w:p w:rsidRDefault="006C355F" w:rsidP="006C355F" w:rsidR="006C355F" w:rsidRPr="008F1569">
      <w:pPr>
        <w:ind w:firstLine="708"/>
        <w:jc w:val="both"/>
      </w:pPr>
    </w:p>
    <w:p w:rsidRDefault="00BD1FFC" w:rsidP="00431FD5" w:rsidR="00BD1FFC" w:rsidRPr="008F1569">
      <w:pPr>
        <w:ind w:firstLine="708"/>
        <w:jc w:val="both"/>
      </w:pPr>
      <w:r w:rsidRPr="008F1569">
        <w:t xml:space="preserve">Slijedom </w:t>
      </w:r>
      <w:r w:rsidR="004D6485" w:rsidRPr="008F1569">
        <w:t xml:space="preserve">svega </w:t>
      </w:r>
      <w:r w:rsidRPr="008F1569">
        <w:t>navedenog odlučeno je kao u izreci.</w:t>
      </w:r>
    </w:p>
    <w:p w:rsidRDefault="008F1569" w:rsidP="00CF7215" w:rsidR="008F1569">
      <w:pPr>
        <w:rPr>
          <w:b/>
        </w:rPr>
      </w:pPr>
    </w:p>
    <w:p w:rsidRDefault="00C62681" w:rsidP="00C62681" w:rsidR="00C62681" w:rsidRPr="008F1569">
      <w:pPr>
        <w:jc w:val="center"/>
        <w:rPr>
          <w:b/>
        </w:rPr>
      </w:pPr>
      <w:r w:rsidRPr="008F1569">
        <w:rPr>
          <w:b/>
        </w:rPr>
        <w:t xml:space="preserve">U </w:t>
      </w:r>
      <w:r w:rsidR="00E1241F" w:rsidRPr="008F1569">
        <w:rPr>
          <w:b/>
        </w:rPr>
        <w:t>Dubrovnik</w:t>
      </w:r>
      <w:r w:rsidRPr="008F1569">
        <w:rPr>
          <w:b/>
        </w:rPr>
        <w:t>u, dana</w:t>
      </w:r>
      <w:r w:rsidR="005B2D65" w:rsidRPr="008F1569">
        <w:rPr>
          <w:b/>
        </w:rPr>
        <w:t xml:space="preserve"> </w:t>
      </w:r>
      <w:r w:rsidR="00431FD5" w:rsidRPr="008F1569">
        <w:rPr>
          <w:b/>
        </w:rPr>
        <w:t>0</w:t>
      </w:r>
      <w:r w:rsidR="00CF7215">
        <w:rPr>
          <w:b/>
        </w:rPr>
        <w:t>4</w:t>
      </w:r>
      <w:r w:rsidR="00A00826" w:rsidRPr="008F1569">
        <w:rPr>
          <w:b/>
        </w:rPr>
        <w:t xml:space="preserve">. </w:t>
      </w:r>
      <w:r w:rsidR="00CF7215">
        <w:rPr>
          <w:b/>
        </w:rPr>
        <w:t>travnj</w:t>
      </w:r>
      <w:r w:rsidR="004D6485" w:rsidRPr="008F1569">
        <w:rPr>
          <w:b/>
        </w:rPr>
        <w:t>a</w:t>
      </w:r>
      <w:r w:rsidR="00A00826" w:rsidRPr="008F1569">
        <w:rPr>
          <w:b/>
        </w:rPr>
        <w:t xml:space="preserve"> 201</w:t>
      </w:r>
      <w:r w:rsidR="003373EB" w:rsidRPr="008F1569">
        <w:rPr>
          <w:b/>
        </w:rPr>
        <w:t>9</w:t>
      </w:r>
      <w:r w:rsidRPr="008F1569">
        <w:rPr>
          <w:b/>
        </w:rPr>
        <w:t>. godine</w:t>
      </w:r>
    </w:p>
    <w:p w:rsidRDefault="008F1569" w:rsidP="00C62681" w:rsidR="008F1569">
      <w:pPr>
        <w:rPr>
          <w:b/>
        </w:rPr>
      </w:pPr>
    </w:p>
    <w:p w:rsidRDefault="00C62681" w:rsidP="00C62681" w:rsidR="00C62681" w:rsidRPr="008F1569">
      <w:pPr>
        <w:rPr>
          <w:b/>
        </w:rPr>
      </w:pP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</w:r>
      <w:r w:rsidRPr="008F1569">
        <w:rPr>
          <w:b/>
        </w:rPr>
        <w:tab/>
        <w:t>Sudac:</w:t>
      </w:r>
    </w:p>
    <w:p w:rsidRDefault="00C62681" w:rsidP="00C62681" w:rsidR="00C62681" w:rsidRPr="008F1569">
      <w:pPr>
        <w:rPr>
          <w:b/>
        </w:rPr>
      </w:pPr>
    </w:p>
    <w:p w:rsidRDefault="00431FD5" w:rsidP="00B70565" w:rsidR="000A3300" w:rsidRPr="008F1569">
      <w:pPr>
        <w:rPr>
          <w:b/>
        </w:rPr>
      </w:pPr>
      <w:r w:rsidRPr="008F1569">
        <w:rPr>
          <w:b/>
        </w:rPr>
        <w:tab/>
      </w:r>
      <w:r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</w:r>
      <w:r w:rsidR="00C62681" w:rsidRPr="008F1569">
        <w:rPr>
          <w:b/>
        </w:rPr>
        <w:tab/>
        <w:t>Katarina Franković</w:t>
      </w:r>
    </w:p>
    <w:p w:rsidRDefault="00B70565" w:rsidP="00B70565" w:rsidR="000A3300" w:rsidRPr="008F1569">
      <w:pPr>
        <w:rPr>
          <w:b/>
        </w:rPr>
      </w:pPr>
      <w:r w:rsidRPr="008F1569">
        <w:rPr>
          <w:b/>
        </w:rPr>
        <w:t>UPUTA O PRAVNOM LIJEKU</w:t>
      </w:r>
      <w:r w:rsidR="00F06D4D" w:rsidRPr="008F1569">
        <w:rPr>
          <w:b/>
        </w:rPr>
        <w:t>:</w:t>
      </w:r>
    </w:p>
    <w:p w:rsidRDefault="004D6485" w:rsidP="00431FD5" w:rsidR="000A3300" w:rsidRPr="008F1569">
      <w:pPr>
        <w:jc w:val="both"/>
      </w:pPr>
      <w:r w:rsidRPr="008F1569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  <w:r w:rsidR="00431FD5" w:rsidRPr="008F1569">
        <w:tab/>
      </w:r>
    </w:p>
    <w:p w:rsidRDefault="00431FD5" w:rsidP="00431FD5" w:rsidR="004D6485" w:rsidRPr="008F1569">
      <w:pPr>
        <w:jc w:val="both"/>
      </w:pPr>
      <w:r w:rsidRPr="008F1569">
        <w:tab/>
      </w:r>
      <w:r w:rsidRPr="008F1569">
        <w:tab/>
      </w:r>
      <w:r w:rsidRPr="008F1569">
        <w:tab/>
      </w:r>
      <w:r w:rsidRPr="008F1569">
        <w:tab/>
      </w:r>
    </w:p>
    <w:p w:rsidRDefault="004D6485" w:rsidP="004D6485" w:rsidR="000A3300" w:rsidRPr="008F1569">
      <w:pPr>
        <w:rPr>
          <w:b/>
        </w:rPr>
      </w:pPr>
      <w:r w:rsidRPr="008F1569">
        <w:rPr>
          <w:b/>
        </w:rPr>
        <w:t>DN-a:</w:t>
      </w:r>
    </w:p>
    <w:p w:rsidRDefault="004D6485" w:rsidP="004D6485" w:rsidR="004D6485" w:rsidRPr="008F1569">
      <w:r w:rsidRPr="008F1569">
        <w:t>stečajni upravitelj, putem e-oglasna ploča suda</w:t>
      </w:r>
    </w:p>
    <w:p w:rsidRDefault="004D6485" w:rsidP="004D6485" w:rsidR="004F0CE4" w:rsidRPr="008F1569">
      <w:r w:rsidRPr="008F1569">
        <w:t>mrežna stranica e-oglasna ploča suda.</w:t>
      </w:r>
    </w:p>
    <w:sectPr w:rsidSect="00431FD5" w:rsidR="004F0CE4" w:rsidRPr="008F1569">
      <w:headerReference w:type="default" r:id="rId12"/>
      <w:footerReference w:type="default" r:id="rId13"/>
      <w:pgSz w:h="16838" w:w="11906"/>
      <w:pgMar w:gutter="0" w:footer="123" w:header="708" w:left="1417" w:bottom="1417" w:right="1417" w:top="9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06A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CF7215">
      <w:t>191</w:t>
    </w:r>
    <w:r w:rsidRPr="004D6485">
      <w:t>/201</w:t>
    </w:r>
    <w:r w:rsidR="003373E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B0093"/>
    <w:multiLevelType w:val="hybridMultilevel"/>
    <w:tmpl w:val="EFCE67EC"/>
    <w:lvl w:tplc="D1FE8E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A3300"/>
    <w:rsid w:val="000C42DC"/>
    <w:rsid w:val="0011706A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373EB"/>
    <w:rsid w:val="003446DB"/>
    <w:rsid w:val="00383FE5"/>
    <w:rsid w:val="00404D8A"/>
    <w:rsid w:val="00431FD5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85BC4"/>
    <w:rsid w:val="006A00C2"/>
    <w:rsid w:val="006B056F"/>
    <w:rsid w:val="006C355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8F1569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D6B5F"/>
    <w:rsid w:val="00CE3D62"/>
    <w:rsid w:val="00CF7215"/>
    <w:rsid w:val="00D054D5"/>
    <w:rsid w:val="00D15E35"/>
    <w:rsid w:val="00D1742C"/>
    <w:rsid w:val="00D30F28"/>
    <w:rsid w:val="00DC460C"/>
    <w:rsid w:val="00E1076B"/>
    <w:rsid w:val="00E1241F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A33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0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A33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0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St-191/2019</izvorni_sadrzaj>
    <derivirana_varijabla naziv="DomainObject.Predmet.OznakaBroj_1">St-191/2019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Marko Lonac, stečajni upravitelj</item>
    </izvorni_sadrzaj>
    <derivirana_varijabla naziv="DomainObject.Predmet.OstaliListFormated_1">
      <item>Županijsko državno odvjetništvo punomoćnik sudionika u postupku RH, Ministarstvo financija</item>
      <item>Marko Lonac, stečajni upravitelj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Marko Lonac, stečajni upravitelj, OIB 43471049776</item>
    </izvorni_sadrzaj>
    <derivirana_varijabla naziv="DomainObject.Predmet.OstaliListFormatedOIB_1">
      <item>Županijsko državno odvjetništvo, OIB 70793241859 punomoćnik sudionika u postupku RH, Ministarstvo financija</item>
      <item>Marko Lonac, stečajni upravitelj, OIB 43471049776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Marko Lonac, stečajni upravitelj, Brdasta 12, 20000 Dubrovnik</item>
    </izvorni_sadrzaj>
    <derivirana_varijabla naziv="DomainObject.Predmet.OstaliListFormatedWithAdress_1">
      <item>Županijsko državno odvjetništvo, Gundulićeva 29a, 21000 Split punomoćnik sudionika u postupku RH, Ministarstvo financija</item>
      <item>Marko Lonac, stečajni upravitelj, Brdasta 12, 20000 Dubrovnik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Marko Lonac, stečajni upravitelj, OIB 43471049776, Brdasta 12, 20000 Dubrovnik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Marko Lonac, stečajni upravitelj, OIB 43471049776, Brdasta 12, 20000 Dubrovnik</item>
    </derivirana_varijabla>
  </DomainObject.Predmet.OstaliListFormatedWithAdressOIB>
  <DomainObject.Predmet.OstaliListNazivFormated>
    <izvorni_sadrzaj>
      <item>Županijsko državno odvjetništvo</item>
      <item>Marko Lonac, stečajni upravitelj</item>
    </izvorni_sadrzaj>
    <derivirana_varijabla naziv="DomainObject.Predmet.OstaliListNazivFormated_1">
      <item>Županijsko državno odvjetništvo</item>
      <item>Marko Lonac, stečajni upravitelj</item>
    </derivirana_varijabla>
  </DomainObject.Predmet.OstaliListNazivFormated>
  <DomainObject.Predmet.OstaliListNazivFormatedOIB>
    <izvorni_sadrzaj>
      <item>Županijsko državno odvjetništvo, OIB 70793241859</item>
      <item>Marko Lonac, stečajni upravitelj, OIB 43471049776</item>
    </izvorni_sadrzaj>
    <derivirana_varijabla naziv="DomainObject.Predmet.OstaliListNazivFormatedOIB_1">
      <item>Županijsko državno odvjetništvo, OIB 70793241859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  <item>Marko Lonac, stečajni upravitelj</item>
    </izvorni_sadrzaj>
    <derivirana_varijabla naziv="DomainObject.Predmet.SudioniciListNaziv_1">
      <item>ATHLON d.o.o. za građenje</item>
      <item>RH, Ministarstvo financija</item>
      <item>Županijsko državno odvjetništvo</item>
      <item>Marko Lonac, stečajni upravitelj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  <item>Marko Lonac, stečajni upravitelj, OIB 43471049776, Brdasta 12,20000 Dubrovnik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  <item>, OIB 43471049776</item>
    </izvorni_sadrzaj>
    <derivirana_varijabla naziv="DomainObject.Predmet.SudioniciListNazivOIB_1">
      <item>, OIB 27621135671</item>
      <item>, OIB 18683136487</item>
      <item>, OIB 70793241859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1714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2073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2019-04-04T08:38:00Z</dcterms:created>
  <dc:creator>kfrankovic</dc:creator>
  <cp:lastModifiedBy>Katarina Franković</cp:lastModifiedBy>
  <cp:lastPrinted>2019-04-04T08:39:00Z</cp:lastPrinted>
  <dcterms:modified xmlns:xsi="http://www.w3.org/2001/XMLSchema-instance" xsi:type="dcterms:W3CDTF">2019-04-04T08:39:00Z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skupština ročište  zakazivanje  191 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