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54BD8" w:rsidP="00B647F3" w:rsidRDefault="006426FA" w14:paraId="83949df" w14:textId="83949df">
      <w:pPr>
        <w15:collapsed w:val="false"/>
      </w:pPr>
      <w:bookmarkStart w:name="_GoBack" w:id="0"/>
      <w:bookmarkEnd w:id="0"/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F6EC5">
        <w:t>4.  Sp-</w:t>
      </w:r>
      <w:r>
        <w:t>5121/2019-2</w:t>
      </w:r>
    </w:p>
    <w:p w:rsidR="00254BD8" w:rsidP="00B647F3" w:rsidRDefault="00254BD8"/>
    <w:p w:rsidR="00DE6174" w:rsidP="00DF6EC5" w:rsidRDefault="00DE6174"/>
    <w:p w:rsidR="00DE6174" w:rsidP="00DF6EC5" w:rsidRDefault="00DE6174"/>
    <w:p w:rsidR="00DF6EC5" w:rsidP="00DF6EC5" w:rsidRDefault="00DF6EC5">
      <w:r>
        <w:t>Republika Hrvatska</w:t>
      </w:r>
    </w:p>
    <w:p w:rsidR="00DF6EC5" w:rsidP="00DF6EC5" w:rsidRDefault="00DF6EC5">
      <w:r>
        <w:t>Općinski sud u Osijek</w:t>
      </w:r>
    </w:p>
    <w:p w:rsidR="00DF6EC5" w:rsidP="00DF6EC5" w:rsidRDefault="00DF6EC5">
      <w:r w:rsidRPr="00841C1D">
        <w:t>Europsk</w:t>
      </w:r>
      <w:r>
        <w:t>e avenije</w:t>
      </w:r>
      <w:r w:rsidRPr="00841C1D">
        <w:t xml:space="preserve"> 7</w:t>
      </w:r>
    </w:p>
    <w:p w:rsidRPr="00841C1D" w:rsidR="00DF6EC5" w:rsidP="00DF6EC5" w:rsidRDefault="00DF6EC5">
      <w:r w:rsidRPr="00841C1D">
        <w:t xml:space="preserve">31000  </w:t>
      </w:r>
      <w:r>
        <w:t>Osijek</w:t>
      </w:r>
    </w:p>
    <w:p w:rsidR="00B647F3" w:rsidP="00B647F3" w:rsidRDefault="00DE6174">
      <w:r>
        <w:tab/>
      </w:r>
      <w:r>
        <w:tab/>
        <w:t xml:space="preserve"> </w:t>
      </w:r>
      <w:r>
        <w:tab/>
        <w:t xml:space="preserve">   </w:t>
      </w:r>
      <w:r w:rsidR="00B647F3">
        <w:t xml:space="preserve">      </w:t>
      </w:r>
    </w:p>
    <w:p w:rsidR="00B647F3" w:rsidP="00B647F3" w:rsidRDefault="00B647F3">
      <w:pPr>
        <w:jc w:val="center"/>
      </w:pPr>
      <w:r>
        <w:t>U   I M E  R E P U B L I K E  H R V A T S K E</w:t>
      </w:r>
    </w:p>
    <w:p w:rsidR="00B647F3" w:rsidP="00B647F3" w:rsidRDefault="00B647F3">
      <w:pPr>
        <w:jc w:val="center"/>
      </w:pPr>
    </w:p>
    <w:p w:rsidR="00B647F3" w:rsidP="00B647F3" w:rsidRDefault="00B647F3">
      <w:pPr>
        <w:jc w:val="center"/>
      </w:pPr>
      <w:r>
        <w:t>R J E Š E N J E</w:t>
      </w:r>
    </w:p>
    <w:p w:rsidR="00DE6174" w:rsidP="00B647F3" w:rsidRDefault="00DE6174">
      <w:pPr>
        <w:jc w:val="both"/>
      </w:pPr>
    </w:p>
    <w:p w:rsidR="00B647F3" w:rsidP="00467B21" w:rsidRDefault="00B647F3">
      <w:pPr>
        <w:jc w:val="both"/>
      </w:pPr>
      <w:r>
        <w:tab/>
        <w:t xml:space="preserve">Općinski sud u </w:t>
      </w:r>
      <w:r w:rsidR="00254BD8">
        <w:t>Osijeku,</w:t>
      </w:r>
      <w:r w:rsidR="00D029B3">
        <w:t xml:space="preserve"> </w:t>
      </w:r>
      <w:r w:rsidR="00467B21">
        <w:t xml:space="preserve">po sucu Sanji Sušilović kao sucu pojedincu, u pravnoj stvari  predlagatelja – potrošača </w:t>
      </w:r>
      <w:r w:rsidR="006426FA">
        <w:t>ZENI ĐELADINI, OIB: 00979056166, iz Osijeka, Stjepana Radića 26,</w:t>
      </w:r>
      <w:r w:rsidR="00467B21">
        <w:t xml:space="preserve">  radi stečaja potrošača,  izvan ročišta, dana </w:t>
      </w:r>
      <w:r w:rsidR="006426FA">
        <w:t>06. rujna 2019</w:t>
      </w:r>
      <w:r w:rsidR="00467B21">
        <w:t>. godine,</w:t>
      </w:r>
    </w:p>
    <w:p w:rsidR="00A04076" w:rsidP="00467B21" w:rsidRDefault="00A04076">
      <w:pPr>
        <w:jc w:val="both"/>
      </w:pPr>
    </w:p>
    <w:p w:rsidR="00DE6174" w:rsidP="00467B21" w:rsidRDefault="00DE6174">
      <w:pPr>
        <w:jc w:val="both"/>
      </w:pPr>
    </w:p>
    <w:p w:rsidR="00B647F3" w:rsidP="00B647F3" w:rsidRDefault="00B647F3">
      <w:pPr>
        <w:jc w:val="center"/>
      </w:pPr>
      <w:r>
        <w:t>r i j e š i o  j e</w:t>
      </w:r>
    </w:p>
    <w:p w:rsidR="00B647F3" w:rsidP="00B647F3" w:rsidRDefault="00B647F3">
      <w:pPr>
        <w:jc w:val="center"/>
      </w:pPr>
    </w:p>
    <w:p w:rsidR="00A04076" w:rsidP="00B647F3" w:rsidRDefault="00A04076">
      <w:pPr>
        <w:jc w:val="center"/>
      </w:pPr>
    </w:p>
    <w:p w:rsidR="00B647F3" w:rsidP="007113D0" w:rsidRDefault="00B647F3">
      <w:pPr>
        <w:ind w:left="705"/>
        <w:jc w:val="both"/>
      </w:pPr>
      <w:r>
        <w:t>Odbacuje se prijedlog</w:t>
      </w:r>
      <w:r w:rsidR="006426FA">
        <w:t xml:space="preserve"> ZENI ĐELADINI, OIB: 00979056166, iz Osijeka, Stjepana Radića 26</w:t>
      </w:r>
      <w:r w:rsidR="00467B21">
        <w:t xml:space="preserve">, </w:t>
      </w:r>
      <w:r>
        <w:t xml:space="preserve"> za otvaranje postupka stečaja potrošača, kao nedopušten.</w:t>
      </w:r>
    </w:p>
    <w:p w:rsidR="00A04076" w:rsidP="00B647F3" w:rsidRDefault="00A04076">
      <w:pPr>
        <w:jc w:val="both"/>
      </w:pPr>
    </w:p>
    <w:p w:rsidR="00DE6174" w:rsidP="00B647F3" w:rsidRDefault="00DE6174">
      <w:pPr>
        <w:jc w:val="both"/>
      </w:pPr>
    </w:p>
    <w:p w:rsidR="00B647F3" w:rsidP="00B647F3" w:rsidRDefault="00B647F3">
      <w:pPr>
        <w:jc w:val="center"/>
      </w:pPr>
      <w:r>
        <w:t>Obrazloženje</w:t>
      </w:r>
    </w:p>
    <w:p w:rsidR="00A04076" w:rsidP="00B647F3" w:rsidRDefault="00B647F3">
      <w:pPr>
        <w:jc w:val="both"/>
      </w:pPr>
      <w:r>
        <w:t xml:space="preserve"> </w:t>
      </w:r>
      <w:r>
        <w:tab/>
      </w:r>
    </w:p>
    <w:p w:rsidR="00DE6174" w:rsidP="00B647F3" w:rsidRDefault="00DE6174">
      <w:pPr>
        <w:jc w:val="both"/>
      </w:pPr>
    </w:p>
    <w:p w:rsidR="008E3B79" w:rsidP="00B647F3" w:rsidRDefault="00B647F3">
      <w:pPr>
        <w:jc w:val="both"/>
      </w:pPr>
      <w:r>
        <w:tab/>
      </w:r>
      <w:r w:rsidR="007113D0">
        <w:t>Zeni Đeladini</w:t>
      </w:r>
      <w:r w:rsidR="00467B21">
        <w:t xml:space="preserve"> kao potrošač, podnio</w:t>
      </w:r>
      <w:r>
        <w:t xml:space="preserve"> je ovom sudu prijedlog za otvaranje postupka stečaja potrošača. Uz prijedlog </w:t>
      </w:r>
      <w:r w:rsidR="0003513D">
        <w:t xml:space="preserve">je </w:t>
      </w:r>
      <w:r>
        <w:t>prilož</w:t>
      </w:r>
      <w:r w:rsidR="0003513D">
        <w:t xml:space="preserve">io </w:t>
      </w:r>
      <w:r>
        <w:t>potv</w:t>
      </w:r>
      <w:r w:rsidR="0003513D">
        <w:t>rdu</w:t>
      </w:r>
      <w:r>
        <w:t xml:space="preserve"> Financijske agencije da nije uspio pokušaj sklapanja izvansudskog sporazuma u izvansudsk</w:t>
      </w:r>
      <w:r w:rsidR="0003513D">
        <w:t xml:space="preserve">om postupku nad potrošačem, od </w:t>
      </w:r>
      <w:r w:rsidR="007113D0">
        <w:t>24. travnja  2019.g.</w:t>
      </w:r>
      <w:r w:rsidR="008E3B79">
        <w:t>,  Plan ispunjenja obveza te popis imovine  i obveza.</w:t>
      </w:r>
    </w:p>
    <w:p w:rsidR="008E3B79" w:rsidP="00B647F3" w:rsidRDefault="008E3B79">
      <w:pPr>
        <w:jc w:val="both"/>
      </w:pPr>
    </w:p>
    <w:p w:rsidR="00BD759C" w:rsidP="008E3B79" w:rsidRDefault="0003513D">
      <w:pPr>
        <w:ind w:firstLine="708"/>
        <w:jc w:val="both"/>
      </w:pPr>
      <w:r>
        <w:t>Plan ispunjenja obveza</w:t>
      </w:r>
      <w:r w:rsidR="00B647F3">
        <w:t xml:space="preserve"> predlagatelj</w:t>
      </w:r>
      <w:r>
        <w:t>a</w:t>
      </w:r>
      <w:r w:rsidR="00B647F3">
        <w:t xml:space="preserve"> nema propis</w:t>
      </w:r>
      <w:r>
        <w:t xml:space="preserve">an sadržaj iz odredbe članka 17 </w:t>
      </w:r>
      <w:r w:rsidR="00B647F3">
        <w:t>stavak 1 Zakona o stečaju potrošača ("Narodne novine" 100/15). Prema navedenoj odredbi plan ispunjenja mora sadržavati p</w:t>
      </w:r>
      <w:r w:rsidR="007652F6">
        <w:t>ostotak umanjenja obveza, iznos za isplatu, rokove</w:t>
      </w:r>
      <w:r w:rsidR="00B647F3">
        <w:t xml:space="preserve"> isplate i način</w:t>
      </w:r>
      <w:r w:rsidR="007652F6">
        <w:t xml:space="preserve"> ispunjenja obveze prema svakom</w:t>
      </w:r>
      <w:r w:rsidR="00B647F3">
        <w:t xml:space="preserve"> vjerovniku, a predlagatelj navodi samo "umanjenje obveze od 100%</w:t>
      </w:r>
      <w:r w:rsidR="007652F6">
        <w:t xml:space="preserve"> prema svim vjerovnicima</w:t>
      </w:r>
      <w:r w:rsidR="00B647F3">
        <w:t>", što zapravo predstavlja prijedlog za oprost dugova, a ne plan ispunjenja ob</w:t>
      </w:r>
      <w:r w:rsidR="007652F6">
        <w:t xml:space="preserve">veza. Naime, odredbom članka 44 </w:t>
      </w:r>
      <w:r w:rsidR="00B647F3">
        <w:t>stavak 1 Zakona o stečaju potrošača propisano je da</w:t>
      </w:r>
      <w:r w:rsidR="00743845">
        <w:t xml:space="preserve"> se</w:t>
      </w:r>
      <w:r w:rsidR="00B647F3">
        <w:t xml:space="preserve"> postupak stečaja potrošača pokreće  na prijedlog potrošača, a prema stavku 3</w:t>
      </w:r>
      <w:r w:rsidR="00743845">
        <w:t xml:space="preserve"> </w:t>
      </w:r>
      <w:r w:rsidR="00B647F3">
        <w:t xml:space="preserve">propisano je da </w:t>
      </w:r>
      <w:r w:rsidR="00743845">
        <w:t xml:space="preserve">je </w:t>
      </w:r>
      <w:r w:rsidR="00B647F3">
        <w:t>uz prijedlog potrošač dužan</w:t>
      </w:r>
      <w:r w:rsidR="00743845">
        <w:t xml:space="preserve"> priložiti potvrdu iz članka 18 </w:t>
      </w:r>
      <w:r w:rsidR="00B647F3">
        <w:t>stavak 3</w:t>
      </w:r>
      <w:r w:rsidR="00743845">
        <w:t xml:space="preserve"> </w:t>
      </w:r>
      <w:r w:rsidR="00B647F3">
        <w:t>Z</w:t>
      </w:r>
      <w:r w:rsidR="00743845">
        <w:t>SP-a</w:t>
      </w:r>
      <w:r w:rsidR="00B647F3">
        <w:t>, popis imovine i obveza te plan ispunjenja obveza, a prema stavku 4</w:t>
      </w:r>
      <w:r w:rsidR="00743845">
        <w:t xml:space="preserve"> </w:t>
      </w:r>
      <w:r w:rsidR="00B647F3">
        <w:t>propisano je da ako potrošač u prijedlogu za otvaranje postupka stečaja potrošača, ne podnese isprave iz stavka 3, sud će prijedlog odbaciti.</w:t>
      </w:r>
    </w:p>
    <w:p w:rsidR="00B647F3" w:rsidP="00B647F3" w:rsidRDefault="00B647F3">
      <w:pPr>
        <w:jc w:val="both"/>
      </w:pPr>
      <w:r>
        <w:t xml:space="preserve"> </w:t>
      </w:r>
      <w:r>
        <w:br/>
      </w:r>
      <w:r>
        <w:tab/>
        <w:t>Slijedom n</w:t>
      </w:r>
      <w:r w:rsidR="00E24DF1">
        <w:t>avedenog, plan ispunjenja obveza predlagatelja</w:t>
      </w:r>
      <w:r>
        <w:t xml:space="preserve"> nema zakonom propisan sadržaj u smislu odredbe članka 17</w:t>
      </w:r>
      <w:r w:rsidR="00E24DF1">
        <w:t xml:space="preserve"> </w:t>
      </w:r>
      <w:r>
        <w:t>stavak 1</w:t>
      </w:r>
      <w:r w:rsidR="00E24DF1">
        <w:t xml:space="preserve"> Zakona o stečaju potrošača, te</w:t>
      </w:r>
      <w:r>
        <w:t xml:space="preserve"> je </w:t>
      </w:r>
      <w:r w:rsidR="00E24DF1">
        <w:t xml:space="preserve">s </w:t>
      </w:r>
      <w:r>
        <w:t xml:space="preserve">obzirom na navedene odredbe </w:t>
      </w:r>
      <w:r w:rsidR="00457192">
        <w:t>odbačen</w:t>
      </w:r>
      <w:r>
        <w:t xml:space="preserve"> prijedlog predlagatelj</w:t>
      </w:r>
      <w:r w:rsidR="00457192">
        <w:t>a</w:t>
      </w:r>
      <w:r>
        <w:t xml:space="preserve"> kao nedopušten</w:t>
      </w:r>
      <w:r w:rsidR="00457192">
        <w:t xml:space="preserve"> i odlučeno kao u izreci rješenja</w:t>
      </w:r>
      <w:r>
        <w:t xml:space="preserve">. </w:t>
      </w:r>
    </w:p>
    <w:p w:rsidR="00B647F3" w:rsidP="00B647F3" w:rsidRDefault="00B647F3">
      <w:pPr>
        <w:jc w:val="both"/>
      </w:pPr>
      <w:r>
        <w:t xml:space="preserve"> </w:t>
      </w:r>
    </w:p>
    <w:p w:rsidRPr="00DE6174" w:rsidR="00DE6174" w:rsidP="00457192" w:rsidRDefault="00457192">
      <w:pPr>
        <w:spacing w:after="200" w:line="276" w:lineRule="auto"/>
        <w:jc w:val="both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b/>
          <w:szCs w:val="22"/>
          <w:lang w:eastAsia="en-US"/>
        </w:rPr>
        <w:lastRenderedPageBreak/>
        <w:tab/>
      </w:r>
      <w:r w:rsidRPr="00457192">
        <w:rPr>
          <w:rFonts w:eastAsiaTheme="minorHAnsi" w:cstheme="minorBidi"/>
          <w:szCs w:val="22"/>
          <w:lang w:eastAsia="en-US"/>
        </w:rPr>
        <w:t xml:space="preserve">Navedeni stav suda u skladu je sa stavom Županijskog suda u Rijeci izraženog u odluci </w:t>
      </w:r>
      <w:r w:rsidRPr="00457192" w:rsidR="00B647F3">
        <w:rPr>
          <w:rFonts w:eastAsiaTheme="minorHAnsi" w:cstheme="minorBidi"/>
          <w:szCs w:val="22"/>
          <w:lang w:eastAsia="en-US"/>
        </w:rPr>
        <w:t xml:space="preserve"> broj Gž-1157/2017</w:t>
      </w:r>
      <w:r w:rsidRPr="00457192">
        <w:rPr>
          <w:rFonts w:eastAsiaTheme="minorHAnsi" w:cstheme="minorBidi"/>
          <w:szCs w:val="22"/>
          <w:lang w:eastAsia="en-US"/>
        </w:rPr>
        <w:t>.</w:t>
      </w:r>
    </w:p>
    <w:p w:rsidR="00467B21" w:rsidP="00B647F3" w:rsidRDefault="00B647F3">
      <w:pPr>
        <w:jc w:val="center"/>
      </w:pPr>
      <w:r>
        <w:t xml:space="preserve">U </w:t>
      </w:r>
      <w:r w:rsidR="00467B21">
        <w:t xml:space="preserve">Osijeku, </w:t>
      </w:r>
      <w:r w:rsidR="009A5D0A">
        <w:t>06.  rujna  2019. g</w:t>
      </w:r>
      <w:r>
        <w:t>od</w:t>
      </w:r>
      <w:r w:rsidR="00467B21">
        <w:t>ine</w:t>
      </w:r>
    </w:p>
    <w:p w:rsidR="002A3FEC" w:rsidP="00B647F3" w:rsidRDefault="002A3FEC">
      <w:pPr>
        <w:jc w:val="center"/>
      </w:pPr>
    </w:p>
    <w:p w:rsidR="00457192" w:rsidP="00467B21" w:rsidRDefault="00B647F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647F3" w:rsidP="00467B21" w:rsidRDefault="004571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67B21">
        <w:t>SUDAC</w:t>
      </w:r>
    </w:p>
    <w:p w:rsidR="00467B21" w:rsidP="00467B21" w:rsidRDefault="00467B2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SANJA SUŠILOVIĆ</w:t>
      </w:r>
      <w:r w:rsidR="00A04076">
        <w:t>,v.r.</w:t>
      </w:r>
    </w:p>
    <w:p w:rsidR="00B647F3" w:rsidP="00B647F3" w:rsidRDefault="00B647F3"/>
    <w:p w:rsidR="00A04076" w:rsidP="00B647F3" w:rsidRDefault="00A04076"/>
    <w:p w:rsidR="00B647F3" w:rsidP="00485DF9" w:rsidRDefault="00B647F3">
      <w:pPr>
        <w:ind w:firstLine="708"/>
      </w:pPr>
      <w:r>
        <w:t>UPUTA O PRAVNOM LIJEKU:</w:t>
      </w:r>
    </w:p>
    <w:p w:rsidR="00F23F75" w:rsidP="00F23F75" w:rsidRDefault="002A3FEC">
      <w:pPr>
        <w:tabs>
          <w:tab w:val="left" w:pos="1440"/>
          <w:tab w:val="left" w:pos="6480"/>
        </w:tabs>
        <w:jc w:val="both"/>
      </w:pPr>
      <w:r>
        <w:rPr>
          <w:bCs/>
        </w:rPr>
        <w:t xml:space="preserve">           </w:t>
      </w:r>
      <w:r w:rsidR="00F23F75">
        <w:rPr>
          <w:bCs/>
        </w:rPr>
        <w:t xml:space="preserve">Protiv ovog rješenja </w:t>
      </w:r>
      <w:r w:rsidR="00F23F75">
        <w:t>nezadovoljna stranka ima pravo žalbe u roku od 15 dana po primitku istog. Žalba se podnosi u tri istovjetna primjerka putem ovog suda nadležnom Županijskom sudu.</w:t>
      </w:r>
    </w:p>
    <w:p w:rsidR="00B647F3" w:rsidP="00B647F3" w:rsidRDefault="00B647F3">
      <w:pPr>
        <w:jc w:val="both"/>
      </w:pPr>
      <w:r>
        <w:t xml:space="preserve"> </w:t>
      </w:r>
    </w:p>
    <w:p w:rsidR="00B647F3" w:rsidP="00485DF9" w:rsidRDefault="002A3FEC">
      <w:pPr>
        <w:ind w:firstLine="360"/>
        <w:jc w:val="both"/>
      </w:pPr>
      <w:r>
        <w:t xml:space="preserve">    </w:t>
      </w:r>
      <w:r w:rsidR="00BD759C">
        <w:t>DOSTAVITI</w:t>
      </w:r>
      <w:r w:rsidR="00B647F3">
        <w:t>:</w:t>
      </w:r>
    </w:p>
    <w:p w:rsidR="00B647F3" w:rsidP="00A04076" w:rsidRDefault="00A04076">
      <w:pPr>
        <w:pStyle w:val="Odlomakpopisa"/>
        <w:numPr>
          <w:ilvl w:val="0"/>
          <w:numId w:val="1"/>
        </w:numPr>
        <w:jc w:val="both"/>
      </w:pPr>
      <w:r>
        <w:t>Potrošaču putem e-oglasne ploče suda</w:t>
      </w:r>
    </w:p>
    <w:p w:rsidR="00B647F3" w:rsidP="00B647F3" w:rsidRDefault="00B647F3">
      <w:pPr>
        <w:jc w:val="both"/>
      </w:pPr>
    </w:p>
    <w:p w:rsidR="00B647F3" w:rsidP="00B647F3" w:rsidRDefault="00B647F3">
      <w:pPr>
        <w:jc w:val="both"/>
      </w:pPr>
    </w:p>
    <w:p w:rsidR="00B647F3" w:rsidP="00B647F3" w:rsidRDefault="00B647F3">
      <w:pPr>
        <w:jc w:val="both"/>
      </w:pPr>
    </w:p>
    <w:p w:rsidR="00B647F3" w:rsidP="00B647F3" w:rsidRDefault="00B647F3">
      <w:pPr>
        <w:jc w:val="both"/>
      </w:pPr>
    </w:p>
    <w:p w:rsidR="00B647F3" w:rsidP="00B647F3" w:rsidRDefault="00B647F3">
      <w:r>
        <w:t xml:space="preserve"> </w:t>
      </w:r>
    </w:p>
    <w:p w:rsidR="00B647F3" w:rsidP="00B647F3" w:rsidRDefault="00B647F3">
      <w:pPr>
        <w:jc w:val="both"/>
      </w:pPr>
      <w:r>
        <w:t xml:space="preserve"> </w:t>
      </w:r>
    </w:p>
    <w:p w:rsidR="008A49BB" w:rsidRDefault="00A040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="00A04076" w:rsidRDefault="00A040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sectPr w:rsidR="00A04076" w:rsidSect="00BA1B7A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A1B7A" w:rsidP="00BA1B7A" w:rsidRDefault="00BA1B7A">
      <w:r>
        <w:separator/>
      </w:r>
    </w:p>
  </w:endnote>
  <w:endnote w:type="continuationSeparator" w:id="0">
    <w:p w:rsidR="00BA1B7A" w:rsidP="00BA1B7A" w:rsidRDefault="00BA1B7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A1B7A" w:rsidP="00BA1B7A" w:rsidRDefault="00BA1B7A">
      <w:r>
        <w:separator/>
      </w:r>
    </w:p>
  </w:footnote>
  <w:footnote w:type="continuationSeparator" w:id="0">
    <w:p w:rsidR="00BA1B7A" w:rsidP="00BA1B7A" w:rsidRDefault="00BA1B7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0707048"/>
      <w:docPartObj>
        <w:docPartGallery w:val="Page Numbers (Top of Page)"/>
        <w:docPartUnique/>
      </w:docPartObj>
    </w:sdtPr>
    <w:sdtEndPr/>
    <w:sdtContent>
      <w:p w:rsidR="00BA1B7A" w:rsidRDefault="00BA1B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0B0">
          <w:rPr>
            <w:noProof/>
          </w:rPr>
          <w:t>2</w:t>
        </w:r>
        <w:r>
          <w:fldChar w:fldCharType="end"/>
        </w:r>
      </w:p>
    </w:sdtContent>
  </w:sdt>
  <w:p w:rsidR="009A5D0A" w:rsidP="009A5D0A" w:rsidRDefault="00BA1B7A">
    <w:r>
      <w:tab/>
    </w:r>
    <w:r>
      <w:tab/>
    </w:r>
    <w:r w:rsidR="009A5D0A">
      <w:tab/>
    </w:r>
    <w:r w:rsidR="009A5D0A">
      <w:tab/>
    </w:r>
    <w:r w:rsidR="009A5D0A">
      <w:tab/>
    </w:r>
    <w:r w:rsidR="009A5D0A">
      <w:tab/>
    </w:r>
    <w:r w:rsidR="009A5D0A">
      <w:tab/>
    </w:r>
    <w:r w:rsidR="009A5D0A">
      <w:tab/>
    </w:r>
    <w:r w:rsidR="009A5D0A">
      <w:tab/>
    </w:r>
    <w:r w:rsidR="009A5D0A">
      <w:tab/>
    </w:r>
    <w:r>
      <w:t>4.Sp-</w:t>
    </w:r>
    <w:r w:rsidR="009A5D0A">
      <w:t>5121/2019-2</w:t>
    </w:r>
  </w:p>
  <w:p w:rsidR="00BA1B7A" w:rsidRDefault="00BA1B7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55762E"/>
    <w:multiLevelType w:val="hybridMultilevel"/>
    <w:tmpl w:val="188E5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7F3"/>
    <w:rsid w:val="00034A1F"/>
    <w:rsid w:val="0003513D"/>
    <w:rsid w:val="001010B0"/>
    <w:rsid w:val="00254BD8"/>
    <w:rsid w:val="002A3FEC"/>
    <w:rsid w:val="002A7332"/>
    <w:rsid w:val="00457192"/>
    <w:rsid w:val="00467B21"/>
    <w:rsid w:val="00485DF9"/>
    <w:rsid w:val="006426FA"/>
    <w:rsid w:val="007004FC"/>
    <w:rsid w:val="007113D0"/>
    <w:rsid w:val="00743845"/>
    <w:rsid w:val="007652F6"/>
    <w:rsid w:val="008A49BB"/>
    <w:rsid w:val="008E3B79"/>
    <w:rsid w:val="009A5D0A"/>
    <w:rsid w:val="00A04076"/>
    <w:rsid w:val="00B647F3"/>
    <w:rsid w:val="00BA1B7A"/>
    <w:rsid w:val="00BD759C"/>
    <w:rsid w:val="00D029B3"/>
    <w:rsid w:val="00DE6174"/>
    <w:rsid w:val="00DF6EC5"/>
    <w:rsid w:val="00E24DF1"/>
    <w:rsid w:val="00E57FA1"/>
    <w:rsid w:val="00F2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647F3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647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647F3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A1B7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A1B7A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A1B7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A1B7A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0407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57F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7FA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57FA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57FA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57FA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F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4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F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1B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1B7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1B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1B7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040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7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F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F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F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F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796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6643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5121</izvorni_sadrzaj>
    <derivirana_varijabla naziv="DomainObject.Predmet.Broj_1">5121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2019.</izvorni_sadrzaj>
    <derivirana_varijabla naziv="DomainObject.Predmet.DatumOsnivanja_1">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Sp-5121/2019</izvorni_sadrzaj>
    <derivirana_varijabla naziv="DomainObject.Predmet.OznakaBroj_1">Sp-5121/2019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Zeni Đeladini</izvorni_sadrzaj>
    <derivirana_varijabla naziv="DomainObject.Predmet.StrankaFormated_1">  Zeni Đeladini</derivirana_varijabla>
  </DomainObject.Predmet.StrankaFormated>
  <DomainObject.Predmet.StrankaFormatedOIB>
    <izvorni_sadrzaj>  Zeni Đeladini, OIB 00979056166</izvorni_sadrzaj>
    <derivirana_varijabla naziv="DomainObject.Predmet.StrankaFormatedOIB_1">  Zeni Đeladini, OIB 00979056166</derivirana_varijabla>
  </DomainObject.Predmet.StrankaFormatedOIB>
  <DomainObject.Predmet.StrankaFormatedWithAdress>
    <izvorni_sadrzaj> Zeni Đeladini, Ulica Stjepana Radića 26, 31000 Osijek</izvorni_sadrzaj>
    <derivirana_varijabla naziv="DomainObject.Predmet.StrankaFormatedWithAdress_1"> Zeni Đeladini, Ulica Stjepana Radića 26, 31000 Osijek</derivirana_varijabla>
  </DomainObject.Predmet.StrankaFormatedWithAdress>
  <DomainObject.Predmet.StrankaFormatedWithAdressOIB>
    <izvorni_sadrzaj> Zeni Đeladini, OIB 00979056166, Ulica Stjepana Radića 26, 31000 Osijek</izvorni_sadrzaj>
    <derivirana_varijabla naziv="DomainObject.Predmet.StrankaFormatedWithAdressOIB_1"> Zeni Đeladini, OIB 00979056166, Ulica Stjepana Radića 26, 31000 Osijek</derivirana_varijabla>
  </DomainObject.Predmet.StrankaFormatedWithAdressOIB>
  <DomainObject.Predmet.StrankaWithAdress>
    <izvorni_sadrzaj>Zeni Đeladini Ulica Stjepana Radića 26,31000 Osijek</izvorni_sadrzaj>
    <derivirana_varijabla naziv="DomainObject.Predmet.StrankaWithAdress_1">Zeni Đeladini Ulica Stjepana Radića 26,31000 Osijek</derivirana_varijabla>
  </DomainObject.Predmet.StrankaWithAdress>
  <DomainObject.Predmet.StrankaWithAdressOIB>
    <izvorni_sadrzaj>Zeni Đeladini, OIB 00979056166, Ulica Stjepana Radića 26,31000 Osijek</izvorni_sadrzaj>
    <derivirana_varijabla naziv="DomainObject.Predmet.StrankaWithAdressOIB_1">Zeni Đeladini, OIB 00979056166, Ulica Stjepana Radića 26,31000 Osijek</derivirana_varijabla>
  </DomainObject.Predmet.StrankaWithAdressOIB>
  <DomainObject.Predmet.StrankaNazivFormated>
    <izvorni_sadrzaj>Zeni Đeladini</izvorni_sadrzaj>
    <derivirana_varijabla naziv="DomainObject.Predmet.StrankaNazivFormated_1">Zeni Đeladini</derivirana_varijabla>
  </DomainObject.Predmet.StrankaNazivFormated>
  <DomainObject.Predmet.StrankaNazivFormatedOIB>
    <izvorni_sadrzaj>Zeni Đeladini, OIB 00979056166</izvorni_sadrzaj>
    <derivirana_varijabla naziv="DomainObject.Predmet.StrankaNazivFormatedOIB_1">Zeni Đeladini, OIB 00979056166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Zeni Đeladini</item>
    </izvorni_sadrzaj>
    <derivirana_varijabla naziv="DomainObject.Predmet.StrankaListFormated_1">
      <item>Zeni Đeladini</item>
    </derivirana_varijabla>
  </DomainObject.Predmet.StrankaListFormated>
  <DomainObject.Predmet.StrankaListFormatedOIB>
    <izvorni_sadrzaj>
      <item>Zeni Đeladini, OIB 00979056166</item>
    </izvorni_sadrzaj>
    <derivirana_varijabla naziv="DomainObject.Predmet.StrankaListFormatedOIB_1">
      <item>Zeni Đeladini, OIB 00979056166</item>
    </derivirana_varijabla>
  </DomainObject.Predmet.StrankaListFormatedOIB>
  <DomainObject.Predmet.StrankaListFormatedWithAdress>
    <izvorni_sadrzaj>
      <item>Zeni Đeladini, Ulica Stjepana Radića 26, 31000 Osijek</item>
    </izvorni_sadrzaj>
    <derivirana_varijabla naziv="DomainObject.Predmet.StrankaListFormatedWithAdress_1">
      <item>Zeni Đeladini, Ulica Stjepana Radića 26, 31000 Osijek</item>
    </derivirana_varijabla>
  </DomainObject.Predmet.StrankaListFormatedWithAdress>
  <DomainObject.Predmet.StrankaListFormatedWithAdressOIB>
    <izvorni_sadrzaj>
      <item>Zeni Đeladini, OIB 00979056166, Ulica Stjepana Radića 26, 31000 Osijek</item>
    </izvorni_sadrzaj>
    <derivirana_varijabla naziv="DomainObject.Predmet.StrankaListFormatedWithAdressOIB_1">
      <item>Zeni Đeladini, OIB 00979056166, Ulica Stjepana Radića 26, 31000 Osijek</item>
    </derivirana_varijabla>
  </DomainObject.Predmet.StrankaListFormatedWithAdressOIB>
  <DomainObject.Predmet.StrankaListNazivFormated>
    <izvorni_sadrzaj>
      <item>Zeni Đeladini</item>
    </izvorni_sadrzaj>
    <derivirana_varijabla naziv="DomainObject.Predmet.StrankaListNazivFormated_1">
      <item>Zeni Đeladini</item>
    </derivirana_varijabla>
  </DomainObject.Predmet.StrankaListNazivFormated>
  <DomainObject.Predmet.StrankaListNazivFormatedOIB>
    <izvorni_sadrzaj>
      <item>Zeni Đeladini, OIB 00979056166</item>
    </izvorni_sadrzaj>
    <derivirana_varijabla naziv="DomainObject.Predmet.StrankaListNazivFormatedOIB_1">
      <item>Zeni Đeladini, OIB 00979056166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Zeni Đeladini</izvorni_sadrzaj>
    <derivirana_varijabla naziv="DomainObject.Predmet.StrankaIDrugi_1">Zeni Đeladini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Zeni Đeladini, OIB 00979056166, Ulica Stjepana Radića 26, 31000 Osijek</izvorni_sadrzaj>
    <derivirana_varijabla naziv="DomainObject.Predmet.StrankaIDrugiAdressOIB_1">Zeni Đeladini, OIB 00979056166, Ulica Stjepana Radića 26,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Zeni Đeladini</item>
    </izvorni_sadrzaj>
    <derivirana_varijabla naziv="DomainObject.Predmet.SudioniciListNaziv_1">
      <item>Zeni Đeladini</item>
    </derivirana_varijabla>
  </DomainObject.Predmet.SudioniciListNaziv>
  <DomainObject.Predmet.SudioniciListAdressOIB>
    <izvorni_sadrzaj>
      <item>Zeni Đeladini, OIB 00979056166, Ulica Stjepana Radića 26,31000 Osijek</item>
    </izvorni_sadrzaj>
    <derivirana_varijabla naziv="DomainObject.Predmet.SudioniciListAdressOIB_1">
      <item>Zeni Đeladini, OIB 00979056166, Ulica Stjepana Radića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00979056166</item>
    </izvorni_sadrzaj>
    <derivirana_varijabla naziv="DomainObject.Predmet.SudioniciListNazivOIB_1">
      <item>, OIB 00979056166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403</properties:Words>
  <properties:Characters>2161</properties:Characters>
  <properties:Lines>74</properties:Lines>
  <properties:Paragraphs>24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2017-09-28T11:20:00Z</dcterms:created>
  <dc:creator>Sanja Sušilović</dc:creator>
  <cp:lastModifiedBy>Sanela Maričić</cp:lastModifiedBy>
  <cp:lastPrinted>2019-09-06T07:49:00Z</cp:lastPrinted>
  <dcterms:modified xmlns:xsi="http://www.w3.org/2001/XMLSchema-instance" xsi:type="dcterms:W3CDTF">2019-09-06T07:51:00Z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(STEČAJ - ODBAČEN PRIJEDLOG ZBOG 100 %.docx)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