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f87b" w14:paraId="ef3f87b" w:rsidRDefault="009833B6" w:rsidP="00250267" w:rsidR="009833B6">
      <w:pPr>
        <w:pStyle w:val="Zaglavlje"/>
        <w15:collapsed w:val="false"/>
      </w:pPr>
      <w:bookmarkStart w:name="_GoBack" w:id="0"/>
      <w:bookmarkEnd w:id="0"/>
    </w:p>
    <w:p w:rsidRDefault="009833B6" w:rsidP="00250267" w:rsidR="009833B6">
      <w:pPr>
        <w:pStyle w:val="Zaglavlj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560" w:rsidP="007E1560" w:rsidR="007E1560" w:rsidRPr="004453B3">
      <w:pPr>
        <w:pStyle w:val="Zaglavlje"/>
      </w:pPr>
      <w:r w:rsidRPr="004453B3">
        <w:t xml:space="preserve">REPUBLIKA HRVATSKA </w:t>
      </w:r>
    </w:p>
    <w:p w:rsidRDefault="007E1560" w:rsidP="007E1560" w:rsidR="007E1560" w:rsidRPr="004453B3">
      <w:pPr>
        <w:pStyle w:val="Zaglavlje"/>
      </w:pPr>
      <w:r w:rsidRPr="004453B3">
        <w:t>Trgovački sud u Zagrebu</w:t>
      </w:r>
    </w:p>
    <w:p w:rsidRDefault="007E1560" w:rsidP="007E1560" w:rsidR="007E1560" w:rsidRPr="004453B3">
      <w:pPr>
        <w:pStyle w:val="Zaglavlje"/>
      </w:pPr>
      <w:r w:rsidRPr="004453B3">
        <w:t xml:space="preserve">Zagreb, Amruševa 2/II </w:t>
      </w:r>
    </w:p>
    <w:p w:rsidRDefault="007E1560" w:rsidP="007E1560" w:rsidR="007E156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3205/15</w:t>
      </w:r>
    </w:p>
    <w:p w:rsidRDefault="007E1560" w:rsidP="007E1560" w:rsidR="007E1560" w:rsidRPr="004453B3">
      <w:pPr>
        <w:jc w:val="center"/>
      </w:pPr>
    </w:p>
    <w:p w:rsidRDefault="007E1560" w:rsidP="007E1560" w:rsidR="007E156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center"/>
      </w:pPr>
      <w:r w:rsidRPr="004453B3">
        <w:t>R J E Š E N J E</w:t>
      </w:r>
    </w:p>
    <w:p w:rsidRDefault="007E1560" w:rsidP="007E1560" w:rsidR="007E1560" w:rsidRPr="004453B3">
      <w:pPr>
        <w:jc w:val="center"/>
      </w:pPr>
    </w:p>
    <w:p w:rsidRDefault="007E1560" w:rsidP="007E1560" w:rsidR="007E156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UDRUGA DRAGOVOLJACA HRVATSKIH OBRAMBENIH SNAGA KARLOVAČKE ŽUPANIJE, Karlovac, Kralja Tomislava 21, OIB: 80530911475</w:t>
      </w:r>
      <w:r w:rsidRPr="004453B3">
        <w:t xml:space="preserve">, dana </w:t>
      </w:r>
      <w:r>
        <w:t>30. ožujka</w:t>
      </w:r>
      <w:r w:rsidRPr="004453B3">
        <w:t xml:space="preserve"> 2016. 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center"/>
      </w:pPr>
      <w:r w:rsidRPr="004453B3">
        <w:t>r i j e š i o    je</w:t>
      </w:r>
    </w:p>
    <w:p w:rsidRDefault="007E1560" w:rsidP="007E1560" w:rsidR="007E156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E1560" w:rsidP="007E1560" w:rsidR="007E156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UDRUGA DRAGOVOLJACA HRVATSKIH OBRAMBENIH SNAGA KARLOVAČKE ŽUPANIJE, Karlovac, Kralja Tomislava 21, OIB: 80530911475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E1560" w:rsidP="007E1560" w:rsidR="007E1560" w:rsidRPr="004453B3">
      <w:pPr>
        <w:pStyle w:val="BodyText21"/>
        <w:rPr>
          <w:rFonts w:hAnsi="Times New Roman" w:ascii="Times New Roman"/>
          <w:szCs w:val="24"/>
        </w:rPr>
      </w:pPr>
    </w:p>
    <w:p w:rsidRDefault="007E1560" w:rsidP="007E1560" w:rsidR="007E156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Dušanka Ivančević, OIB: 59003296761, Zagreb, B. Bernardija 1.</w:t>
      </w:r>
    </w:p>
    <w:p w:rsidRDefault="007E1560" w:rsidP="007E1560" w:rsidR="007E156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E1560" w:rsidP="007E1560" w:rsidR="007E1560">
      <w:pPr>
        <w:jc w:val="both"/>
      </w:pPr>
      <w:r w:rsidRPr="004453B3">
        <w:t xml:space="preserve">III. Zaključuje se stečajni postupak nad dužnikom </w:t>
      </w:r>
      <w:r>
        <w:t>UDRUGA DRAGOVOLJACA HRVATSKIH OBRAMBENIH SNAGA KARLOVAČKE ŽUPANIJE, Karlovac, Kralja Tomislava 21, OIB: 80530911475.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>IV. Nakon pravomoćnosti ovog rješenja, dužnik će se  brisati iz sudskog registra.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ind w:left="360"/>
        <w:jc w:val="center"/>
      </w:pPr>
      <w:r w:rsidRPr="004453B3">
        <w:t>Obrazloženje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ind w:firstLine="720"/>
        <w:jc w:val="both"/>
      </w:pPr>
      <w:r w:rsidRPr="004453B3">
        <w:lastRenderedPageBreak/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center"/>
      </w:pPr>
      <w:r w:rsidRPr="004453B3">
        <w:t xml:space="preserve">U Zagrebu, </w:t>
      </w:r>
      <w:r>
        <w:t>30. ožujka</w:t>
      </w:r>
      <w:r w:rsidRPr="004453B3">
        <w:t xml:space="preserve"> 2016.</w:t>
      </w:r>
    </w:p>
    <w:p w:rsidRDefault="007E1560" w:rsidP="007E1560" w:rsidR="007E1560" w:rsidRPr="004453B3">
      <w:pPr>
        <w:jc w:val="center"/>
      </w:pPr>
    </w:p>
    <w:p w:rsidRDefault="007E1560" w:rsidP="007E1560" w:rsidR="007E1560" w:rsidRPr="004453B3">
      <w:pPr>
        <w:ind w:firstLine="720" w:left="5040"/>
        <w:jc w:val="right"/>
      </w:pPr>
      <w:r w:rsidRPr="004453B3">
        <w:t xml:space="preserve">      SUDAC:</w:t>
      </w:r>
    </w:p>
    <w:p w:rsidRDefault="007E1560" w:rsidP="007E1560" w:rsidR="007E1560" w:rsidRPr="004453B3">
      <w:pPr>
        <w:jc w:val="right"/>
      </w:pPr>
      <w:r>
        <w:t>Goran Iskra</w:t>
      </w:r>
      <w:r w:rsidR="00692E72">
        <w:t>, v.r.</w:t>
      </w: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</w:p>
    <w:p w:rsidRDefault="007E1560" w:rsidP="007E1560" w:rsidR="007E1560" w:rsidRPr="004453B3">
      <w:pPr>
        <w:jc w:val="both"/>
      </w:pPr>
      <w:r w:rsidRPr="004453B3">
        <w:t>Uputa o pravnom lijeku:</w:t>
      </w:r>
    </w:p>
    <w:p w:rsidRDefault="007E1560" w:rsidP="007E1560" w:rsidR="007E1560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7E1560" w:rsidP="007E1560" w:rsidR="007E1560" w:rsidRPr="004453B3">
      <w:pPr>
        <w:jc w:val="both"/>
        <w:rPr>
          <w:i/>
        </w:rPr>
      </w:pPr>
    </w:p>
    <w:p w:rsidRDefault="007E1560" w:rsidP="007E1560" w:rsidR="007E1560" w:rsidRPr="004453B3">
      <w:pPr>
        <w:jc w:val="both"/>
      </w:pPr>
    </w:p>
    <w:p w:rsidRDefault="00692E72" w:rsidP="00692E72" w:rsidR="007E1560">
      <w:pPr>
        <w:jc w:val="right"/>
      </w:pPr>
      <w:r>
        <w:t>Za točnost otpravka-ovlašteni službenik:</w:t>
      </w:r>
    </w:p>
    <w:p w:rsidRDefault="00692E72" w:rsidP="00692E72" w:rsidR="00692E72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7E1560" w:rsidP="007E1560" w:rsidR="007E1560" w:rsidRPr="004453B3">
      <w:pPr>
        <w:jc w:val="center"/>
        <w:rPr>
          <w:u w:val="single"/>
        </w:rPr>
      </w:pPr>
    </w:p>
    <w:p w:rsidRDefault="007E1560" w:rsidP="007E1560" w:rsidR="007E1560" w:rsidRPr="004453B3"/>
    <w:p w:rsidRDefault="00250267" w:rsidP="007E1560" w:rsidR="00250267" w:rsidRPr="004453B3">
      <w:pPr>
        <w:pStyle w:val="Zaglavlje"/>
      </w:pPr>
    </w:p>
    <w:sectPr w:rsidSect="00302849" w:rsidR="00250267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7E1560">
      <w:t>3205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1AC4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2E72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1560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33B6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2748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07935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2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2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St-3205/2015</izvorni_sadrzaj>
    <derivirana_varijabla naziv="DomainObject.Predmet.OznakaBroj_1">St-3205/2015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Karlovačke županije</izvorni_sadrzaj>
    <derivirana_varijabla naziv="DomainObject.Predmet.ProtustrankaFormated_1">  Udruga dragovoljaca hrvatskih obrambenih snaga Karlovačke županije</derivirana_varijabla>
  </DomainObject.Predmet.ProtustrankaFormated>
  <DomainObject.Predmet.ProtustrankaFormatedOIB>
    <izvorni_sadrzaj>  Udruga dragovoljaca hrvatskih obrambenih snaga Karlovačke županije, OIB 80530911475</izvorni_sadrzaj>
    <derivirana_varijabla naziv="DomainObject.Predmet.ProtustrankaFormatedOIB_1">  Udruga dragovoljaca hrvatskih obrambenih snaga Karlovačke županije, OIB 80530911475</derivirana_varijabla>
  </DomainObject.Predmet.ProtustrankaFormatedOIB>
  <DomainObject.Predmet.ProtustrankaFormatedWithAdress>
    <izvorni_sadrzaj> Udruga dragovoljaca hrvatskih obrambenih snaga Karlovačke županije, Kralja Tomislava 21, 47000 Karlovac</izvorni_sadrzaj>
    <derivirana_varijabla naziv="DomainObject.Predmet.ProtustrankaFormatedWithAdress_1"> Udruga dragovoljaca hrvatskih obrambenih snaga Karlovačke županije, Kralja Tomislava 21, 47000 Karlovac</derivirana_varijabla>
  </DomainObject.Predmet.ProtustrankaFormatedWithAdress>
  <DomainObject.Predmet.ProtustrankaFormatedWithAdressOIB>
    <izvorni_sadrzaj> Udruga dragovoljaca hrvatskih obrambenih snaga Karlovačke županije, OIB 80530911475, Kralja Tomislava 21, 47000 Karlovac</izvorni_sadrzaj>
    <derivirana_varijabla naziv="DomainObject.Predmet.ProtustrankaFormatedWithAdressOIB_1"> Udruga dragovoljaca hrvatskih obrambenih snaga Karlovačke županije, OIB 80530911475, Kralja Tomislava 21, 47000 Karlovac</derivirana_varijabla>
  </DomainObject.Predmet.ProtustrankaFormatedWithAdressOIB>
  <DomainObject.Predmet.ProtustrankaWithAdress>
    <izvorni_sadrzaj>Udruga dragovoljaca hrvatskih obrambenih snaga Karlovačke županije Kralja Tomislava 21, 47000 Karlovac</izvorni_sadrzaj>
    <derivirana_varijabla naziv="DomainObject.Predmet.ProtustrankaWithAdress_1">Udruga dragovoljaca hrvatskih obrambenih snaga Karlovačke županije Kralja Tomislava 21, 47000 Karlovac</derivirana_varijabla>
  </DomainObject.Predmet.ProtustrankaWithAdress>
  <DomainObject.Predmet.ProtustrankaWithAdressOIB>
    <izvorni_sadrzaj>Udruga dragovoljaca hrvatskih obrambenih snaga Karlovačke županije, OIB 80530911475, Kralja Tomislava 21, 47000 Karlovac</izvorni_sadrzaj>
    <derivirana_varijabla naziv="DomainObject.Predmet.ProtustrankaWithAdressOIB_1">Udruga dragovoljaca hrvatskih obrambenih snaga Karlovačke županije, OIB 80530911475, Kralja Tomislava 21, 47000 Karlovac</derivirana_varijabla>
  </DomainObject.Predmet.ProtustrankaWithAdressOIB>
  <DomainObject.Predmet.ProtustrankaNazivFormated>
    <izvorni_sadrzaj>Udruga dragovoljaca hrvatskih obrambenih snaga Karlovačke županije</izvorni_sadrzaj>
    <derivirana_varijabla naziv="DomainObject.Predmet.ProtustrankaNazivFormated_1">Udruga dragovoljaca hrvatskih obrambenih snaga Karlovačke županije</derivirana_varijabla>
  </DomainObject.Predmet.ProtustrankaNazivFormated>
  <DomainObject.Predmet.ProtustrankaNazivFormatedOIB>
    <izvorni_sadrzaj>Udruga dragovoljaca hrvatskih obrambenih snaga Karlovačke županije, OIB 80530911475</izvorni_sadrzaj>
    <derivirana_varijabla naziv="DomainObject.Predmet.ProtustrankaNazivFormatedOIB_1">Udruga dragovoljaca hrvatskih obrambenih snaga Karlovačke županije, OIB 80530911475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Udruga dragovoljaca hrvatskih obrambenih snaga Karlovačke županije</item>
    </izvorni_sadrzaj>
    <derivirana_varijabla naziv="DomainObject.Predmet.ProtuStrankaListFormated_1">
      <item>Udruga dragovoljaca hrvatskih obrambenih snaga Karlovačke županije</item>
    </derivirana_varijabla>
  </DomainObject.Predmet.ProtuStrankaListFormated>
  <DomainObject.Predmet.ProtuStrankaListFormatedOIB>
    <izvorni_sadrzaj>
      <item>Udruga dragovoljaca hrvatskih obrambenih snaga Karlovačke županije, OIB 80530911475</item>
    </izvorni_sadrzaj>
    <derivirana_varijabla naziv="DomainObject.Predmet.ProtuStrankaListFormatedOIB_1">
      <item>Udruga dragovoljaca hrvatskih obrambenih snaga Karlovačke županije, OIB 80530911475</item>
    </derivirana_varijabla>
  </DomainObject.Predmet.ProtuStrankaListFormatedOIB>
  <DomainObject.Predmet.ProtuStrankaListFormatedWithAdress>
    <izvorni_sadrzaj>
      <item>Udruga dragovoljaca hrvatskih obrambenih snaga Karlovačke županije, Kralja Tomislava 21, 47000 Karlovac</item>
    </izvorni_sadrzaj>
    <derivirana_varijabla naziv="DomainObject.Predmet.ProtuStrankaListFormatedWithAdress_1">
      <item>Udruga dragovoljaca hrvatskih obrambenih snaga Karlovačke županije, Kralja Tomislava 21, 47000 Karlovac</item>
    </derivirana_varijabla>
  </DomainObject.Predmet.ProtuStrankaListFormatedWithAdress>
  <DomainObject.Predmet.ProtuStrankaListFormatedWithAdressOIB>
    <izvorni_sadrzaj>
      <item>Udruga dragovoljaca hrvatskih obrambenih snaga Karlovačke županije, OIB 80530911475, Kralja Tomislava 21, 47000 Karlovac</item>
    </izvorni_sadrzaj>
    <derivirana_varijabla naziv="DomainObject.Predmet.ProtuStrankaListFormatedWithAdressOIB_1">
      <item>Udruga dragovoljaca hrvatskih obrambenih snaga Karlovačke županije, OIB 80530911475, Kralja Tomislava 21, 47000 Karlovac</item>
    </derivirana_varijabla>
  </DomainObject.Predmet.ProtuStrankaListFormatedWithAdressOIB>
  <DomainObject.Predmet.ProtuStrankaListNazivFormated>
    <izvorni_sadrzaj>
      <item>Udruga dragovoljaca hrvatskih obrambenih snaga Karlovačke županije</item>
    </izvorni_sadrzaj>
    <derivirana_varijabla naziv="DomainObject.Predmet.ProtuStrankaListNazivFormated_1">
      <item>Udruga dragovoljaca hrvatskih obrambenih snaga Karlovačke županije</item>
    </derivirana_varijabla>
  </DomainObject.Predmet.ProtuStrankaListNazivFormated>
  <DomainObject.Predmet.ProtuStrankaListNazivFormatedOIB>
    <izvorni_sadrzaj>
      <item>Udruga dragovoljaca hrvatskih obrambenih snaga Karlovačke županije, OIB 80530911475</item>
    </izvorni_sadrzaj>
    <derivirana_varijabla naziv="DomainObject.Predmet.ProtuStrankaListNazivFormatedOIB_1">
      <item>Udruga dragovoljaca hrvatskih obrambenih snaga Karlovačke županije, OIB 80530911475</item>
    </derivirana_varijabla>
  </DomainObject.Predmet.ProtuStrankaListNazivFormatedOIB>
  <DomainObject.Predmet.OstaliListFormated>
    <izvorni_sadrzaj>
      <item>DUŠANKA IVANČEVIČ</item>
    </izvorni_sadrzaj>
    <derivirana_varijabla naziv="DomainObject.Predmet.OstaliListFormated_1">
      <item>DUŠANKA IVANČEVIČ</item>
    </derivirana_varijabla>
  </DomainObject.Predmet.OstaliListFormated>
  <DomainObject.Predmet.OstaliListFormatedOIB>
    <izvorni_sadrzaj>
      <item>DUŠANKA IVANČEVIČ, OIB 59003296761</item>
    </izvorni_sadrzaj>
    <derivirana_varijabla naziv="DomainObject.Predmet.OstaliListFormatedOIB_1">
      <item>DUŠANKA IVANČEVIČ, OIB 59003296761</item>
    </derivirana_varijabla>
  </DomainObject.Predmet.OstaliListFormatedOIB>
  <DomainObject.Predmet.OstaliListFormatedWithAdress>
    <izvorni_sadrzaj>
      <item>DUŠANKA IVANČEVIČ, B. Bernardija 1, 10000 Zagreb</item>
    </izvorni_sadrzaj>
    <derivirana_varijabla naziv="DomainObject.Predmet.OstaliListFormatedWithAdress_1">
      <item>DUŠANKA IVANČEVIČ, B. Bernardija 1, 10000 Zagreb</item>
    </derivirana_varijabla>
  </DomainObject.Predmet.OstaliListFormatedWithAdress>
  <DomainObject.Predmet.OstaliListFormatedWithAdressOIB>
    <izvorni_sadrzaj>
      <item>DUŠANKA IVANČEVIČ, OIB 59003296761, B. Bernardija 1, 10000 Zagreb</item>
    </izvorni_sadrzaj>
    <derivirana_varijabla naziv="DomainObject.Predmet.OstaliListFormatedWithAdressOIB_1">
      <item>DUŠANKA IVANČEVIČ, OIB 59003296761, B. Bernardija 1, 10000 Zagreb</item>
    </derivirana_varijabla>
  </DomainObject.Predmet.OstaliListFormatedWithAdressOIB>
  <DomainObject.Predmet.OstaliListNazivFormated>
    <izvorni_sadrzaj>
      <item>DUŠANKA IVANČEVIČ</item>
    </izvorni_sadrzaj>
    <derivirana_varijabla naziv="DomainObject.Predmet.OstaliListNazivFormated_1">
      <item>DUŠANKA IVANČEVIČ</item>
    </derivirana_varijabla>
  </DomainObject.Predmet.OstaliListNazivFormated>
  <DomainObject.Predmet.OstaliListNazivFormatedOIB>
    <izvorni_sadrzaj>
      <item>DUŠANKA IVANČEVIČ, OIB 59003296761</item>
    </izvorni_sadrzaj>
    <derivirana_varijabla naziv="DomainObject.Predmet.OstaliListNazivFormatedOIB_1">
      <item>DUŠANKA IVANČEVIČ,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Udruga dragovoljaca hrvatskih obrambenih snaga Karlovačke županije</izvorni_sadrzaj>
    <derivirana_varijabla naziv="DomainObject.Predmet.ProtustrankaIDrugi_1">Udruga dragovoljaca hrvatskih obrambenih snaga Karlovačke županije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Udruga dragovoljaca hrvatskih obrambenih snaga Karlovačke županije, OIB 80530911475, Kralja Tomislava 21, 47000 Karlovac</izvorni_sadrzaj>
    <derivirana_varijabla naziv="DomainObject.Predmet.ProtustrankaIDrugiAdressOIB_1">Udruga dragovoljaca hrvatskih obrambenih snaga Karlovačke županije, OIB 80530911475, Kralja Tomislava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Udruga dragovoljaca hrvatskih obrambenih snaga Karlovačke županije</item>
      <item>DUŠANKA IVANČEVIČ</item>
    </izvorni_sadrzaj>
    <derivirana_varijabla naziv="DomainObject.Predmet.SudioniciListNaziv_1">
      <item>FINA Regionalni centar Zagreb Podružnica Karlovac</item>
      <item>Udruga dragovoljaca hrvatskih obrambenih snaga Karlovačke županije</item>
      <item>DUŠANKA IVANČEVIČ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Udruga dragovoljaca hrvatskih obrambenih snaga Karlovačke županije, OIB 80530911475, Kralja Tomislava 21,47000 Karlovac</item>
      <item>DUŠANKA IVANČEVIČ, OIB 59003296761, B. Bernardija 1,10000 Zagreb</item>
    </izvorni_sadrzaj>
    <derivirana_varijabla naziv="DomainObject.Predmet.SudioniciListAdressOIB_1">
      <item>FINA Regionalni centar Zagreb Podružnica Karlovac, OIB 85821130368, Vitezovićeva 1,47000 Karlovac</item>
      <item>Udruga dragovoljaca hrvatskih obrambenih snaga Karlovačke županije, OIB 80530911475, Kralja Tomislava 21,47000 Karlovac</item>
      <item>DUŠANKA IVANČEVIČ,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80530911475</item>
      <item>, OIB 59003296761</item>
    </izvorni_sadrzaj>
    <derivirana_varijabla naziv="DomainObject.Predmet.SudioniciListNazivOIB_1">
      <item>, OIB 85821130368</item>
      <item>, OIB 80530911475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528FE-2B16-4931-957F-B945E4C2B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2324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2016-03-30T08:27:00Z</dcterms:created>
  <dc:creator>Korisnik</dc:creator>
  <cp:lastModifiedBy>Goranka Arthofer</cp:lastModifiedBy>
  <cp:lastPrinted>2016-03-30T08:27:00Z</cp:lastPrinted>
  <dcterms:modified xmlns:xsi="http://www.w3.org/2001/XMLSchema-instance" xsi:type="dcterms:W3CDTF">2016-03-30T08:30:00Z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