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e573" w14:paraId="96de573" w:rsidRDefault="005F4A84" w:rsidP="00910611" w:rsidR="005F4A8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A84" w:rsidP="00D04179" w:rsidR="005F4A8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F4A84" w:rsidP="00D04179" w:rsidR="005F4A8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F4A84" w:rsidP="00D04179" w:rsidR="005F4A8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525F55" w:rsidRPr="00525F5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ADEO d.o.o.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Gerovo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Snježnička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b.b., OIB: 97225420889, MBS: 040142018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E406E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E406E" w:rsidR="00525F55" w:rsidRPr="003E406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ADEO d.o.o.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Gerovo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Snježnička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25F55" w:rsidRPr="003E406E">
        <w:rPr>
          <w:rFonts w:eastAsia="Times New Roman" w:hAnsi="Times New Roman" w:ascii="Times New Roman"/>
          <w:bCs/>
          <w:sz w:val="24"/>
          <w:szCs w:val="24"/>
          <w:lang w:eastAsia="hr-HR"/>
        </w:rPr>
        <w:t>b.b., OIB: 97225420889, MBS: 040142018.</w:t>
      </w:r>
    </w:p>
    <w:p w:rsidRDefault="00895F8A" w:rsidP="003E406E" w:rsidR="00F804C1" w:rsidRPr="003E40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E406E">
        <w:rPr>
          <w:rFonts w:eastAsia="Times New Roman" w:hAnsi="Times New Roman" w:ascii="Times New Roman"/>
          <w:sz w:val="24"/>
          <w:szCs w:val="24"/>
        </w:rPr>
        <w:tab/>
        <w:t>II.</w:t>
      </w:r>
      <w:r w:rsidRPr="003E406E">
        <w:rPr>
          <w:rFonts w:eastAsia="Times New Roman" w:hAnsi="Times New Roman" w:ascii="Times New Roman"/>
          <w:sz w:val="24"/>
          <w:szCs w:val="24"/>
        </w:rPr>
        <w:tab/>
      </w:r>
      <w:r w:rsidR="00F804C1" w:rsidRPr="003E406E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3E406E" w:rsidRPr="003E406E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3E406E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3E406E">
        <w:rPr>
          <w:rFonts w:eastAsia="Times New Roman" w:hAnsi="Times New Roman" w:ascii="Times New Roman"/>
          <w:sz w:val="24"/>
          <w:szCs w:val="24"/>
        </w:rPr>
        <w:t>1</w:t>
      </w:r>
      <w:r w:rsidR="003E406E" w:rsidRPr="003E406E">
        <w:rPr>
          <w:rFonts w:eastAsia="Times New Roman" w:hAnsi="Times New Roman" w:ascii="Times New Roman"/>
          <w:sz w:val="24"/>
          <w:szCs w:val="24"/>
        </w:rPr>
        <w:t>5</w:t>
      </w:r>
      <w:r w:rsidR="00F804C1" w:rsidRPr="003E406E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E406E" w:rsidRPr="003E406E">
        <w:rPr>
          <w:rFonts w:eastAsia="Times New Roman" w:hAnsi="Times New Roman" w:ascii="Times New Roman"/>
          <w:sz w:val="24"/>
          <w:szCs w:val="24"/>
        </w:rPr>
        <w:t>3</w:t>
      </w:r>
      <w:r w:rsidR="00F804C1" w:rsidRPr="003E406E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E406E" w:rsidR="00EB37D7" w:rsidRPr="003E406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406E">
        <w:rPr>
          <w:rFonts w:eastAsia="Times New Roman" w:hAnsi="Times New Roman" w:ascii="Times New Roman"/>
          <w:sz w:val="24"/>
          <w:szCs w:val="24"/>
        </w:rPr>
        <w:tab/>
        <w:t>III.</w:t>
      </w:r>
      <w:r w:rsidRPr="003E406E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3E406E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3E406E">
        <w:rPr>
          <w:rFonts w:hAnsi="Times New Roman" w:ascii="Times New Roman"/>
          <w:sz w:val="24"/>
          <w:szCs w:val="24"/>
        </w:rPr>
        <w:t xml:space="preserve"> </w:t>
      </w:r>
      <w:r w:rsidR="003E406E" w:rsidRPr="003E406E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3E406E" w:rsidRPr="003E406E">
        <w:rPr>
          <w:rFonts w:hAnsi="Times New Roman" w:ascii="Times New Roman"/>
          <w:sz w:val="24"/>
          <w:szCs w:val="24"/>
        </w:rPr>
        <w:t>Drenški</w:t>
      </w:r>
      <w:proofErr w:type="spellEnd"/>
      <w:r w:rsidR="003E406E" w:rsidRPr="003E406E">
        <w:rPr>
          <w:rFonts w:hAnsi="Times New Roman" w:ascii="Times New Roman"/>
          <w:sz w:val="24"/>
          <w:szCs w:val="24"/>
        </w:rPr>
        <w:t xml:space="preserve"> iz Samobora, Sunčani put 8</w:t>
      </w:r>
      <w:r w:rsidR="00EB37D7" w:rsidRPr="003E406E">
        <w:rPr>
          <w:rFonts w:hAnsi="Times New Roman" w:ascii="Times New Roman"/>
          <w:sz w:val="24"/>
          <w:szCs w:val="24"/>
        </w:rPr>
        <w:t xml:space="preserve">, OIB: </w:t>
      </w:r>
      <w:r w:rsidR="003E406E" w:rsidRPr="003E406E">
        <w:rPr>
          <w:rFonts w:hAnsi="Times New Roman" w:ascii="Times New Roman"/>
          <w:sz w:val="24"/>
          <w:szCs w:val="24"/>
        </w:rPr>
        <w:t>91456479037</w:t>
      </w:r>
      <w:r w:rsidR="00EB37D7" w:rsidRPr="003E406E">
        <w:rPr>
          <w:rFonts w:hAnsi="Times New Roman" w:ascii="Times New Roman"/>
          <w:sz w:val="24"/>
          <w:szCs w:val="24"/>
        </w:rPr>
        <w:t>.</w:t>
      </w:r>
    </w:p>
    <w:p w:rsidRDefault="00895F8A" w:rsidP="00525F55" w:rsidR="00525F5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ADEO d.o.o.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Gerovo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Snježnička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b.b., OIB: 97225420889, MBS: 040142018</w:t>
      </w:r>
      <w:r w:rsidR="00525F5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25F55">
        <w:rPr>
          <w:rFonts w:eastAsia="Times New Roman" w:hAnsi="Times New Roman" w:ascii="Times New Roman"/>
          <w:sz w:val="24"/>
          <w:szCs w:val="24"/>
        </w:rPr>
        <w:t>26. kolovoza</w:t>
      </w:r>
      <w:r w:rsidR="00AA7B19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ADEO d.o.o.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Gerovo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Snježnička</w:t>
      </w:r>
      <w:proofErr w:type="spellEnd"/>
      <w:r w:rsidR="00525F55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b.b., OIB: 97225420889, MBS: 040142018</w:t>
      </w:r>
      <w:r w:rsidR="00525F5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525F55">
        <w:rPr>
          <w:rFonts w:eastAsia="Times New Roman" w:hAnsi="Times New Roman" w:ascii="Times New Roman"/>
          <w:sz w:val="24"/>
          <w:szCs w:val="24"/>
        </w:rPr>
        <w:t>12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E406E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3E406E">
        <w:rPr>
          <w:rFonts w:eastAsia="Times New Roman" w:hAnsi="Times New Roman" w:ascii="Times New Roman"/>
          <w:sz w:val="24"/>
          <w:szCs w:val="24"/>
        </w:rPr>
        <w:t>10.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3E406E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2B7" w:rsidP="00895F8A" w:rsidR="00B102B7">
      <w:pPr>
        <w:spacing w:lineRule="auto" w:line="240" w:after="0"/>
      </w:pPr>
      <w:r>
        <w:separator/>
      </w:r>
    </w:p>
  </w:endnote>
  <w:endnote w:id="0" w:type="continuationSeparator">
    <w:p w:rsidRDefault="00B102B7" w:rsidP="00895F8A" w:rsidR="00B102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F4A84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2B7" w:rsidP="00895F8A" w:rsidR="00B102B7">
      <w:pPr>
        <w:spacing w:lineRule="auto" w:line="240" w:after="0"/>
      </w:pPr>
      <w:r>
        <w:separator/>
      </w:r>
    </w:p>
  </w:footnote>
  <w:footnote w:id="0" w:type="continuationSeparator">
    <w:p w:rsidRDefault="00B102B7" w:rsidP="00895F8A" w:rsidR="00B102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1336/2016-5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E406E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5F4A84"/>
    <w:rsid w:val="0062605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102B7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804C1"/>
    <w:rsid w:val="00FA4A0F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A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A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A8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A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A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A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A8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A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ADEO društvo s ograničenom odgovornošću za trgovinu, ugostiteljstvo i nekretnine</izvorni_sadrzaj>
    <derivirana_varijabla naziv="DomainObject.Predmet.ProtustrankaFormated_1">  ADEO društvo s ograničenom odgovornošću za trgovinu, ugostiteljstvo i nekretnine</derivirana_varijabla>
  </DomainObject.Predmet.ProtustrankaFormated>
  <DomainObject.Predmet.ProtustrankaFormatedOIB>
    <izvorni_sadrzaj>  ADEO društvo s ograničenom odgovornošću za trgovinu, ugostiteljstvo i nekretnine, OIB 97225420889</izvorni_sadrzaj>
    <derivirana_varijabla naziv="DomainObject.Predmet.ProtustrankaFormatedOIB_1">  ADEO društvo s ograničenom odgovornošću za trgovinu, ugostiteljstvo i nekretnine, OIB 97225420889</derivirana_varijabla>
  </DomainObject.Predmet.ProtustrankaFormatedOIB>
  <DomainObject.Predmet.ProtustrankaFormatedWithAdress>
    <izvorni_sadrzaj> ADEO društvo s ograničenom odgovornošću za trgovinu, ugostiteljstvo i nekretnine, Snježnička bb, 51304 Gerovo</izvorni_sadrzaj>
    <derivirana_varijabla naziv="DomainObject.Predmet.ProtustrankaFormatedWithAdress_1"> ADEO društvo s ograničenom odgovornošću za trgovinu, ugostiteljstvo i nekretnine, Snježnička bb, 51304 Gerovo</derivirana_varijabla>
  </DomainObject.Predmet.ProtustrankaFormatedWithAdress>
  <DomainObject.Predmet.ProtustrankaFormatedWithAdressOIB>
    <izvorni_sadrzaj> ADEO društvo s ograničenom odgovornošću za trgovinu, ugostiteljstvo i nekretnine, OIB 97225420889, Snježnička bb, 51304 Gerovo</izvorni_sadrzaj>
    <derivirana_varijabla naziv="DomainObject.Predmet.ProtustrankaFormatedWithAdressOIB_1"> ADEO društvo s ograničenom odgovornošću za trgovinu, ugostiteljstvo i nekretnine, OIB 97225420889, Snježnička bb, 51304 Gerovo</derivirana_varijabla>
  </DomainObject.Predmet.ProtustrankaFormatedWithAdressOIB>
  <DomainObject.Predmet.ProtustrankaWithAdress>
    <izvorni_sadrzaj>ADEO društvo s ograničenom odgovornošću za trgovinu, ugostiteljstvo i nekretnine Snježnička bb, 51304 Gerovo</izvorni_sadrzaj>
    <derivirana_varijabla naziv="DomainObject.Predmet.ProtustrankaWithAdress_1">ADEO društvo s ograničenom odgovornošću za trgovinu, ugostiteljstvo i nekretnine Snježnička bb, 51304 Gerovo</derivirana_varijabla>
  </DomainObject.Predmet.ProtustrankaWithAdress>
  <DomainObject.Predmet.ProtustrankaWithAdressOIB>
    <izvorni_sadrzaj>ADEO društvo s ograničenom odgovornošću za trgovinu, ugostiteljstvo i nekretnine, OIB 97225420889, Snježnička bb, 51304 Gerovo</izvorni_sadrzaj>
    <derivirana_varijabla naziv="DomainObject.Predmet.ProtustrankaWithAdressOIB_1">ADEO društvo s ograničenom odgovornošću za trgovinu, ugostiteljstvo i nekretnine, OIB 97225420889, Snježnička bb, 51304 Gerovo</derivirana_varijabla>
  </DomainObject.Predmet.ProtustrankaWithAdressOIB>
  <DomainObject.Predmet.ProtustrankaNazivFormated>
    <izvorni_sadrzaj>ADEO društvo s ograničenom odgovornošću za trgovinu, ugostiteljstvo i nekretnine</izvorni_sadrzaj>
    <derivirana_varijabla naziv="DomainObject.Predmet.ProtustrankaNazivFormated_1">ADEO društvo s ograničenom odgovornošću za trgovinu, ugostiteljstvo i nekretnine</derivirana_varijabla>
  </DomainObject.Predmet.ProtustrankaNazivFormated>
  <DomainObject.Predmet.ProtustrankaNazivFormatedOIB>
    <izvorni_sadrzaj>ADEO društvo s ograničenom odgovornošću za trgovinu, ugostiteljstvo i nekretnine, OIB 97225420889</izvorni_sadrzaj>
    <derivirana_varijabla naziv="DomainObject.Predmet.ProtustrankaNazivFormatedOIB_1">ADEO društvo s ograničenom odgovornošću za trgovinu, ugostiteljstvo i nekretnine,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ADEO društvo s ograničenom odgovornošću za trgovinu, ugostiteljstvo i nekretnine</item>
    </izvorni_sadrzaj>
    <derivirana_varijabla naziv="DomainObject.Predmet.ProtuStrankaListFormated_1">
      <item>ADEO društvo s ograničenom odgovornošću za trgovinu, ugostiteljstvo i nekretnine</item>
    </derivirana_varijabla>
  </DomainObject.Predmet.ProtuStrankaListFormated>
  <DomainObject.Predmet.ProtuStrankaListFormatedOIB>
    <izvorni_sadrzaj>
      <item>ADEO društvo s ograničenom odgovornošću za trgovinu, ugostiteljstvo i nekretnine, OIB 97225420889</item>
    </izvorni_sadrzaj>
    <derivirana_varijabla naziv="DomainObject.Predmet.ProtuStrankaListFormatedOIB_1">
      <item>ADEO društvo s ograničenom odgovornošću za trgovinu, ugostiteljstvo i nekretnine, OIB 97225420889</item>
    </derivirana_varijabla>
  </DomainObject.Predmet.ProtuStrankaListFormatedOIB>
  <DomainObject.Predmet.ProtuStrankaListFormatedWithAdress>
    <izvorni_sadrzaj>
      <item>ADEO društvo s ograničenom odgovornošću za trgovinu, ugostiteljstvo i nekretnine, Snježnička bb, 51304 Gerovo</item>
    </izvorni_sadrzaj>
    <derivirana_varijabla naziv="DomainObject.Predmet.ProtuStrankaListFormatedWithAdress_1">
      <item>ADEO društvo s ograničenom odgovornošću za trgovinu, ugostiteljstvo i nekretnine, Snježnička bb, 51304 Gerovo</item>
    </derivirana_varijabla>
  </DomainObject.Predmet.ProtuStrankaListFormatedWithAdress>
  <DomainObject.Predmet.ProtuStrankaListFormatedWithAdressOIB>
    <izvorni_sadrzaj>
      <item>ADEO društvo s ograničenom odgovornošću za trgovinu, ugostiteljstvo i nekretnine, OIB 97225420889, Snježnička bb, 51304 Gerovo</item>
    </izvorni_sadrzaj>
    <derivirana_varijabla naziv="DomainObject.Predmet.ProtuStrankaListFormatedWithAdressOIB_1">
      <item>ADEO društvo s ograničenom odgovornošću za trgovinu, ugostiteljstvo i nekretnine, OIB 97225420889, Snježnička bb, 51304 Gerovo</item>
    </derivirana_varijabla>
  </DomainObject.Predmet.ProtuStrankaListFormatedWithAdressOIB>
  <DomainObject.Predmet.ProtuStrankaListNazivFormated>
    <izvorni_sadrzaj>
      <item>ADEO društvo s ograničenom odgovornošću za trgovinu, ugostiteljstvo i nekretnine</item>
    </izvorni_sadrzaj>
    <derivirana_varijabla naziv="DomainObject.Predmet.ProtuStrankaListNazivFormated_1">
      <item>ADEO društvo s ograničenom odgovornošću za trgovinu, ugostiteljstvo i nekretnine</item>
    </derivirana_varijabla>
  </DomainObject.Predmet.ProtuStrankaListNazivFormated>
  <DomainObject.Predmet.ProtuStrankaListNazivFormatedOIB>
    <izvorni_sadrzaj>
      <item>ADEO društvo s ograničenom odgovornošću za trgovinu, ugostiteljstvo i nekretnine, OIB 97225420889</item>
    </izvorni_sadrzaj>
    <derivirana_varijabla naziv="DomainObject.Predmet.ProtuStrankaListNazivFormatedOIB_1">
      <item>ADEO društvo s ograničenom odgovornošću za trgovinu, ugostiteljstvo i nekretnine,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ADEO društvo s ograničenom odgovornošću za trgovinu, ugostiteljstvo i nekretnine</izvorni_sadrzaj>
    <derivirana_varijabla naziv="DomainObject.Predmet.ProtustrankaIDrugi_1">ADEO društvo s ograničenom odgovornošću za trgovinu, ugostiteljstvo i nekretnine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ADEO društvo s ograničenom odgovornošću za trgovinu, ugostiteljstvo i nekretnine, OIB 97225420889, Snježnička bb, 51304 Gerovo</izvorni_sadrzaj>
    <derivirana_varijabla naziv="DomainObject.Predmet.ProtustrankaIDrugiAdressOIB_1">ADEO društvo s ograničenom odgovornošću za trgovinu, ugostiteljstvo i nekretnine,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ADEO društvo s ograničenom odgovornošću za trgovinu, ugostiteljstvo i nekretnine</item>
    </izvorni_sadrzaj>
    <derivirana_varijabla naziv="DomainObject.Predmet.SudioniciListNaziv_1">
      <item>FINA Rijeka</item>
      <item>ADEO društvo s ograničenom odgovornošću za trgovinu, ugostiteljstvo i nekretnine</item>
    </derivirana_varijabla>
  </DomainObject.Predmet.SudioniciListNaziv>
  <DomainObject.Predmet.SudioniciListAdressOIB>
    <izvorni_sadrzaj>
      <item>FINA Rijeka, OIB 85821130368, Frana Kurelca 8,51000 Rijeka</item>
      <item>ADEO društvo s ograničenom odgovornošću za trgovinu, ugostiteljstvo i nekretnine, OIB 97225420889, Snježnička bb,51304 Gerovo</item>
    </izvorni_sadrzaj>
    <derivirana_varijabla naziv="DomainObject.Predmet.SudioniciListAdressOIB_1">
      <item>FINA Rijeka, OIB 85821130368, Frana Kurelca 8,51000 Rijeka</item>
      <item>ADEO društvo s ograničenom odgovornošću za trgovinu, ugostiteljstvo i nekretnine,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97225420889</item>
    </izvorni_sadrzaj>
    <derivirana_varijabla naziv="DomainObject.Predmet.SudioniciListNazivOIB_1">
      <item>, OIB 85821130368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51161-A8AC-4603-A44A-A9C4A3666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2715</properties:Characters>
  <properties:Lines>115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2016-11-15T10:17:00Z</dcterms:created>
  <dc:creator>Sanela Uzelac</dc:creator>
  <cp:lastModifiedBy>Sanela Uzelac</cp:lastModifiedBy>
  <cp:lastPrinted>2016-12-06T14:16:00Z</cp:lastPrinted>
  <dcterms:modified xmlns:xsi="http://www.w3.org/2001/XMLSchema-instance" xsi:type="dcterms:W3CDTF">2016-12-06T14:17:00Z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