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75d2" w14:paraId="03f75d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89571B" w:rsidP="0089571B" w:rsidR="00904803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ZLATKO ČERKEZ</w:t>
      </w:r>
    </w:p>
    <w:p w:rsidRDefault="0089571B" w:rsidP="0089571B" w:rsidR="00C2092D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 M. Gupca 4</w:t>
      </w:r>
    </w:p>
    <w:p w:rsidRDefault="00904803" w:rsidP="0089571B" w:rsidR="00904803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Ferdinandovac</w:t>
      </w:r>
    </w:p>
    <w:p w:rsidRDefault="00904803" w:rsidP="0089571B" w:rsidR="00904803">
      <w:pPr>
        <w:ind w:firstLine="360"/>
        <w:jc w:val="right"/>
      </w:pPr>
    </w:p>
    <w:p w:rsidRDefault="00DA4227" w:rsidP="00A75CA0" w:rsidR="00DA4227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F27A47">
        <w:t>50</w:t>
      </w:r>
      <w:r w:rsidR="00904803">
        <w:t>6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95D93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0C0D98">
        <w:t>13.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89571B">
        <w:t xml:space="preserve">FASADA </w:t>
      </w:r>
      <w:r w:rsidR="00475E96">
        <w:t xml:space="preserve">PROJEKT </w:t>
      </w:r>
      <w:r w:rsidR="0089571B">
        <w:t xml:space="preserve">d.o.o., Vodice, Bilana Šime Šijca 20, </w:t>
      </w:r>
      <w:r w:rsidR="0089571B" w:rsidRPr="007A679F">
        <w:t xml:space="preserve">OIB: </w:t>
      </w:r>
      <w:r w:rsidR="0089571B">
        <w:t>74269956334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0C0D98" w:rsidRPr="00AC6DD8">
        <w:t>29</w:t>
      </w:r>
      <w:r w:rsidR="00BD1BA0" w:rsidRPr="00AC6DD8">
        <w:t>.</w:t>
      </w:r>
      <w:r w:rsidR="00946322" w:rsidRPr="00AC6DD8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C6DD8">
        <w:t>10,50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0C0D98" w:rsidRPr="00AC6DD8">
        <w:t>29</w:t>
      </w:r>
      <w:r w:rsidR="00BD1BA0" w:rsidRPr="00AC6DD8">
        <w:t>.</w:t>
      </w:r>
      <w:r w:rsidR="00946322" w:rsidRPr="00AC6DD8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AC6DD8">
        <w:t>10,52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C0D98">
        <w:t xml:space="preserve">13. travnja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13124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F27A47">
      <w:t>50</w:t>
    </w:r>
    <w:r w:rsidR="0089571B">
      <w:t>6</w:t>
    </w:r>
    <w:r w:rsidR="0053063B">
      <w:t>/1</w:t>
    </w:r>
    <w:r w:rsidR="00BE7BE4">
      <w:t>6</w:t>
    </w:r>
    <w:r w:rsidR="0053063B">
      <w:t>-</w:t>
    </w:r>
    <w:r w:rsidR="00E95D93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0D98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75E96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9571B"/>
    <w:rsid w:val="008B1A21"/>
    <w:rsid w:val="008C6A8E"/>
    <w:rsid w:val="008D6721"/>
    <w:rsid w:val="008E0DA0"/>
    <w:rsid w:val="00904803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C6DD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3859"/>
    <w:rsid w:val="00CF6BB6"/>
    <w:rsid w:val="00D0055F"/>
    <w:rsid w:val="00D02B37"/>
    <w:rsid w:val="00D20547"/>
    <w:rsid w:val="00D5478F"/>
    <w:rsid w:val="00D55EFA"/>
    <w:rsid w:val="00D622B3"/>
    <w:rsid w:val="00D73E4E"/>
    <w:rsid w:val="00D817B8"/>
    <w:rsid w:val="00D863E6"/>
    <w:rsid w:val="00D93152"/>
    <w:rsid w:val="00D947D6"/>
    <w:rsid w:val="00DA4227"/>
    <w:rsid w:val="00DB4D46"/>
    <w:rsid w:val="00DC069A"/>
    <w:rsid w:val="00DF5870"/>
    <w:rsid w:val="00E051A2"/>
    <w:rsid w:val="00E069BC"/>
    <w:rsid w:val="00E073B9"/>
    <w:rsid w:val="00E41646"/>
    <w:rsid w:val="00E50185"/>
    <w:rsid w:val="00E57968"/>
    <w:rsid w:val="00E6062F"/>
    <w:rsid w:val="00E639E4"/>
    <w:rsid w:val="00E678A3"/>
    <w:rsid w:val="00E83C6A"/>
    <w:rsid w:val="00E873AF"/>
    <w:rsid w:val="00E95D93"/>
    <w:rsid w:val="00EA6402"/>
    <w:rsid w:val="00EB44F7"/>
    <w:rsid w:val="00ED32D7"/>
    <w:rsid w:val="00EE18F9"/>
    <w:rsid w:val="00EF21CE"/>
    <w:rsid w:val="00F2122B"/>
    <w:rsid w:val="00F275CA"/>
    <w:rsid w:val="00F27A47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0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18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18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18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0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18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18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18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</izvorni_sadrzaj>
    <derivirana_varijabla naziv="DomainObject.Predmet.SudioniciListNaziv_1">
      <item>FINA - Podružnica Šibenik</item>
      <item>FASADA PROJEKT graditeljstvo, završni radovi i trgovina, d.o.o.</item>
      <item>Zlatko Čerkez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</izvorni_sadrzaj>
    <derivirana_varijabla naziv="DomainObject.Predmet.SudioniciListNazivOIB_1">
      <item>, OIB 85821130368</item>
      <item>, OIB 74269956334</item>
      <item>, OIB 75775376167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E5539-4B80-43B0-A164-FD430DEB49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172</properties:Words>
  <properties:Characters>960</properties:Characters>
  <properties:Lines>36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2016-04-12T12:19:00Z</dcterms:created>
  <dc:creator>Ardena Bajlo</dc:creator>
  <cp:lastModifiedBy>wsadmin</cp:lastModifiedBy>
  <cp:lastPrinted>2016-03-25T08:34:00Z</cp:lastPrinted>
  <dcterms:modified xmlns:xsi="http://www.w3.org/2001/XMLSchema-instance" xsi:type="dcterms:W3CDTF">2016-04-14T07:28:00Z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