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25a7" w14:paraId="7d025a7" w:rsidRDefault="00DD2365" w:rsidP="00A27295" w:rsidR="004B741D">
      <w:pPr>
        <w:jc w:val="right"/>
        <w15:collapsed w:val="false"/>
      </w:pPr>
      <w:r>
        <w:t>Broj: St-</w:t>
      </w:r>
      <w:r w:rsidR="00E16539">
        <w:t>76/18-3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E16539">
        <w:t>FINA RC Osijek</w:t>
      </w:r>
      <w:r w:rsidR="006E35F4">
        <w:t xml:space="preserve"> za otvaranje stečajnog p</w:t>
      </w:r>
      <w:r w:rsidR="009A1E35">
        <w:t xml:space="preserve">ostupka nad dužnikom </w:t>
      </w:r>
      <w:r w:rsidR="00E16539">
        <w:rPr>
          <w:b/>
        </w:rPr>
        <w:t>AGRO TRANSPORT d.o.o. Đakovo, Bračka 17, OIB: 43002544205, MBS: 030106843</w:t>
      </w:r>
      <w:r w:rsidR="0072710A">
        <w:t xml:space="preserve">, </w:t>
      </w:r>
      <w:r w:rsidR="003B4C28">
        <w:t xml:space="preserve">dana </w:t>
      </w:r>
      <w:r w:rsidR="00E16539">
        <w:t>6. veljače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A6867" w:rsidR="002A6867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E16539">
        <w:t>Mato Fogadić, Đakovo, Bračka 17, OIB: 73847154252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6E35F4">
        <w:rPr>
          <w:b/>
        </w:rPr>
        <w:t>-</w:t>
      </w:r>
      <w:r w:rsidR="00E16539">
        <w:rPr>
          <w:b/>
        </w:rPr>
        <w:t>76-18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E16539">
        <w:rPr>
          <w:b/>
        </w:rPr>
        <w:t xml:space="preserve">AGRO TRANSPORT d.o.o. Đakovo, Bračka 17, OIB: 43002544205, MBS: 030106843 </w:t>
      </w:r>
      <w:r w:rsidR="002A6867">
        <w:t xml:space="preserve">te dodatni iznos predujma u iznosu od </w:t>
      </w:r>
      <w:r w:rsidR="00E16539">
        <w:rPr>
          <w:b/>
        </w:rPr>
        <w:t>5</w:t>
      </w:r>
      <w:r w:rsidR="002A6867" w:rsidRPr="00A80863">
        <w:rPr>
          <w:b/>
        </w:rPr>
        <w:t>.000,00</w:t>
      </w:r>
      <w:r w:rsidR="002A6867">
        <w:t xml:space="preserve"> kn na račun Trgovačkog suda u Osijeku broj </w:t>
      </w:r>
      <w:r w:rsidR="002A6867" w:rsidRPr="00A52E85">
        <w:t>HR31 2390 0011 3000 0020 0 model HR05 272-</w:t>
      </w:r>
      <w:r w:rsidR="00E16539">
        <w:rPr>
          <w:b/>
        </w:rPr>
        <w:t>76-18</w:t>
      </w:r>
      <w:r w:rsidR="002A6867">
        <w:t xml:space="preserve"> (čl. 113 st. 1 Stečajnog zakona – NN 71/15 u vezi s čl. 114 st. 1 SZ).</w:t>
      </w:r>
    </w:p>
    <w:p w:rsidRDefault="00A55821" w:rsidP="0085153E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E16539">
        <w:t xml:space="preserve">Mato Fogadić, Đakovo, Bračka 17, OIB: 73847154252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E16539">
        <w:t>Mato Fogadić, Đakovo, Bračka 17, OIB: 73847154252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A55821" w:rsidR="00A55821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E16539">
        <w:t xml:space="preserve">Mato Fogadić, Đakovo, Bračka 17, OIB: 73847154252 </w:t>
      </w:r>
      <w:r w:rsidR="006E35F4">
        <w:t xml:space="preserve">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A55821" w:rsidP="00A55821" w:rsidR="00A55821">
      <w:pPr>
        <w:ind w:firstLine="720"/>
        <w:jc w:val="both"/>
      </w:pPr>
    </w:p>
    <w:p w:rsidRDefault="0085153E" w:rsidP="002A6867" w:rsidR="0085153E">
      <w:pPr>
        <w:jc w:val="right"/>
      </w:pPr>
    </w:p>
    <w:p w:rsidRDefault="0085153E" w:rsidP="002A6867" w:rsidR="0085153E">
      <w:pPr>
        <w:jc w:val="right"/>
      </w:pPr>
    </w:p>
    <w:p w:rsidRDefault="0085153E" w:rsidP="002A6867" w:rsidR="0085153E">
      <w:pPr>
        <w:jc w:val="right"/>
      </w:pPr>
    </w:p>
    <w:p w:rsidRDefault="0085153E" w:rsidP="002A6867" w:rsidR="0085153E">
      <w:pPr>
        <w:jc w:val="right"/>
      </w:pPr>
    </w:p>
    <w:p w:rsidRDefault="0085153E" w:rsidP="002A6867" w:rsidR="0085153E">
      <w:pPr>
        <w:jc w:val="right"/>
      </w:pPr>
    </w:p>
    <w:p w:rsidRDefault="00E16539" w:rsidP="00E16539" w:rsidR="00E16539">
      <w:pPr>
        <w:jc w:val="right"/>
      </w:pPr>
      <w:r>
        <w:t>Broj: St-76/18-3</w:t>
      </w:r>
    </w:p>
    <w:p w:rsidRDefault="002A6867" w:rsidP="00A55821" w:rsidR="002A6867">
      <w:pPr>
        <w:ind w:firstLine="720"/>
        <w:jc w:val="both"/>
      </w:pPr>
    </w:p>
    <w:p w:rsidRDefault="002A6867" w:rsidP="00A55821" w:rsidR="002A6867">
      <w:pPr>
        <w:ind w:firstLine="720"/>
        <w:jc w:val="both"/>
      </w:pP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E16539">
        <w:t>6. veljače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470B34" w:rsidR="0085153E" w:rsidRPr="0085153E">
      <w:pPr>
        <w:numPr>
          <w:ilvl w:val="0"/>
          <w:numId w:val="6"/>
        </w:numPr>
        <w:jc w:val="both"/>
      </w:pPr>
      <w:r>
        <w:t xml:space="preserve">z.z. dužnika </w:t>
      </w:r>
      <w:r w:rsidR="00E16539">
        <w:t>Mato Fogadić, Đakovo, Bračka 17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85153E" w:rsidP="00470B34" w:rsidR="00470B34">
      <w:pPr>
        <w:numPr>
          <w:ilvl w:val="0"/>
          <w:numId w:val="6"/>
        </w:numPr>
        <w:jc w:val="both"/>
      </w:pPr>
      <w:r>
        <w:t>R-</w:t>
      </w:r>
      <w:r w:rsidR="00E16539">
        <w:t>21.3.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6CA" w:rsidR="006236CA">
      <w:r>
        <w:separator/>
      </w:r>
    </w:p>
  </w:endnote>
  <w:endnote w:id="0" w:type="continuationSeparator">
    <w:p w:rsidRDefault="006236CA" w:rsidR="00623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6CA" w:rsidR="006236CA">
      <w:r>
        <w:separator/>
      </w:r>
    </w:p>
  </w:footnote>
  <w:footnote w:id="0" w:type="continuationSeparator">
    <w:p w:rsidRDefault="006236CA" w:rsidR="006236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E593C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236CA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EE593C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59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59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9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9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9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59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59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9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9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9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TRANSPORT d.o.o. javni prijevoz, trgovina i proizvodnja</izvorni_sadrzaj>
    <derivirana_varijabla naziv="DomainObject.Predmet.ProtustrankaFormated_1">  AGRO TRANSPORT d.o.o. javni prijevoz, trgovina i proizvodnja</derivirana_varijabla>
  </DomainObject.Predmet.ProtustrankaFormated>
  <DomainObject.Predmet.ProtustrankaFormatedOIB>
    <izvorni_sadrzaj>  AGRO TRANSPORT d.o.o. javni prijevoz, trgovina i proizvodnja, OIB 43002544205</izvorni_sadrzaj>
    <derivirana_varijabla naziv="DomainObject.Predmet.ProtustrankaFormatedOIB_1">  AGRO TRANSPORT d.o.o. javni prijevoz, trgovina i proizvodnja, OIB 43002544205</derivirana_varijabla>
  </DomainObject.Predmet.ProtustrankaFormatedOIB>
  <DomainObject.Predmet.ProtustrankaFormatedWithAdress>
    <izvorni_sadrzaj> AGRO TRANSPORT d.o.o. javni prijevoz, trgovina i proizvodnja, Bračka 17, 31400 Đakovo</izvorni_sadrzaj>
    <derivirana_varijabla naziv="DomainObject.Predmet.ProtustrankaFormatedWithAdress_1"> AGRO TRANSPORT d.o.o. javni prijevoz, trgovina i proizvodnja, Bračka 17, 31400 Đakovo</derivirana_varijabla>
  </DomainObject.Predmet.ProtustrankaFormatedWithAdress>
  <DomainObject.Predmet.ProtustrankaFormatedWithAdressOIB>
    <izvorni_sadrzaj> AGRO TRANSPORT d.o.o. javni prijevoz, trgovina i proizvodnja, OIB 43002544205, Bračka 17, 31400 Đakovo</izvorni_sadrzaj>
    <derivirana_varijabla naziv="DomainObject.Predmet.ProtustrankaFormatedWithAdressOIB_1"> AGRO TRANSPORT d.o.o. javni prijevoz, trgovina i proizvodnja, OIB 43002544205, Bračka 17, 31400 Đakovo</derivirana_varijabla>
  </DomainObject.Predmet.ProtustrankaFormatedWithAdressOIB>
  <DomainObject.Predmet.ProtustrankaWithAdress>
    <izvorni_sadrzaj>AGRO TRANSPORT d.o.o. javni prijevoz, trgovina i proizvodnja Bračka 17, 31400 Đakovo</izvorni_sadrzaj>
    <derivirana_varijabla naziv="DomainObject.Predmet.ProtustrankaWithAdress_1">AGRO TRANSPORT d.o.o. javni prijevoz, trgovina i proizvodnja Bračka 17, 31400 Đakovo</derivirana_varijabla>
  </DomainObject.Predmet.ProtustrankaWithAdress>
  <DomainObject.Predmet.ProtustrankaWithAdressOIB>
    <izvorni_sadrzaj>AGRO TRANSPORT d.o.o. javni prijevoz, trgovina i proizvodnja, OIB 43002544205, Bračka 17, 31400 Đakovo</izvorni_sadrzaj>
    <derivirana_varijabla naziv="DomainObject.Predmet.ProtustrankaWithAdressOIB_1">AGRO TRANSPORT d.o.o. javni prijevoz, trgovina i proizvodnja, OIB 43002544205, Bračka 17, 31400 Đakovo</derivirana_varijabla>
  </DomainObject.Predmet.ProtustrankaWithAdressOIB>
  <DomainObject.Predmet.ProtustrankaNazivFormated>
    <izvorni_sadrzaj>AGRO TRANSPORT d.o.o. javni prijevoz, trgovina i proizvodnja</izvorni_sadrzaj>
    <derivirana_varijabla naziv="DomainObject.Predmet.ProtustrankaNazivFormated_1">AGRO TRANSPORT d.o.o. javni prijevoz, trgovina i proizvodnja</derivirana_varijabla>
  </DomainObject.Predmet.ProtustrankaNazivFormated>
  <DomainObject.Predmet.ProtustrankaNazivFormatedOIB>
    <izvorni_sadrzaj>AGRO TRANSPORT d.o.o. javni prijevoz, trgovina i proizvodnja, OIB 43002544205</izvorni_sadrzaj>
    <derivirana_varijabla naziv="DomainObject.Predmet.ProtustrankaNazivFormatedOIB_1">AGRO TRANSPORT d.o.o. javni prijevoz, trgovina i proizvodnja, OIB 43002544205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TRANSPORT d.o.o. javni prijevoz, trgovina i proizvodnja</item>
    </izvorni_sadrzaj>
    <derivirana_varijabla naziv="DomainObject.Predmet.ProtuStrankaListFormated_1">
      <item>AGRO TRANSPORT d.o.o. javni prijevoz, trgovina i proizvodnja</item>
    </derivirana_varijabla>
  </DomainObject.Predmet.ProtuStrankaListFormated>
  <DomainObject.Predmet.ProtuStrankaListFormatedOIB>
    <izvorni_sadrzaj>
      <item>AGRO TRANSPORT d.o.o. javni prijevoz, trgovina i proizvodnja, OIB 43002544205</item>
    </izvorni_sadrzaj>
    <derivirana_varijabla naziv="DomainObject.Predmet.ProtuStrankaListFormatedOIB_1">
      <item>AGRO TRANSPORT d.o.o. javni prijevoz, trgovina i proizvodnja, OIB 43002544205</item>
    </derivirana_varijabla>
  </DomainObject.Predmet.ProtuStrankaListFormatedOIB>
  <DomainObject.Predmet.ProtuStrankaListFormatedWithAdress>
    <izvorni_sadrzaj>
      <item>AGRO TRANSPORT d.o.o. javni prijevoz, trgovina i proizvodnja, Bračka 17, 31400 Đakovo</item>
    </izvorni_sadrzaj>
    <derivirana_varijabla naziv="DomainObject.Predmet.ProtuStrankaListFormatedWithAdress_1">
      <item>AGRO TRANSPORT d.o.o. javni prijevoz, trgovina i proizvodnja, Bračka 17, 31400 Đakovo</item>
    </derivirana_varijabla>
  </DomainObject.Predmet.ProtuStrankaListFormatedWithAdress>
  <DomainObject.Predmet.ProtuStrankaListFormatedWithAdressOIB>
    <izvorni_sadrzaj>
      <item>AGRO TRANSPORT d.o.o. javni prijevoz, trgovina i proizvodnja, OIB 43002544205, Bračka 17, 31400 Đakovo</item>
    </izvorni_sadrzaj>
    <derivirana_varijabla naziv="DomainObject.Predmet.ProtuStrankaListFormatedWithAdressOIB_1">
      <item>AGRO TRANSPORT d.o.o. javni prijevoz, trgovina i proizvodnja, OIB 43002544205, Bračka 17, 31400 Đakovo</item>
    </derivirana_varijabla>
  </DomainObject.Predmet.ProtuStrankaListFormatedWithAdressOIB>
  <DomainObject.Predmet.ProtuStrankaListNazivFormated>
    <izvorni_sadrzaj>
      <item>AGRO TRANSPORT d.o.o. javni prijevoz, trgovina i proizvodnja</item>
    </izvorni_sadrzaj>
    <derivirana_varijabla naziv="DomainObject.Predmet.ProtuStrankaListNazivFormated_1">
      <item>AGRO TRANSPORT d.o.o. javni prijevoz, trgovina i proizvodnja</item>
    </derivirana_varijabla>
  </DomainObject.Predmet.ProtuStrankaListNazivFormated>
  <DomainObject.Predmet.ProtuStrankaListNazivFormatedOIB>
    <izvorni_sadrzaj>
      <item>AGRO TRANSPORT d.o.o. javni prijevoz, trgovina i proizvodnja, OIB 43002544205</item>
    </izvorni_sadrzaj>
    <derivirana_varijabla naziv="DomainObject.Predmet.ProtuStrankaListNazivFormatedOIB_1">
      <item>AGRO TRANSPORT d.o.o. javni prijevoz, trgovina i proizvodnja, OIB 43002544205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TRANSPORT d.o.o. javni prijevoz, trgovina i proizvodnja</izvorni_sadrzaj>
    <derivirana_varijabla naziv="DomainObject.Predmet.ProtustrankaIDrugi_1">AGRO TRANSPORT d.o.o. javni prijevoz, trgovina i proizvodnja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TRANSPORT d.o.o. javni prijevoz, trgovina i proizvodnja, OIB 43002544205, Bračka 17, 31400 Đakovo</izvorni_sadrzaj>
    <derivirana_varijabla naziv="DomainObject.Predmet.ProtustrankaIDrugiAdressOIB_1">AGRO TRANSPORT d.o.o. javni prijevoz, trgovina i proizvodnja, OIB 43002544205, Bračka 17,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TRANSPORT d.o.o. javni prijevoz, trgovina i proizvodnja</item>
    </izvorni_sadrzaj>
    <derivirana_varijabla naziv="DomainObject.Predmet.SudioniciListNaziv_1">
      <item>FINA RC OSIJEK</item>
      <item>AGRO TRANSPORT d.o.o. javni prijevoz, trgovina i proizvodnja</item>
    </derivirana_varijabla>
  </DomainObject.Predmet.SudioniciListNaziv>
  <DomainObject.Predmet.SudioniciListAdressOIB>
    <izvorni_sadrzaj>
      <item>FINA RC OSIJEK, OIB 85821130368</item>
      <item>AGRO TRANSPORT d.o.o. javni prijevoz, trgovina i proizvodnja, OIB 43002544205, Bračka 17,31400 Đakovo</item>
    </izvorni_sadrzaj>
    <derivirana_varijabla naziv="DomainObject.Predmet.SudioniciListAdressOIB_1">
      <item>FINA RC OSIJEK, OIB 85821130368</item>
      <item>AGRO TRANSPORT d.o.o. javni prijevoz, trgovina i proizvodnja, OIB 43002544205, Bračka 17,31400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43002544205</item>
    </izvorni_sadrzaj>
    <derivirana_varijabla naziv="DomainObject.Predmet.SudioniciListNazivOIB_1">
      <item>, OIB 85821130368</item>
      <item>, OIB 43002544205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B9263E-168E-4624-B0B9-041B29E71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462</properties:Words>
  <properties:Characters>2262</properties:Characters>
  <properties:Lines>125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2018-01-23T13:26:00Z</dcterms:created>
  <dc:creator>hermanj</dc:creator>
  <cp:lastModifiedBy>Danijela Sekulić</cp:lastModifiedBy>
  <cp:lastPrinted>2018-02-06T07:01:00Z</cp:lastPrinted>
  <dcterms:modified xmlns:xsi="http://www.w3.org/2001/XMLSchema-instance" xsi:type="dcterms:W3CDTF">2018-02-06T07:02:00Z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