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00bc" w14:paraId="03200b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</w:t>
      </w:r>
    </w:p>
    <w:p w:rsidRDefault="00C755D9" w:rsidP="005E3EB7" w:rsidR="005E3EB7" w:rsidRPr="005364F8">
      <w:r>
        <w:t xml:space="preserve">   </w:t>
      </w:r>
      <w:r w:rsidR="005E3EB7" w:rsidRPr="005364F8">
        <w:t xml:space="preserve">REPUBLIKA HRVATSKA </w:t>
      </w:r>
    </w:p>
    <w:p w:rsidRDefault="005E3EB7" w:rsidP="005E3EB7" w:rsidR="005E3EB7" w:rsidRPr="005364F8">
      <w:r w:rsidRPr="005364F8">
        <w:t>TRGOVAČKI SUD U PAZINU</w:t>
      </w:r>
    </w:p>
    <w:p w:rsidRDefault="00C755D9" w:rsidP="005E3EB7" w:rsidR="00C755D9">
      <w:r>
        <w:t xml:space="preserve">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5E3EB7" w:rsidR="005E3EB7" w:rsidRPr="005364F8"/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</w:t>
      </w:r>
      <w:r w:rsidR="00C755D9">
        <w:t xml:space="preserve"> </w:t>
      </w:r>
      <w:r>
        <w:t>J E</w:t>
      </w:r>
    </w:p>
    <w:p w:rsidRDefault="005E3EB7" w:rsidP="005E3EB7" w:rsidR="005E3EB7" w:rsidRPr="00DA15C9"/>
    <w:p w:rsidRDefault="005E3EB7" w:rsidP="009D107F" w:rsidR="008539EC">
      <w:pPr>
        <w:jc w:val="both"/>
      </w:pPr>
      <w:r w:rsidRPr="00DA15C9">
        <w:tab/>
      </w:r>
      <w:r w:rsidR="005750D8" w:rsidRPr="005750D8">
        <w:t>Trgovački sud u Pazinu, po stečajnom sucu Ivanu Dujiću, po prijedlogu predlagatelja Financijske agencije, RC Rijeka, Podružnica Pula, Giardini 5, OIB: 85821130368, za otvaranje stečajnog postupka nad D.C. SOLUTION d.o.o. Umag, Augustina Vivode 22, OIB 77043758847</w:t>
      </w:r>
      <w:r w:rsidR="005750D8">
        <w:t>, 13</w:t>
      </w:r>
      <w:r w:rsidR="006B10F3" w:rsidRPr="006B10F3">
        <w:t xml:space="preserve">. </w:t>
      </w:r>
      <w:r w:rsidR="005750D8">
        <w:t>rujna</w:t>
      </w:r>
      <w:r w:rsidR="006B10F3" w:rsidRPr="006B10F3">
        <w:t xml:space="preserve"> 201</w:t>
      </w:r>
      <w:r w:rsidR="00951177">
        <w:t>8</w:t>
      </w:r>
      <w:r w:rsidR="006B10F3" w:rsidRPr="006B10F3">
        <w:t>.</w:t>
      </w:r>
    </w:p>
    <w:p w:rsidRDefault="00C755D9" w:rsidP="009D107F" w:rsidR="00C755D9">
      <w:pPr>
        <w:jc w:val="both"/>
      </w:pPr>
    </w:p>
    <w:p w:rsidRDefault="005E3EB7" w:rsidP="00C755D9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5750D8" w:rsidRPr="005750D8">
        <w:t>D.C. SOLUTION d.o.o. Umag, Augustina Vivode 22, OIB 77043758847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BC5222" w:rsidRPr="009D3A52">
      <w:pPr>
        <w:jc w:val="both"/>
      </w:pPr>
      <w:r>
        <w:tab/>
        <w:t>II</w:t>
      </w:r>
      <w:r>
        <w:tab/>
      </w:r>
      <w:r w:rsidR="00BC5222"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9D3A52">
      <w:pPr>
        <w:jc w:val="both"/>
      </w:pPr>
      <w:r>
        <w:tab/>
      </w:r>
      <w:r w:rsidR="005750D8" w:rsidRPr="005750D8">
        <w:t>13. rujna 2018.</w:t>
      </w:r>
      <w:r w:rsidR="00513007">
        <w:t xml:space="preserve"> </w:t>
      </w:r>
      <w:r>
        <w:t>dostav</w:t>
      </w:r>
      <w:r w:rsidR="005750D8">
        <w:t>ljen</w:t>
      </w:r>
      <w:r w:rsidR="00862B91">
        <w:t>a je</w:t>
      </w:r>
      <w:r w:rsidR="005750D8">
        <w:t xml:space="preserve"> </w:t>
      </w:r>
      <w:r>
        <w:t>potvrd</w:t>
      </w:r>
      <w:r w:rsidR="00862B91">
        <w:t>a</w:t>
      </w:r>
      <w:r>
        <w:t xml:space="preserve"> FINA-e o blokadi </w:t>
      </w:r>
      <w:r w:rsidR="00FC5D99">
        <w:t>r</w:t>
      </w:r>
      <w:r w:rsidR="00D8137C">
        <w:t xml:space="preserve">ačuna i novčanih sredstava od </w:t>
      </w:r>
      <w:r w:rsidR="005750D8">
        <w:t>7.</w:t>
      </w:r>
      <w:r w:rsidR="00862B91">
        <w:t xml:space="preserve"> rujna 2018. </w:t>
      </w:r>
      <w:r>
        <w:t>iz koj</w:t>
      </w:r>
      <w:r w:rsidR="00862B91">
        <w:t>e</w:t>
      </w:r>
      <w:r>
        <w:t xml:space="preserve">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</w:t>
      </w:r>
      <w:r w:rsidR="00A73FFA">
        <w:t xml:space="preserve">Stečajnog zakona, </w:t>
      </w:r>
      <w:r w:rsidR="00A73FFA" w:rsidRPr="00A73FFA">
        <w:t>dalje: SZ</w:t>
      </w:r>
      <w:r>
        <w:t>) te je, temeljem čl. 128. st. 9. SZ-a, odlučio kao u točki I izreke.</w:t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513007">
      <w:pPr>
        <w:jc w:val="center"/>
      </w:pPr>
      <w:r>
        <w:t xml:space="preserve">U Pazinu, </w:t>
      </w:r>
      <w:r w:rsidR="00862B91" w:rsidRPr="00862B91">
        <w:t>13. rujna 2018.</w:t>
      </w:r>
    </w:p>
    <w:p w:rsidRDefault="00C755D9" w:rsidP="00B428E9" w:rsidR="00C755D9">
      <w:pPr>
        <w:jc w:val="center"/>
      </w:pPr>
    </w:p>
    <w:p w:rsidRDefault="00B428E9" w:rsidP="00C755D9" w:rsidR="00B428E9">
      <w:pPr>
        <w:ind w:left="4248"/>
        <w:jc w:val="center"/>
      </w:pPr>
      <w:r>
        <w:t>Stečajni sudac</w:t>
      </w:r>
    </w:p>
    <w:p w:rsidRDefault="00C755D9" w:rsidP="00C755D9" w:rsidR="00C755D9">
      <w:pPr>
        <w:ind w:left="4248"/>
        <w:jc w:val="center"/>
      </w:pPr>
    </w:p>
    <w:p w:rsidRDefault="00B428E9" w:rsidP="00C755D9" w:rsidR="00B428E9">
      <w:pPr>
        <w:ind w:left="4248"/>
        <w:jc w:val="center"/>
      </w:pPr>
      <w:r>
        <w:t>Ivan Dujić</w:t>
      </w:r>
      <w:r w:rsidR="00057B06">
        <w:t>, v.r.</w:t>
      </w:r>
    </w:p>
    <w:p w:rsidRDefault="00B428E9" w:rsidP="00B428E9" w:rsidR="00B428E9">
      <w:pPr>
        <w:jc w:val="both"/>
      </w:pPr>
    </w:p>
    <w:p w:rsidRDefault="00C755D9" w:rsidP="00B428E9" w:rsidR="00C755D9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 xml:space="preserve">Protiv ovog rješenja dopuštena je žalba Visokom trgovačkom sudu Republike Hrvatske. Žalba se podnosi putem ovog suda u dovoljnom broju primjeraka za sud i protivnu stranu u roku od </w:t>
      </w:r>
      <w:r w:rsidRPr="00627D5C">
        <w:lastRenderedPageBreak/>
        <w:t>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  <w:r w:rsidR="00862B91">
        <w:rPr>
          <w:lang w:val="sv-SE"/>
        </w:rPr>
        <w:t>po pun. Aniti Lovrić, odvj. u Umagu</w:t>
      </w:r>
    </w:p>
    <w:p w:rsidRDefault="00BC5222" w:rsidR="00BC5222" w:rsidRPr="009D107F">
      <w:pPr>
        <w:jc w:val="both"/>
        <w:rPr>
          <w:lang w:val="sv-SE"/>
        </w:rPr>
      </w:pPr>
    </w:p>
    <w:sectPr w:rsidSect="00C755D9" w:rsidR="00BC5222" w:rsidRPr="009D107F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5A2" w:rsidP="005E3EB7" w:rsidR="007255A2">
      <w:r>
        <w:separator/>
      </w:r>
    </w:p>
  </w:endnote>
  <w:endnote w:id="0" w:type="continuationSeparator">
    <w:p w:rsidRDefault="007255A2" w:rsidP="005E3EB7" w:rsidR="00725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5A2" w:rsidP="005E3EB7" w:rsidR="007255A2">
      <w:r>
        <w:separator/>
      </w:r>
    </w:p>
  </w:footnote>
  <w:footnote w:id="0" w:type="continuationSeparator">
    <w:p w:rsidRDefault="007255A2" w:rsidP="005E3EB7" w:rsidR="00725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0626417"/>
      <w:docPartObj>
        <w:docPartGallery w:val="Page Numbers (Top of Page)"/>
        <w:docPartUnique/>
      </w:docPartObj>
    </w:sdtPr>
    <w:sdtEndPr/>
    <w:sdtContent>
      <w:p w:rsidRDefault="00C755D9" w:rsidP="00C755D9" w:rsidR="00DA15C9" w:rsidRPr="008539E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B0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10 St-232/2018-10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41D" w:rsidR="00DF28E8">
    <w:pPr>
      <w:pStyle w:val="Zaglavlje"/>
    </w:pPr>
    <w:r>
      <w:tab/>
    </w:r>
    <w:r>
      <w:tab/>
    </w:r>
    <w:r w:rsidR="005750D8">
      <w:t>10 St-232/2018-1</w:t>
    </w:r>
    <w: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57B06"/>
    <w:rsid w:val="0006249F"/>
    <w:rsid w:val="00086750"/>
    <w:rsid w:val="000D0BB5"/>
    <w:rsid w:val="000F2142"/>
    <w:rsid w:val="00107DA9"/>
    <w:rsid w:val="00122D5D"/>
    <w:rsid w:val="00146239"/>
    <w:rsid w:val="001650D3"/>
    <w:rsid w:val="001771C1"/>
    <w:rsid w:val="001865D8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2928"/>
    <w:rsid w:val="002D55AD"/>
    <w:rsid w:val="002E751B"/>
    <w:rsid w:val="00334B24"/>
    <w:rsid w:val="003536C3"/>
    <w:rsid w:val="0038514D"/>
    <w:rsid w:val="003B74B1"/>
    <w:rsid w:val="003D7E73"/>
    <w:rsid w:val="003E5BF2"/>
    <w:rsid w:val="003F7661"/>
    <w:rsid w:val="004311CC"/>
    <w:rsid w:val="00431393"/>
    <w:rsid w:val="004403B7"/>
    <w:rsid w:val="00513007"/>
    <w:rsid w:val="0051365F"/>
    <w:rsid w:val="0054114E"/>
    <w:rsid w:val="00550562"/>
    <w:rsid w:val="00554328"/>
    <w:rsid w:val="005750D8"/>
    <w:rsid w:val="005803E9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1408D"/>
    <w:rsid w:val="007255A2"/>
    <w:rsid w:val="00771E12"/>
    <w:rsid w:val="0079264A"/>
    <w:rsid w:val="007A18D5"/>
    <w:rsid w:val="007C4926"/>
    <w:rsid w:val="007C5FC9"/>
    <w:rsid w:val="0080629B"/>
    <w:rsid w:val="00814FDD"/>
    <w:rsid w:val="00841575"/>
    <w:rsid w:val="00843605"/>
    <w:rsid w:val="008539EC"/>
    <w:rsid w:val="00862B91"/>
    <w:rsid w:val="0087223E"/>
    <w:rsid w:val="00877A7B"/>
    <w:rsid w:val="00880D71"/>
    <w:rsid w:val="008833E8"/>
    <w:rsid w:val="008A11E9"/>
    <w:rsid w:val="00913DB1"/>
    <w:rsid w:val="00942D57"/>
    <w:rsid w:val="0095117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73FFA"/>
    <w:rsid w:val="00A80DF0"/>
    <w:rsid w:val="00A9761B"/>
    <w:rsid w:val="00B07C35"/>
    <w:rsid w:val="00B428E9"/>
    <w:rsid w:val="00B849FE"/>
    <w:rsid w:val="00BC5222"/>
    <w:rsid w:val="00C650F1"/>
    <w:rsid w:val="00C755D9"/>
    <w:rsid w:val="00C8741D"/>
    <w:rsid w:val="00CA6A1B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B0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B0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B0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B0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B0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B0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B0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B0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D.C. SOLUTION d.o.o. UMAG zastupanog po punomoćniku Anita Lovrić</izvorni_sadrzaj>
    <derivirana_varijabla naziv="DomainObject.Predmet.ProtustrankaFormated_1">  D.C. SOLUTION d.o.o. UMAG zastupanog po punomoćniku Anita Lovrić</derivirana_varijabla>
  </DomainObject.Predmet.ProtustrankaFormated>
  <DomainObject.Predmet.ProtustrankaFormatedOIB>
    <izvorni_sadrzaj>  D.C. SOLUTION d.o.o. UMAG, OIB 77043758847 zastupanog po punomoćniku Anita Lovrić</izvorni_sadrzaj>
    <derivirana_varijabla naziv="DomainObject.Predmet.ProtustrankaFormatedOIB_1">  D.C. SOLUTION d.o.o. UMAG, OIB 77043758847 zastupanog po punomoćniku Anita Lovrić</derivirana_varijabla>
  </DomainObject.Predmet.ProtustrankaFormatedOIB>
  <DomainObject.Predmet.ProtustrankaFormatedWithAdress>
    <izvorni_sadrzaj> D.C. SOLUTION d.o.o. UMAG, Augustina Vivode 22, 52470 Umag zastupanog po punomoćniku Anita Lovrić</izvorni_sadrzaj>
    <derivirana_varijabla naziv="DomainObject.Predmet.ProtustrankaFormatedWithAdress_1"> D.C. SOLUTION d.o.o. UMAG, Augustina Vivode 22, 52470 Umag zastupanog po punomoćniku Anita Lovrić</derivirana_varijabla>
  </DomainObject.Predmet.ProtustrankaFormatedWithAdress>
  <DomainObject.Predmet.ProtustrankaFormatedWithAdressOIB>
    <izvorni_sadrzaj> D.C. SOLUTION d.o.o. UMAG, OIB 77043758847, Augustina Vivode 22, 52470 Umag zastupanog po punomoćniku Anita Lovrić</izvorni_sadrzaj>
    <derivirana_varijabla naziv="DomainObject.Predmet.ProtustrankaFormatedWithAdressOIB_1"> D.C. SOLUTION d.o.o. UMAG, OIB 77043758847, Augustina Vivode 22, 52470 Umag zastupanog po punomoćniku Anita Lovrić</derivirana_varijabla>
  </DomainObject.Predmet.ProtustrankaFormatedWithAdressOIB>
  <DomainObject.Predmet.ProtustrankaWithAdress>
    <izvorni_sadrzaj>D.C. SOLUTION d.o.o. UMAG Augustina Vivode 22, 52470 Umag</izvorni_sadrzaj>
    <derivirana_varijabla naziv="DomainObject.Predmet.ProtustrankaWithAdress_1">D.C. SOLUTION d.o.o. UMAG Augustina Vivode 22, 52470 Umag</derivirana_varijabla>
  </DomainObject.Predmet.ProtustrankaWithAdress>
  <DomainObject.Predmet.ProtustrankaWithAdressOIB>
    <izvorni_sadrzaj>D.C. SOLUTION d.o.o. UMAG, OIB 77043758847, Augustina Vivode 22, 52470 Umag</izvorni_sadrzaj>
    <derivirana_varijabla naziv="DomainObject.Predmet.ProtustrankaWithAdressOIB_1">D.C. SOLUTION d.o.o. UMAG, OIB 77043758847, Augustina Vivode 22, 52470 Umag</derivirana_varijabla>
  </DomainObject.Predmet.ProtustrankaWithAdressOIB>
  <DomainObject.Predmet.ProtustrankaNazivFormated>
    <izvorni_sadrzaj>D.C. SOLUTION d.o.o. UMAG</izvorni_sadrzaj>
    <derivirana_varijabla naziv="DomainObject.Predmet.ProtustrankaNazivFormated_1">D.C. SOLUTION d.o.o. UMAG</derivirana_varijabla>
  </DomainObject.Predmet.ProtustrankaNazivFormated>
  <DomainObject.Predmet.ProtustrankaNazivFormatedOIB>
    <izvorni_sadrzaj>D.C. SOLUTION d.o.o. UMAG, OIB 77043758847</izvorni_sadrzaj>
    <derivirana_varijabla naziv="DomainObject.Predmet.ProtustrankaNazivFormatedOIB_1">D.C. SOLUTION d.o.o. UMAG, OIB 77043758847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66947.90</izvorni_sadrzaj>
    <derivirana_varijabla naziv="DomainObject.Predmet.TrenutnaVrijednost_1">66947.90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D.C. SOLUTION d.o.o. UMAG zastupanog po punomoćniku Anita Lovrić</item>
    </izvorni_sadrzaj>
    <derivirana_varijabla naziv="DomainObject.Predmet.ProtuStrankaListFormated_1">
      <item>D.C. SOLUTION d.o.o. UMAG zastupanog po punomoćniku Anita Lovrić</item>
    </derivirana_varijabla>
  </DomainObject.Predmet.ProtuStrankaListFormated>
  <DomainObject.Predmet.ProtuStrankaListFormatedOIB>
    <izvorni_sadrzaj>
      <item>D.C. SOLUTION d.o.o. UMAG, OIB 77043758847 zastupanog po punomoćniku Anita Lovrić</item>
    </izvorni_sadrzaj>
    <derivirana_varijabla naziv="DomainObject.Predmet.ProtuStrankaListFormatedOIB_1">
      <item>D.C. SOLUTION d.o.o. UMAG, OIB 77043758847 zastupanog po punomoćniku Anita Lovrić</item>
    </derivirana_varijabla>
  </DomainObject.Predmet.ProtuStrankaListFormatedOIB>
  <DomainObject.Predmet.ProtuStrankaListFormatedWithAdress>
    <izvorni_sadrzaj>
      <item>D.C. SOLUTION d.o.o. UMAG, Augustina Vivode 22, 52470 Umag zastupanog po punomoćniku Anita Lovrić</item>
    </izvorni_sadrzaj>
    <derivirana_varijabla naziv="DomainObject.Predmet.ProtuStrankaListFormatedWithAdress_1">
      <item>D.C. SOLUTION d.o.o. UMAG, Augustina Vivode 22, 52470 Umag zastupanog po punomoćniku Anita Lovrić</item>
    </derivirana_varijabla>
  </DomainObject.Predmet.ProtuStrankaListFormatedWithAdress>
  <DomainObject.Predmet.ProtuStrankaListFormatedWithAdressOIB>
    <izvorni_sadrzaj>
      <item>D.C. SOLUTION d.o.o. UMAG, OIB 77043758847, Augustina Vivode 22, 52470 Umag zastupanog po punomoćniku Anita Lovrić</item>
    </izvorni_sadrzaj>
    <derivirana_varijabla naziv="DomainObject.Predmet.ProtuStrankaListFormatedWithAdressOIB_1">
      <item>D.C. SOLUTION d.o.o. UMAG, OIB 77043758847, Augustina Vivode 22, 52470 Umag zastupanog po punomoćniku Anita Lovrić</item>
    </derivirana_varijabla>
  </DomainObject.Predmet.ProtuStrankaListFormatedWithAdressOIB>
  <DomainObject.Predmet.ProtuStrankaListNazivFormated>
    <izvorni_sadrzaj>
      <item>D.C. SOLUTION d.o.o. UMAG</item>
    </izvorni_sadrzaj>
    <derivirana_varijabla naziv="DomainObject.Predmet.ProtuStrankaListNazivFormated_1">
      <item>D.C. SOLUTION d.o.o. UMAG</item>
    </derivirana_varijabla>
  </DomainObject.Predmet.ProtuStrankaListNazivFormated>
  <DomainObject.Predmet.ProtuStrankaListNazivFormatedOIB>
    <izvorni_sadrzaj>
      <item>D.C. SOLUTION d.o.o. UMAG, OIB 77043758847</item>
    </izvorni_sadrzaj>
    <derivirana_varijabla naziv="DomainObject.Predmet.ProtuStrankaListNazivFormatedOIB_1">
      <item>D.C. SOLUTION d.o.o. UMAG, OIB 77043758847</item>
    </derivirana_varijabla>
  </DomainObject.Predmet.ProtuStrankaListNazivFormatedOIB>
  <DomainObject.Predmet.OstaliListFormated>
    <izvorni_sadrzaj>
      <item>Anita Lovrić punomoćnik sudionika u postupku D.C. SOLUTION d.o.o. UMAG</item>
    </izvorni_sadrzaj>
    <derivirana_varijabla naziv="DomainObject.Predmet.OstaliListFormated_1">
      <item>Anita Lovrić punomoćnik sudionika u postupku D.C. SOLUTION d.o.o. UMAG</item>
    </derivirana_varijabla>
  </DomainObject.Predmet.OstaliListFormated>
  <DomainObject.Predmet.OstaliListFormatedOIB>
    <izvorni_sadrzaj>
      <item>Anita Lovrić punomoćnik sudionika u postupku D.C. SOLUTION d.o.o. UMAG</item>
    </izvorni_sadrzaj>
    <derivirana_varijabla naziv="DomainObject.Predmet.OstaliListFormatedOIB_1">
      <item>Anita Lovrić punomoćnik sudionika u postupku D.C. SOLUTION d.o.o. UMAG</item>
    </derivirana_varijabla>
  </DomainObject.Predmet.OstaliListFormatedOIB>
  <DomainObject.Predmet.OstaliListFormatedWithAdress>
    <izvorni_sadrzaj>
      <item>Anita Lovrić, 8. ožujka 1A, 52470 Umag punomoćnik sudionika u postupku D.C. SOLUTION d.o.o. UMAG</item>
    </izvorni_sadrzaj>
    <derivirana_varijabla naziv="DomainObject.Predmet.OstaliListFormatedWithAdress_1">
      <item>Anita Lovrić, 8. ožujka 1A, 52470 Umag punomoćnik sudionika u postupku D.C. SOLUTION d.o.o. UMAG</item>
    </derivirana_varijabla>
  </DomainObject.Predmet.OstaliListFormatedWithAdress>
  <DomainObject.Predmet.OstaliListFormatedWithAdressOIB>
    <izvorni_sadrzaj>
      <item>Anita Lovrić, 8. ožujka 1A, 52470 Umag punomoćnik sudionika u postupku D.C. SOLUTION d.o.o. UMAG</item>
    </izvorni_sadrzaj>
    <derivirana_varijabla naziv="DomainObject.Predmet.OstaliListFormatedWithAdressOIB_1">
      <item>Anita Lovrić, 8. ožujka 1A, 52470 Umag punomoćnik sudionika u postupku D.C. SOLUTION d.o.o. UMAG</item>
    </derivirana_varijabla>
  </DomainObject.Predmet.OstaliListFormatedWithAdressOIB>
  <DomainObject.Predmet.OstaliListNazivFormated>
    <izvorni_sadrzaj>
      <item>Anita Lovrić</item>
    </izvorni_sadrzaj>
    <derivirana_varijabla naziv="DomainObject.Predmet.OstaliListNazivFormated_1">
      <item>Anita Lovrić</item>
    </derivirana_varijabla>
  </DomainObject.Predmet.OstaliListNazivFormated>
  <DomainObject.Predmet.OstaliListNazivFormatedOIB>
    <izvorni_sadrzaj>
      <item>Anita Lovrić</item>
    </izvorni_sadrzaj>
    <derivirana_varijabla naziv="DomainObject.Predmet.OstaliListNazivFormatedOIB_1">
      <item>Anita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D.C. SOLUTION d.o.o. UMAG</izvorni_sadrzaj>
    <derivirana_varijabla naziv="DomainObject.Predmet.ProtustrankaIDrugi_1">D.C. SOLUTION d.o.o. UMAG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D.C. SOLUTION d.o.o. UMAG, OIB 77043758847, Augustina Vivode 22, 52470 Umag</izvorni_sadrzaj>
    <derivirana_varijabla naziv="DomainObject.Predmet.ProtustrankaIDrugiAdressOIB_1">D.C. SOLUTION d.o.o. UMAG, OIB 77043758847,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D.C. SOLUTION d.o.o. UMAG</item>
      <item>Anita Lovrić</item>
    </izvorni_sadrzaj>
    <derivirana_varijabla naziv="DomainObject.Predmet.SudioniciListNaziv_1">
      <item>FINANCIJSKA AGENCIJA, RC RIJEKA, PODRUŽNICA PULA, PULA</item>
      <item>D.C. SOLUTION d.o.o. UMAG</item>
      <item>Anita Lovrić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D.C. SOLUTION d.o.o. UMAG, OIB 77043758847, Augustina Vivode 22,52470 Umag</item>
      <item>Anita Lovrić, 8. ožujka 1A,52470 Umag</item>
    </izvorni_sadrzaj>
    <derivirana_varijabla naziv="DomainObject.Predmet.SudioniciListAdressOIB_1">
      <item>FINANCIJSKA AGENCIJA, RC RIJEKA, PODRUŽNICA PULA, PULA, OIB 85821130368, F.KURELCA 8,51000 Rijeka</item>
      <item>D.C. SOLUTION d.o.o. UMAG, OIB 77043758847, Augustina Vivode 22,52470 Umag</item>
      <item>Anita Lovrić, 8. ožujka 1A,52470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77043758847</item>
      <item>, OIB null</item>
    </izvorni_sadrzaj>
    <derivirana_varijabla naziv="DomainObject.Predmet.SudioniciListNazivOIB_1">
      <item>, OIB 85821130368</item>
      <item>, OIB 77043758847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50309-E853-492B-BA0E-34EA90AD0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1724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2018-09-13T11:10:00Z</dcterms:created>
  <dc:creator>Jasmina Matika</dc:creator>
  <cp:lastModifiedBy>Sanja Lakošeljac</cp:lastModifiedBy>
  <dcterms:modified xmlns:xsi="http://www.w3.org/2001/XMLSchema-instance" xsi:type="dcterms:W3CDTF">2018-09-13T11:14:00Z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St-232-18.docx)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