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b2bb" w14:paraId="c3cb2bb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4387E">
        <w:t>6308</w:t>
      </w:r>
      <w:r w:rsidR="00642240" w:rsidRPr="00642240">
        <w:t>/15</w:t>
      </w:r>
      <w:r w:rsidR="0064387E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4387E" w:rsidRPr="0064387E">
        <w:t>POSLOVNE  TRANSFORMACIJE PARTNERI d.o.o. Zagreb, Ibrišimovićeva 2, OIB</w:t>
      </w:r>
      <w:r w:rsidR="0064387E">
        <w:t>:</w:t>
      </w:r>
      <w:r w:rsidR="0064387E" w:rsidRPr="0064387E">
        <w:t xml:space="preserve"> 24478413641</w:t>
      </w:r>
      <w:r w:rsidR="00E1138E" w:rsidRPr="00E1138E">
        <w:t xml:space="preserve">, </w:t>
      </w:r>
      <w:r w:rsidR="0004707D">
        <w:rPr>
          <w:rFonts w:eastAsia="Times New Roman"/>
          <w:szCs w:val="24"/>
          <w:lang w:eastAsia="hr-HR"/>
        </w:rPr>
        <w:t>1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64387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64387E" w:rsidRPr="0064387E">
        <w:t>POSLOVNE  TRANSFORMACIJE PARTNERI d.o.o. Zagreb, Ibrišimovićeva 2, OIB</w:t>
      </w:r>
      <w:r w:rsidR="0064387E">
        <w:t>:</w:t>
      </w:r>
      <w:r w:rsidR="0064387E" w:rsidRPr="0064387E">
        <w:t xml:space="preserve"> 24478413641</w:t>
      </w:r>
      <w:r w:rsidR="00C32B41">
        <w:t>, MBS: 080695669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64387E" w:rsidRPr="0064387E">
        <w:rPr>
          <w:rFonts w:eastAsia="Times New Roman"/>
          <w:szCs w:val="24"/>
          <w:lang w:eastAsia="hr-HR"/>
        </w:rPr>
        <w:t xml:space="preserve">1.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04707D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072CE6">
        <w:rPr>
          <w:rFonts w:eastAsia="Times New Roman"/>
          <w:szCs w:val="24"/>
          <w:lang w:eastAsia="hr-HR"/>
        </w:rPr>
        <w:t>sati i 4</w:t>
      </w:r>
      <w:r w:rsidR="0064387E">
        <w:rPr>
          <w:rFonts w:eastAsia="Times New Roman"/>
          <w:szCs w:val="24"/>
          <w:lang w:eastAsia="hr-HR"/>
        </w:rPr>
        <w:t>5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1A705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64387E">
        <w:rPr>
          <w:rFonts w:eastAsia="Times New Roman"/>
          <w:szCs w:val="24"/>
          <w:lang w:eastAsia="hr-HR"/>
        </w:rPr>
        <w:t>Neven Pavišić iz Sesveta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D67C46">
        <w:rPr>
          <w:rFonts w:eastAsia="Times New Roman"/>
          <w:szCs w:val="24"/>
          <w:lang w:eastAsia="hr-HR"/>
        </w:rPr>
        <w:t xml:space="preserve"> </w:t>
      </w:r>
      <w:r w:rsidR="0064387E">
        <w:rPr>
          <w:rFonts w:eastAsia="Times New Roman"/>
          <w:szCs w:val="24"/>
          <w:lang w:eastAsia="hr-HR"/>
        </w:rPr>
        <w:t>Prva prigorska 21a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D67C46">
        <w:rPr>
          <w:rFonts w:eastAsia="Times New Roman"/>
          <w:szCs w:val="24"/>
          <w:lang w:eastAsia="hr-HR"/>
        </w:rPr>
        <w:t xml:space="preserve"> </w:t>
      </w:r>
      <w:r w:rsidR="0064387E">
        <w:rPr>
          <w:rFonts w:eastAsia="Times New Roman"/>
          <w:szCs w:val="24"/>
          <w:lang w:eastAsia="hr-HR"/>
        </w:rPr>
        <w:t>13342388025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64387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64387E" w:rsidRPr="0064387E">
        <w:t>POSLOVNE  TRANSFORMACIJE PARTNERI d.o.o. Zagreb, Ibrišimovićeva 2, OIB</w:t>
      </w:r>
      <w:r w:rsidR="0064387E">
        <w:t>:</w:t>
      </w:r>
      <w:r w:rsidR="0064387E" w:rsidRPr="0064387E">
        <w:t xml:space="preserve"> 24478413641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64387E">
        <w:rPr>
          <w:rFonts w:eastAsia="Times New Roman"/>
          <w:szCs w:val="24"/>
          <w:lang w:eastAsia="hr-HR"/>
        </w:rPr>
        <w:t>16</w:t>
      </w:r>
      <w:r w:rsidR="00D67C46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4387E">
        <w:rPr>
          <w:rFonts w:eastAsia="Times New Roman"/>
          <w:szCs w:val="20"/>
          <w:lang w:eastAsia="hr-HR"/>
        </w:rPr>
        <w:t>20</w:t>
      </w:r>
      <w:r w:rsidR="00E1138E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4387E">
        <w:rPr>
          <w:rFonts w:eastAsia="Times New Roman"/>
          <w:szCs w:val="20"/>
          <w:lang w:eastAsia="hr-HR"/>
        </w:rPr>
        <w:t>20</w:t>
      </w:r>
      <w:r w:rsidR="00E1138E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854874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854874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E1138E">
        <w:rPr>
          <w:rFonts w:eastAsia="Times New Roman"/>
          <w:szCs w:val="20"/>
          <w:lang w:eastAsia="hr-HR"/>
        </w:rPr>
        <w:t xml:space="preserve">Zaključak je </w:t>
      </w:r>
      <w:r w:rsidR="0004707D">
        <w:rPr>
          <w:rFonts w:eastAsia="Times New Roman"/>
          <w:szCs w:val="20"/>
          <w:lang w:eastAsia="hr-HR"/>
        </w:rPr>
        <w:t>zakonskom</w:t>
      </w:r>
      <w:r w:rsidR="00AC13BA">
        <w:rPr>
          <w:rFonts w:eastAsia="Times New Roman"/>
          <w:szCs w:val="20"/>
          <w:lang w:eastAsia="hr-HR"/>
        </w:rPr>
        <w:t xml:space="preserve"> </w:t>
      </w:r>
      <w:r w:rsidR="0004707D">
        <w:rPr>
          <w:rFonts w:eastAsia="Times New Roman"/>
          <w:szCs w:val="20"/>
          <w:lang w:eastAsia="hr-HR"/>
        </w:rPr>
        <w:t>zastupniku</w:t>
      </w:r>
      <w:r w:rsidR="00F87549">
        <w:rPr>
          <w:rFonts w:eastAsia="Times New Roman"/>
          <w:szCs w:val="20"/>
          <w:lang w:eastAsia="hr-HR"/>
        </w:rPr>
        <w:t xml:space="preserve"> dužni</w:t>
      </w:r>
      <w:r w:rsidR="00E1138E">
        <w:rPr>
          <w:rFonts w:eastAsia="Times New Roman"/>
          <w:szCs w:val="20"/>
          <w:lang w:eastAsia="hr-HR"/>
        </w:rPr>
        <w:t xml:space="preserve">ka </w:t>
      </w:r>
      <w:r w:rsidR="0064387E">
        <w:rPr>
          <w:rFonts w:eastAsia="Times New Roman"/>
          <w:szCs w:val="20"/>
          <w:lang w:eastAsia="hr-HR"/>
        </w:rPr>
        <w:t xml:space="preserve">Filipu </w:t>
      </w:r>
      <w:r w:rsidR="0086214E">
        <w:rPr>
          <w:rFonts w:eastAsia="Times New Roman"/>
          <w:szCs w:val="20"/>
          <w:lang w:eastAsia="hr-HR"/>
        </w:rPr>
        <w:t>Emilovu Ivanovu dostavljen 28</w:t>
      </w:r>
      <w:r w:rsidR="00AC13BA">
        <w:rPr>
          <w:rFonts w:eastAsia="Times New Roman"/>
          <w:szCs w:val="20"/>
          <w:lang w:eastAsia="hr-HR"/>
        </w:rPr>
        <w:t>. lipnja 2016.</w:t>
      </w:r>
      <w:r w:rsidR="0086214E">
        <w:rPr>
          <w:rFonts w:eastAsia="Times New Roman"/>
          <w:szCs w:val="20"/>
          <w:lang w:eastAsia="hr-HR"/>
        </w:rPr>
        <w:t xml:space="preserve"> putem</w:t>
      </w:r>
      <w:r w:rsidR="0086214E" w:rsidRPr="0086214E">
        <w:t xml:space="preserve"> </w:t>
      </w:r>
      <w:r w:rsidR="0086214E">
        <w:rPr>
          <w:rFonts w:eastAsia="Times New Roman"/>
          <w:szCs w:val="20"/>
          <w:lang w:eastAsia="hr-HR"/>
        </w:rPr>
        <w:t>mrežne stranice</w:t>
      </w:r>
      <w:r w:rsidR="0086214E" w:rsidRPr="0086214E">
        <w:rPr>
          <w:rFonts w:eastAsia="Times New Roman"/>
          <w:szCs w:val="20"/>
          <w:lang w:eastAsia="hr-HR"/>
        </w:rPr>
        <w:t xml:space="preserve"> e-Oglasna ploča suda</w:t>
      </w:r>
      <w:r w:rsidR="00AC13BA" w:rsidRPr="00AC13BA">
        <w:rPr>
          <w:rFonts w:eastAsia="Times New Roman"/>
          <w:szCs w:val="20"/>
          <w:lang w:eastAsia="hr-HR"/>
        </w:rPr>
        <w:t xml:space="preserve">, </w:t>
      </w:r>
      <w:r w:rsidR="00AC13BA">
        <w:rPr>
          <w:rFonts w:eastAsia="Times New Roman"/>
          <w:szCs w:val="20"/>
          <w:lang w:eastAsia="hr-HR"/>
        </w:rPr>
        <w:t>međutim po istom nije postupi</w:t>
      </w:r>
      <w:r w:rsidR="0004707D">
        <w:rPr>
          <w:rFonts w:eastAsia="Times New Roman"/>
          <w:szCs w:val="20"/>
          <w:lang w:eastAsia="hr-HR"/>
        </w:rPr>
        <w:t>o</w:t>
      </w:r>
      <w:r w:rsidR="001A0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64387E">
        <w:rPr>
          <w:rFonts w:eastAsia="Times New Roman"/>
          <w:szCs w:val="20"/>
          <w:lang w:eastAsia="hr-HR"/>
        </w:rPr>
        <w:t>20</w:t>
      </w:r>
      <w:r w:rsidR="00E1138E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64387E" w:rsidRPr="0064387E">
        <w:rPr>
          <w:rFonts w:eastAsia="Times New Roman"/>
          <w:szCs w:val="20"/>
          <w:lang w:eastAsia="hr-HR"/>
        </w:rPr>
        <w:t xml:space="preserve">1.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E5727C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E5727C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E5727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27C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64387E" w:rsidRPr="0064387E">
          <w:t>6308/15-11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66E31"/>
    <w:rsid w:val="002F2B51"/>
    <w:rsid w:val="003040C2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652E6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F2843"/>
    <w:rsid w:val="00A108D1"/>
    <w:rsid w:val="00A22223"/>
    <w:rsid w:val="00A53DC3"/>
    <w:rsid w:val="00A5635C"/>
    <w:rsid w:val="00A7455E"/>
    <w:rsid w:val="00A75FC3"/>
    <w:rsid w:val="00AC13BA"/>
    <w:rsid w:val="00AC493B"/>
    <w:rsid w:val="00B4105F"/>
    <w:rsid w:val="00B5532F"/>
    <w:rsid w:val="00B74A75"/>
    <w:rsid w:val="00BC1512"/>
    <w:rsid w:val="00BF580F"/>
    <w:rsid w:val="00C32B41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40507"/>
    <w:rsid w:val="00D64F33"/>
    <w:rsid w:val="00D661F6"/>
    <w:rsid w:val="00D67C46"/>
    <w:rsid w:val="00D76049"/>
    <w:rsid w:val="00D82C2B"/>
    <w:rsid w:val="00D90085"/>
    <w:rsid w:val="00DE3AFC"/>
    <w:rsid w:val="00E00AE1"/>
    <w:rsid w:val="00E1138E"/>
    <w:rsid w:val="00E5727C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22132"/>
    <w:rsid w:val="00F36322"/>
    <w:rsid w:val="00F87549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St-6308/2015-11</izvorni_sadrzaj>
    <derivirana_varijabla naziv="DomainObject.Oznaka_1">St-6308/2015-11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6308</izvorni_sadrzaj>
    <derivirana_varijabla naziv="DomainObject.Predmet.Broj_1">6308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St-6308/2015</izvorni_sadrzaj>
    <derivirana_varijabla naziv="DomainObject.Predmet.OznakaBroj_1">St-6308/2015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Poslovne Transformacije Partneri d.o.o. zastupanog po punomoćniku Filip Emilov Ivanov</izvorni_sadrzaj>
    <derivirana_varijabla naziv="DomainObject.Predmet.ProtustrankaFormated_1">  Poslovne Transformacije Partneri d.o.o. zastupanog po punomoćniku Filip Emilov Ivanov</derivirana_varijabla>
  </DomainObject.Predmet.ProtustrankaFormated>
  <DomainObject.Predmet.ProtustrankaFormatedOIB>
    <izvorni_sadrzaj>  Poslovne Transformacije Partneri d.o.o., OIB 24478413641 zastupanog po punomoćniku Filip Emilov Ivanov</izvorni_sadrzaj>
    <derivirana_varijabla naziv="DomainObject.Predmet.ProtustrankaFormatedOIB_1">  Poslovne Transformacije Partneri d.o.o., OIB 24478413641 zastupanog po punomoćniku Filip Emilov Ivanov</derivirana_varijabla>
  </DomainObject.Predmet.ProtustrankaFormatedOIB>
  <DomainObject.Predmet.ProtustrankaFormatedWithAdress>
    <izvorni_sadrzaj> Poslovne Transformacije Partneri d.o.o., Ibrišimovićeva 2, 10000 Zagreb zastupanog po punomoćniku Filip Emilov Ivanov</izvorni_sadrzaj>
    <derivirana_varijabla naziv="DomainObject.Predmet.ProtustrankaFormatedWithAdress_1"> Poslovne Transformacije Partneri d.o.o., Ibrišimovićeva 2, 10000 Zagreb zastupanog po punomoćniku Filip Emilov Ivanov</derivirana_varijabla>
  </DomainObject.Predmet.ProtustrankaFormatedWithAdress>
  <DomainObject.Predmet.ProtustrankaFormatedWithAdressOIB>
    <izvorni_sadrzaj> Poslovne Transformacije Partneri d.o.o., OIB 24478413641, Ibrišimovićeva 2, 10000 Zagreb zastupanog po punomoćniku Filip Emilov Ivanov</izvorni_sadrzaj>
    <derivirana_varijabla naziv="DomainObject.Predmet.ProtustrankaFormatedWithAdressOIB_1"> Poslovne Transformacije Partneri d.o.o., OIB 24478413641, Ibrišimovićeva 2, 10000 Zagreb zastupanog po punomoćniku Filip Emilov Ivanov</derivirana_varijabla>
  </DomainObject.Predmet.ProtustrankaFormatedWithAdressOIB>
  <DomainObject.Predmet.ProtustrankaWithAdress>
    <izvorni_sadrzaj>Poslovne Transformacije Partneri d.o.o. Ibrišimovićeva 2, 10000 Zagreb</izvorni_sadrzaj>
    <derivirana_varijabla naziv="DomainObject.Predmet.ProtustrankaWithAdress_1">Poslovne Transformacije Partneri d.o.o. Ibrišimovićeva 2, 10000 Zagreb</derivirana_varijabla>
  </DomainObject.Predmet.ProtustrankaWithAdress>
  <DomainObject.Predmet.ProtustrankaWithAdressOIB>
    <izvorni_sadrzaj>Poslovne Transformacije Partneri d.o.o., OIB 24478413641, Ibrišimovićeva 2, 10000 Zagreb</izvorni_sadrzaj>
    <derivirana_varijabla naziv="DomainObject.Predmet.ProtustrankaWithAdressOIB_1">Poslovne Transformacije Partneri d.o.o., OIB 24478413641, Ibrišimovićeva 2, 10000 Zagreb</derivirana_varijabla>
  </DomainObject.Predmet.ProtustrankaWithAdressOIB>
  <DomainObject.Predmet.ProtustrankaNazivFormated>
    <izvorni_sadrzaj>Poslovne Transformacije Partneri d.o.o.</izvorni_sadrzaj>
    <derivirana_varijabla naziv="DomainObject.Predmet.ProtustrankaNazivFormated_1">Poslovne Transformacije Partneri d.o.o.</derivirana_varijabla>
  </DomainObject.Predmet.ProtustrankaNazivFormated>
  <DomainObject.Predmet.ProtustrankaNazivFormatedOIB>
    <izvorni_sadrzaj>Poslovne Transformacije Partneri d.o.o., OIB 24478413641</izvorni_sadrzaj>
    <derivirana_varijabla naziv="DomainObject.Predmet.ProtustrankaNazivFormatedOIB_1">Poslovne Transformacije Partneri d.o.o., OIB 24478413641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Poslovne Transformacije Partneri d.o.o. zastupanog po punomoćniku Filip Emilov Ivanov</item>
    </izvorni_sadrzaj>
    <derivirana_varijabla naziv="DomainObject.Predmet.ProtuStrankaListFormated_1">
      <item>Poslovne Transformacije Partneri d.o.o. zastupanog po punomoćniku Filip Emilov Ivanov</item>
    </derivirana_varijabla>
  </DomainObject.Predmet.ProtuStrankaListFormated>
  <DomainObject.Predmet.ProtuStrankaListFormatedOIB>
    <izvorni_sadrzaj>
      <item>Poslovne Transformacije Partneri d.o.o., OIB 24478413641 zastupanog po punomoćniku Filip Emilov Ivanov</item>
    </izvorni_sadrzaj>
    <derivirana_varijabla naziv="DomainObject.Predmet.ProtuStrankaListFormatedOIB_1">
      <item>Poslovne Transformacije Partneri d.o.o., OIB 24478413641 zastupanog po punomoćniku Filip Emilov Ivanov</item>
    </derivirana_varijabla>
  </DomainObject.Predmet.ProtuStrankaListFormatedOIB>
  <DomainObject.Predmet.ProtuStrankaListFormatedWithAdress>
    <izvorni_sadrzaj>
      <item>Poslovne Transformacije Partneri d.o.o., Ibrišimovićeva 2, 10000 Zagreb zastupanog po punomoćniku Filip Emilov Ivanov</item>
    </izvorni_sadrzaj>
    <derivirana_varijabla naziv="DomainObject.Predmet.ProtuStrankaListFormatedWithAdress_1">
      <item>Poslovne Transformacije Partneri d.o.o., Ibrišimovićeva 2, 10000 Zagreb zastupanog po punomoćniku Filip Emilov Ivanov</item>
    </derivirana_varijabla>
  </DomainObject.Predmet.ProtuStrankaListFormatedWithAdress>
  <DomainObject.Predmet.ProtuStrankaListFormatedWithAdressOIB>
    <izvorni_sadrzaj>
      <item>Poslovne Transformacije Partneri d.o.o., OIB 24478413641, Ibrišimovićeva 2, 10000 Zagreb zastupanog po punomoćniku Filip Emilov Ivanov</item>
    </izvorni_sadrzaj>
    <derivirana_varijabla naziv="DomainObject.Predmet.ProtuStrankaListFormatedWithAdressOIB_1">
      <item>Poslovne Transformacije Partneri d.o.o., OIB 24478413641, Ibrišimovićeva 2, 10000 Zagreb zastupanog po punomoćniku Filip Emilov Ivanov</item>
    </derivirana_varijabla>
  </DomainObject.Predmet.ProtuStrankaListFormatedWithAdressOIB>
  <DomainObject.Predmet.ProtuStrankaListNazivFormated>
    <izvorni_sadrzaj>
      <item>Poslovne Transformacije Partneri d.o.o.</item>
    </izvorni_sadrzaj>
    <derivirana_varijabla naziv="DomainObject.Predmet.ProtuStrankaListNazivFormated_1">
      <item>Poslovne Transformacije Partneri d.o.o.</item>
    </derivirana_varijabla>
  </DomainObject.Predmet.ProtuStrankaListNazivFormated>
  <DomainObject.Predmet.ProtuStrankaListNazivFormatedOIB>
    <izvorni_sadrzaj>
      <item>Poslovne Transformacije Partneri d.o.o., OIB 24478413641</item>
    </izvorni_sadrzaj>
    <derivirana_varijabla naziv="DomainObject.Predmet.ProtuStrankaListNazivFormatedOIB_1">
      <item>Poslovne Transformacije Partneri d.o.o., OIB 24478413641</item>
    </derivirana_varijabla>
  </DomainObject.Predmet.ProtuStrankaListNazivFormatedOIB>
  <DomainObject.Predmet.OstaliListFormated>
    <izvorni_sadrzaj>
      <item>Filip Emilov Ivanov punomoćnik sudionika u postupku Poslovne Transformacije Partneri d.o.o.</item>
    </izvorni_sadrzaj>
    <derivirana_varijabla naziv="DomainObject.Predmet.OstaliListFormated_1">
      <item>Filip Emilov Ivanov punomoćnik sudionika u postupku Poslovne Transformacije Partneri d.o.o.</item>
    </derivirana_varijabla>
  </DomainObject.Predmet.OstaliListFormated>
  <DomainObject.Predmet.OstaliListFormatedOIB>
    <izvorni_sadrzaj>
      <item>Filip Emilov Ivanov, OIB 62672287928 punomoćnik sudionika u postupku Poslovne Transformacije Partneri d.o.o.</item>
    </izvorni_sadrzaj>
    <derivirana_varijabla naziv="DomainObject.Predmet.OstaliListFormatedOIB_1">
      <item>Filip Emilov Ivanov, OIB 62672287928 punomoćnik sudionika u postupku Poslovne Transformacije Partneri d.o.o.</item>
    </derivirana_varijabla>
  </DomainObject.Predmet.OstaliListFormatedOIB>
  <DomainObject.Predmet.OstaliListFormatedWithAdress>
    <izvorni_sadrzaj>
      <item>Filip Emilov Ivanov, Nadezda 3, Sofija punomoćnik sudionika u postupku Poslovne Transformacije Partneri d.o.o.</item>
    </izvorni_sadrzaj>
    <derivirana_varijabla naziv="DomainObject.Predmet.OstaliListFormatedWithAdress_1">
      <item>Filip Emilov Ivanov, Nadezda 3, Sofija punomoćnik sudionika u postupku Poslovne Transformacije Partneri d.o.o.</item>
    </derivirana_varijabla>
  </DomainObject.Predmet.OstaliListFormatedWithAdress>
  <DomainObject.Predmet.OstaliListFormatedWithAdressOIB>
    <izvorni_sadrzaj>
      <item>Filip Emilov Ivanov, OIB 62672287928, Nadezda 3, Sofija punomoćnik sudionika u postupku Poslovne Transformacije Partneri d.o.o.</item>
    </izvorni_sadrzaj>
    <derivirana_varijabla naziv="DomainObject.Predmet.OstaliListFormatedWithAdressOIB_1">
      <item>Filip Emilov Ivanov, OIB 62672287928, Nadezda 3, Sofija punomoćnik sudionika u postupku Poslovne Transformacije Partneri d.o.o.</item>
    </derivirana_varijabla>
  </DomainObject.Predmet.OstaliListFormatedWithAdressOIB>
  <DomainObject.Predmet.OstaliListNazivFormated>
    <izvorni_sadrzaj>
      <item>Filip Emilov Ivanov</item>
    </izvorni_sadrzaj>
    <derivirana_varijabla naziv="DomainObject.Predmet.OstaliListNazivFormated_1">
      <item>Filip Emilov Ivanov</item>
    </derivirana_varijabla>
  </DomainObject.Predmet.OstaliListNazivFormated>
  <DomainObject.Predmet.OstaliListNazivFormatedOIB>
    <izvorni_sadrzaj>
      <item>Filip Emilov Ivanov, OIB 62672287928</item>
    </izvorni_sadrzaj>
    <derivirana_varijabla naziv="DomainObject.Predmet.OstaliListNazivFormatedOIB_1">
      <item>Filip Emilov Ivanov, OIB 62672287928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>St-6308/2015-11</izvorni_sadrzaj>
    <derivirana_varijabla naziv="DomainObject.PoslovniBrojDokumenta_1">St-6308/2015-11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Poslovne Transformacije Partneri d.o.o.</izvorni_sadrzaj>
    <derivirana_varijabla naziv="DomainObject.Predmet.ProtustrankaIDrugi_1">Poslovne Transformacije Partneri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Poslovne Transformacije Partneri d.o.o., OIB 24478413641, Ibrišimovićeva 2, 10000 Zagreb</izvorni_sadrzaj>
    <derivirana_varijabla naziv="DomainObject.Predmet.ProtustrankaIDrugiAdressOIB_1">Poslovne Transformacije Partneri d.o.o., OIB 24478413641, Ibrišimovićeva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Poslovne Transformacije Partneri d.o.o.</item>
      <item>Filip Emilov Ivanov</item>
    </izvorni_sadrzaj>
    <derivirana_varijabla naziv="DomainObject.Predmet.SudioniciListNaziv_1">
      <item>FINA Regionalni centar Zagreb</item>
      <item>Poslovne Transformacije Partneri d.o.o.</item>
      <item>Filip Emilov Ivanov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Poslovne Transformacije Partneri d.o.o., OIB 24478413641, Ibrišimovićeva 2,10000 Zagreb</item>
      <item>Filip Emilov Ivanov, OIB 62672287928, Nadezda 3,Sofija</item>
    </izvorni_sadrzaj>
    <derivirana_varijabla naziv="DomainObject.Predmet.SudioniciListAdressOIB_1">
      <item>FINA Regionalni centar Zagreb, OIB 85821130368, Trg svibanjskih žrtava 1995. 1,10000 Zagreb</item>
      <item>Poslovne Transformacije Partneri d.o.o., OIB 24478413641, Ibrišimovićeva 2,10000 Zagreb</item>
      <item>Filip Emilov Ivanov, OIB 62672287928, Nadezda 3,Sofija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24478413641</item>
      <item>, OIB 62672287928</item>
    </izvorni_sadrzaj>
    <derivirana_varijabla naziv="DomainObject.Predmet.SudioniciListNazivOIB_1">
      <item>, OIB 85821130368</item>
      <item>, OIB 24478413641</item>
      <item>, OIB 62672287928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2388</properties:Characters>
  <properties:Lines>86</properties:Lines>
  <properties:Paragraphs>27</properties:Paragraphs>
  <properties:TotalTime>521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2016-09-01T10:57:00Z</cp:lastPrinted>
  <dcterms:modified xmlns:xsi="http://www.w3.org/2001/XMLSchema-instance" xsi:type="dcterms:W3CDTF">2016-09-01T10:57:00Z</dcterms:modified>
  <cp:revision>69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St-6308/2015-11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