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44c5" w14:paraId="b8c44c5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772BF2">
        <w:t>943</w:t>
      </w:r>
      <w:r w:rsidR="00CA0AA3">
        <w:t>/17-</w:t>
      </w:r>
      <w:r w:rsidR="00772BF2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F90F90">
        <w:t>Financijske agencije</w:t>
      </w:r>
      <w:r w:rsidR="009A49FA">
        <w:t>,</w:t>
      </w:r>
      <w:r w:rsidR="00F90F90">
        <w:t xml:space="preserve"> OIB: 85821130368</w:t>
      </w:r>
      <w:r w:rsidR="009A49FA">
        <w:t>, RC Zagreb, Podružnice</w:t>
      </w:r>
      <w:r w:rsidR="00F90F90">
        <w:t xml:space="preserve"> Zagreb, T</w:t>
      </w:r>
      <w:r w:rsidR="009A49FA">
        <w:t>rg svibanjskih žrtava 1995. 1, Zagreb, z</w:t>
      </w:r>
      <w:r w:rsidR="00F90F90">
        <w:t>a p</w:t>
      </w:r>
      <w:r w:rsidR="009A49FA">
        <w:t xml:space="preserve">rovedbu skraćenog stečajnog postupka </w:t>
      </w:r>
      <w:r w:rsidR="00F90F90">
        <w:t xml:space="preserve">nad </w:t>
      </w:r>
      <w:r w:rsidR="00AE6E4C">
        <w:t xml:space="preserve">stečajnim </w:t>
      </w:r>
      <w:r w:rsidR="00F90F90">
        <w:t xml:space="preserve">dužnikom </w:t>
      </w:r>
      <w:r w:rsidR="00772BF2">
        <w:t>ŠPORTSKO DRUŠTVO „PODSUSED“</w:t>
      </w:r>
      <w:r w:rsidR="00F90F90">
        <w:t xml:space="preserve"> </w:t>
      </w:r>
      <w:r w:rsidR="00772BF2">
        <w:t>, Zagreb, Podsusedski trg 14 b, Registarski broj: 21000995</w:t>
      </w:r>
      <w:r w:rsidR="00F90F90">
        <w:t xml:space="preserve">, OIB: </w:t>
      </w:r>
      <w:r w:rsidR="00772BF2">
        <w:t>18832664437</w:t>
      </w:r>
      <w:r w:rsidR="00250413">
        <w:t xml:space="preserve">, dana </w:t>
      </w:r>
      <w:r w:rsidR="00AE6E4C">
        <w:t>22</w:t>
      </w:r>
      <w:r w:rsidR="00064FF2">
        <w:t xml:space="preserve">. </w:t>
      </w:r>
      <w:r w:rsidR="00AF119A">
        <w:t>rujna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772BF2" w:rsidRPr="00772BF2">
        <w:t xml:space="preserve"> ŠPORTSKO DRUŠTVO „PODSUSED“ , Zagreb, Podsusedski trg 14 b, Registarski broj: 21000995, OIB: 18832664437</w:t>
      </w:r>
      <w:r w:rsidR="00772BF2">
        <w:t xml:space="preserve"> 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C0293" w:rsidP="00D2399F" w:rsidR="00D2399F">
      <w:pPr>
        <w:ind w:firstLine="720"/>
        <w:jc w:val="both"/>
      </w:pPr>
      <w:r>
        <w:t xml:space="preserve">Trgovački sud u Zagrebu </w:t>
      </w:r>
      <w:r w:rsidR="00AE6E4C">
        <w:t>10</w:t>
      </w:r>
      <w:r w:rsidR="00D2399F">
        <w:t xml:space="preserve">. </w:t>
      </w:r>
      <w:r w:rsidR="00AE6E4C">
        <w:t>travnja</w:t>
      </w:r>
      <w:r w:rsidR="00D2399F">
        <w:t xml:space="preserve"> 2017. zaprimio je zahtjev Financijske agencije, Regionalnog centra Zagreb, Podružnice Zagreb, za provedbu skraćenog stečajnog postupka, Klasa: 110-07/17-01/04, Ur.broj: 04-06-17-</w:t>
      </w:r>
      <w:r w:rsidR="00772BF2">
        <w:t>2001</w:t>
      </w:r>
      <w:r w:rsidR="00D2399F">
        <w:t xml:space="preserve"> od </w:t>
      </w:r>
      <w:r w:rsidR="00AE6E4C">
        <w:t>06</w:t>
      </w:r>
      <w:r w:rsidR="00D2399F">
        <w:t xml:space="preserve">. </w:t>
      </w:r>
      <w:r w:rsidR="00AE6E4C">
        <w:t>travnja</w:t>
      </w:r>
      <w:r w:rsidR="00D2399F">
        <w:t xml:space="preserve"> 2017. nad stečajnim dužnikom </w:t>
      </w:r>
      <w:r w:rsidR="00772BF2" w:rsidRPr="00772BF2">
        <w:t>ŠPORTSKO DRUŠTVO „PODSUSED“ , Zagreb, Podsusedski trg 14 b, Registarski broj: 21000995, OIB: 18832664437</w:t>
      </w:r>
      <w:r w:rsidR="00D2399F">
        <w:t>.</w:t>
      </w:r>
    </w:p>
    <w:p w:rsidRDefault="00D2399F" w:rsidP="00D2399F" w:rsidR="00D2399F">
      <w:pPr>
        <w:ind w:firstLine="720"/>
        <w:jc w:val="both"/>
      </w:pPr>
    </w:p>
    <w:p w:rsidRDefault="00D2399F" w:rsidP="00D2399F" w:rsidR="00D2399F">
      <w:pPr>
        <w:ind w:firstLine="720"/>
        <w:jc w:val="both"/>
      </w:pPr>
      <w: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D2399F" w:rsidP="00AF119A" w:rsidR="00D2399F">
      <w:pPr>
        <w:ind w:firstLine="720"/>
        <w:jc w:val="both"/>
      </w:pPr>
    </w:p>
    <w:p w:rsidRDefault="00D2399F" w:rsidP="00AF119A" w:rsidR="00D2399F">
      <w:pPr>
        <w:ind w:firstLine="720"/>
        <w:jc w:val="both"/>
      </w:pPr>
    </w:p>
    <w:p w:rsidRDefault="00D2399F" w:rsidP="00AF119A" w:rsidR="00D2399F">
      <w:pPr>
        <w:ind w:firstLine="720"/>
        <w:jc w:val="both"/>
      </w:pPr>
    </w:p>
    <w:p w:rsidRDefault="00BD4817" w:rsidP="00BD4817" w:rsidR="00BD4817">
      <w:pPr>
        <w:jc w:val="right"/>
      </w:pPr>
      <w:r>
        <w:lastRenderedPageBreak/>
        <w:t>19 St-943/17-5</w:t>
      </w:r>
    </w:p>
    <w:p w:rsidRDefault="00D2399F" w:rsidP="00AF119A" w:rsidR="00D2399F">
      <w:pPr>
        <w:ind w:firstLine="720"/>
        <w:jc w:val="both"/>
      </w:pPr>
    </w:p>
    <w:p w:rsidRDefault="00AF119A" w:rsidP="00AF119A" w:rsidR="00AF119A">
      <w:pPr>
        <w:ind w:firstLine="720"/>
        <w:jc w:val="both"/>
      </w:pPr>
    </w:p>
    <w:p w:rsidRDefault="00A13EBF" w:rsidP="00D2399F" w:rsidR="00A13EBF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D2322A">
        <w:t>Registar udruga</w:t>
      </w:r>
      <w:r w:rsidR="00665E74">
        <w:t xml:space="preserve"> </w:t>
      </w:r>
      <w:r>
        <w:t>Sud j</w:t>
      </w:r>
      <w:r w:rsidR="00665E74">
        <w:t xml:space="preserve">e </w:t>
      </w:r>
      <w:r w:rsidR="00AE6E4C">
        <w:t>0</w:t>
      </w:r>
      <w:r w:rsidR="00EE0861">
        <w:t>4</w:t>
      </w:r>
      <w:r w:rsidR="00665E74">
        <w:t xml:space="preserve">. </w:t>
      </w:r>
      <w:r w:rsidR="00AE6E4C">
        <w:t>kolovoza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A13EBF" w:rsidP="00AE6E4C" w:rsidR="00C40315">
      <w:pPr>
        <w:tabs>
          <w:tab w:pos="2070" w:val="left"/>
        </w:tabs>
        <w:ind w:firstLine="720"/>
        <w:jc w:val="both"/>
      </w:pPr>
      <w:r>
        <w:t xml:space="preserve">Dana </w:t>
      </w:r>
      <w:r w:rsidR="00EE0861">
        <w:t>18</w:t>
      </w:r>
      <w:r w:rsidR="00F90F90">
        <w:t>. rujna</w:t>
      </w:r>
      <w:r>
        <w:t xml:space="preserve"> 2017.</w:t>
      </w:r>
      <w:r w:rsidR="00AE6E4C">
        <w:t xml:space="preserve"> </w:t>
      </w:r>
      <w:r w:rsidR="00EE0861">
        <w:t>zaprimljen je podnesak vjerovnika Željka Šimunovića, Zagreb, Blanje 62, zajedno sa Pr</w:t>
      </w:r>
      <w:r w:rsidR="001F7AC7">
        <w:t>ijedlogom za otvaranje stečajnog</w:t>
      </w:r>
      <w:r w:rsidR="00EE0861">
        <w:t xml:space="preserve"> postupka</w:t>
      </w:r>
      <w:r w:rsidR="001F7AC7">
        <w:t xml:space="preserve">, na posebnom obrascu </w:t>
      </w:r>
      <w:r w:rsidR="00EE0861">
        <w:t xml:space="preserve">sukladno čl. 16. SZ-a, nad predmetnim stečajnim dužnikom iz razloga što prema istom </w:t>
      </w:r>
      <w:r w:rsidR="00B56968">
        <w:t>ima</w:t>
      </w:r>
      <w:r>
        <w:t xml:space="preserve"> tražbinu u</w:t>
      </w:r>
      <w:r w:rsidR="00EE0861">
        <w:t xml:space="preserve"> ukupnom</w:t>
      </w:r>
      <w:r>
        <w:t xml:space="preserve"> iznosu od </w:t>
      </w:r>
      <w:r w:rsidR="00EE0861">
        <w:t>395.142,16 kuna, a koja se temelji n</w:t>
      </w:r>
      <w:r w:rsidR="006F5F42">
        <w:t>a nepravomoćnoj presudi Općinskog radnog suda u Zagrebu, broj: Pr-1687/15-59 od 21. srpnja 2017.,</w:t>
      </w:r>
      <w:r w:rsidR="00B75609">
        <w:t xml:space="preserve"> koju tražbinu </w:t>
      </w:r>
      <w:r w:rsidR="00B56968">
        <w:t xml:space="preserve">stečajni dužnik </w:t>
      </w:r>
      <w:r w:rsidR="00B75609">
        <w:t xml:space="preserve">nije namirio. </w:t>
      </w:r>
      <w:r w:rsidR="00B56968">
        <w:t>Također</w:t>
      </w:r>
      <w:r w:rsidR="008A2342">
        <w:t>,</w:t>
      </w:r>
      <w:r w:rsidR="00B56968">
        <w:t xml:space="preserve"> </w:t>
      </w:r>
      <w:r w:rsidR="00DE571A">
        <w:t xml:space="preserve">vjerovnik </w:t>
      </w:r>
      <w:r w:rsidR="00B56968">
        <w:t xml:space="preserve">je </w:t>
      </w:r>
      <w:r w:rsidR="00DE571A">
        <w:t xml:space="preserve">naveo da </w:t>
      </w:r>
      <w:r w:rsidR="00B75609">
        <w:t xml:space="preserve">kod </w:t>
      </w:r>
      <w:r w:rsidR="00F07817">
        <w:t xml:space="preserve">stečajnog </w:t>
      </w:r>
      <w:r w:rsidR="00B75609">
        <w:t xml:space="preserve">dužnika postoji stečajni razlog </w:t>
      </w:r>
      <w:r w:rsidR="00C40315">
        <w:t xml:space="preserve">zato što </w:t>
      </w:r>
      <w:r w:rsidR="006F5F42">
        <w:t>je nesposoban za plaćanje, obzirom u</w:t>
      </w:r>
      <w:r w:rsidR="00C40315">
        <w:t xml:space="preserve"> Očevidniku redoslijeda osnova za plaćanje </w:t>
      </w:r>
      <w:r w:rsidR="006F5F42">
        <w:t>ima neizvršene osnove za plaćanje u neprekinutom razdoblju od 120 dana te nije isplatio vjerovniku više od tri uzastopne plaće k</w:t>
      </w:r>
      <w:r w:rsidR="001F7AC7">
        <w:t>oje</w:t>
      </w:r>
      <w:r w:rsidR="006F5F42">
        <w:t xml:space="preserve"> mu pripadaju temeljem Ugovora o radu i za sada nepravomoćnih presuda.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C40315">
        <w:rPr>
          <w:bCs/>
        </w:rPr>
        <w:t>22</w:t>
      </w:r>
      <w:r w:rsidR="008041DE">
        <w:rPr>
          <w:bCs/>
        </w:rPr>
        <w:t xml:space="preserve">. </w:t>
      </w:r>
      <w:r w:rsidR="00490F0B">
        <w:rPr>
          <w:bCs/>
        </w:rPr>
        <w:t>rujna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C40315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Videnović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E748BA" w:rsidR="00B75497" w:rsidRPr="00E748B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E748BA" w:rsidP="00B75497" w:rsidR="00B75497" w:rsidRPr="00AD139D">
      <w:pPr>
        <w:pStyle w:val="Tijeloteksta"/>
      </w:pPr>
      <w:r>
        <w:t>            </w:t>
      </w:r>
      <w:r w:rsidR="00B75497"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2E4934" w:rsidP="00CF7866" w:rsidR="002E4934">
      <w:pPr>
        <w:jc w:val="both"/>
      </w:pPr>
    </w:p>
    <w:p w:rsidRDefault="00FC0293" w:rsidP="00CF7866" w:rsidR="00FC0293">
      <w:pPr>
        <w:jc w:val="both"/>
      </w:pPr>
    </w:p>
    <w:p w:rsidRDefault="00C40315" w:rsidP="00CF7866" w:rsidR="00C40315">
      <w:pPr>
        <w:jc w:val="both"/>
      </w:pPr>
    </w:p>
    <w:p w:rsidRDefault="006F5F42" w:rsidP="00CF7866" w:rsidR="006F5F42">
      <w:pPr>
        <w:jc w:val="both"/>
      </w:pPr>
    </w:p>
    <w:p w:rsidRDefault="00C40315" w:rsidP="00C40315" w:rsidR="00C40315">
      <w:pPr>
        <w:jc w:val="both"/>
      </w:pPr>
      <w:r>
        <w:lastRenderedPageBreak/>
        <w:t>D N A :</w:t>
      </w:r>
    </w:p>
    <w:p w:rsidRDefault="00C40315" w:rsidP="00C40315" w:rsidR="00C40315">
      <w:pPr>
        <w:jc w:val="both"/>
      </w:pPr>
      <w:r>
        <w:t>1.FINA, RC Zagreb, Podružnica Zagreb</w:t>
      </w:r>
    </w:p>
    <w:p w:rsidRDefault="00C40315" w:rsidP="00C40315" w:rsidR="00C40315">
      <w:pPr>
        <w:jc w:val="both"/>
      </w:pPr>
      <w:r>
        <w:t>2.Stečajni dužnik</w:t>
      </w:r>
    </w:p>
    <w:p w:rsidRDefault="00C40315" w:rsidP="00C40315" w:rsidR="006F5F42">
      <w:pPr>
        <w:jc w:val="both"/>
      </w:pPr>
      <w:r>
        <w:t xml:space="preserve">3.e-oglasna ploča suda uz </w:t>
      </w:r>
      <w:r w:rsidR="006F5F42">
        <w:t xml:space="preserve">podnesak i </w:t>
      </w:r>
      <w:r>
        <w:t>Prijedl</w:t>
      </w:r>
      <w:r w:rsidR="00086928">
        <w:t xml:space="preserve">og </w:t>
      </w:r>
    </w:p>
    <w:p w:rsidRDefault="006F5F42" w:rsidP="00C40315" w:rsidR="00C40315">
      <w:pPr>
        <w:jc w:val="both"/>
      </w:pPr>
      <w:r>
        <w:t xml:space="preserve">   </w:t>
      </w:r>
      <w:r w:rsidR="00086928">
        <w:t>vjerovnika za otvaranje steč</w:t>
      </w:r>
      <w:r w:rsidR="00C40315">
        <w:t>a</w:t>
      </w:r>
      <w:r w:rsidR="00086928">
        <w:t>j</w:t>
      </w:r>
      <w:r w:rsidR="00C40315">
        <w:t xml:space="preserve">nog postupka </w:t>
      </w:r>
    </w:p>
    <w:p w:rsidRDefault="006F5F42" w:rsidP="00C40315" w:rsidR="00C40315">
      <w:pPr>
        <w:jc w:val="both"/>
      </w:pPr>
      <w:r>
        <w:t xml:space="preserve">  </w:t>
      </w:r>
      <w:r w:rsidR="00C40315">
        <w:t xml:space="preserve">(str. </w:t>
      </w:r>
      <w:r>
        <w:t xml:space="preserve">10-13 </w:t>
      </w:r>
      <w:r w:rsidR="00C40315">
        <w:t>spisa)</w:t>
      </w:r>
    </w:p>
    <w:p w:rsidRDefault="00C40315" w:rsidP="00C40315" w:rsidR="00C40315">
      <w:pPr>
        <w:jc w:val="both"/>
      </w:pPr>
      <w:r>
        <w:t>4.riješeno obustavom</w:t>
      </w:r>
    </w:p>
    <w:p w:rsidRDefault="00C40315" w:rsidP="00C40315" w:rsidR="00C40315">
      <w:pPr>
        <w:jc w:val="both"/>
      </w:pPr>
      <w:r>
        <w:t>5.kal. 16. listopada 2017.</w:t>
      </w:r>
    </w:p>
    <w:p w:rsidRDefault="00C40315" w:rsidP="00CF7866" w:rsidR="00C40315">
      <w:pPr>
        <w:jc w:val="both"/>
      </w:pPr>
    </w:p>
    <w:sectPr w:rsidSect="00BD4817" w:rsidR="00C40315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684" w:rsidP="004A3868" w:rsidR="00DD3684">
      <w:r>
        <w:separator/>
      </w:r>
    </w:p>
  </w:endnote>
  <w:endnote w:id="0" w:type="continuationSeparator">
    <w:p w:rsidRDefault="00DD3684" w:rsidP="004A3868" w:rsidR="00DD3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684" w:rsidP="004A3868" w:rsidR="00DD3684">
      <w:r>
        <w:separator/>
      </w:r>
    </w:p>
  </w:footnote>
  <w:footnote w:id="0" w:type="continuationSeparator">
    <w:p w:rsidRDefault="00DD3684" w:rsidP="004A3868" w:rsidR="00DD36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87C63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86928"/>
    <w:rsid w:val="000A1E4E"/>
    <w:rsid w:val="000D55E4"/>
    <w:rsid w:val="000D5628"/>
    <w:rsid w:val="000E0DC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1F7AC7"/>
    <w:rsid w:val="0021261F"/>
    <w:rsid w:val="0022414E"/>
    <w:rsid w:val="00225443"/>
    <w:rsid w:val="00250413"/>
    <w:rsid w:val="002534B4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2AC0"/>
    <w:rsid w:val="003A6C8A"/>
    <w:rsid w:val="003B06A8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47C89"/>
    <w:rsid w:val="005560F4"/>
    <w:rsid w:val="00571630"/>
    <w:rsid w:val="00572C3D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5485"/>
    <w:rsid w:val="00665E74"/>
    <w:rsid w:val="00682965"/>
    <w:rsid w:val="006832C3"/>
    <w:rsid w:val="006F0A36"/>
    <w:rsid w:val="006F5F42"/>
    <w:rsid w:val="00702C71"/>
    <w:rsid w:val="00704DE2"/>
    <w:rsid w:val="00710662"/>
    <w:rsid w:val="00726845"/>
    <w:rsid w:val="00727922"/>
    <w:rsid w:val="00742C3B"/>
    <w:rsid w:val="00752B41"/>
    <w:rsid w:val="00772BF2"/>
    <w:rsid w:val="00782257"/>
    <w:rsid w:val="007A0EFB"/>
    <w:rsid w:val="007B3C96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06FB"/>
    <w:rsid w:val="00941AE2"/>
    <w:rsid w:val="00943812"/>
    <w:rsid w:val="00964800"/>
    <w:rsid w:val="0096572D"/>
    <w:rsid w:val="00991CE4"/>
    <w:rsid w:val="00992F2B"/>
    <w:rsid w:val="00996147"/>
    <w:rsid w:val="00997BAF"/>
    <w:rsid w:val="009A49FA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D139D"/>
    <w:rsid w:val="00AE0651"/>
    <w:rsid w:val="00AE2BB5"/>
    <w:rsid w:val="00AE6E4C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D4817"/>
    <w:rsid w:val="00BE5BF6"/>
    <w:rsid w:val="00BF2EA1"/>
    <w:rsid w:val="00BF410B"/>
    <w:rsid w:val="00C02B4E"/>
    <w:rsid w:val="00C318C9"/>
    <w:rsid w:val="00C3779E"/>
    <w:rsid w:val="00C37A56"/>
    <w:rsid w:val="00C40315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CF7866"/>
    <w:rsid w:val="00D03A3D"/>
    <w:rsid w:val="00D0656F"/>
    <w:rsid w:val="00D1704E"/>
    <w:rsid w:val="00D2322A"/>
    <w:rsid w:val="00D2399F"/>
    <w:rsid w:val="00D411F0"/>
    <w:rsid w:val="00D60121"/>
    <w:rsid w:val="00D658F8"/>
    <w:rsid w:val="00D71932"/>
    <w:rsid w:val="00D726D6"/>
    <w:rsid w:val="00D87C63"/>
    <w:rsid w:val="00DB1856"/>
    <w:rsid w:val="00DB4537"/>
    <w:rsid w:val="00DD3684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EE0861"/>
    <w:rsid w:val="00F03D23"/>
    <w:rsid w:val="00F04195"/>
    <w:rsid w:val="00F07817"/>
    <w:rsid w:val="00F35A98"/>
    <w:rsid w:val="00F40AC3"/>
    <w:rsid w:val="00F673A4"/>
    <w:rsid w:val="00F90F90"/>
    <w:rsid w:val="00F971B3"/>
    <w:rsid w:val="00FA70D4"/>
    <w:rsid w:val="00FB1DC3"/>
    <w:rsid w:val="00FB5D98"/>
    <w:rsid w:val="00FC0293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C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C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690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St-943/2017</izvorni_sadrzaj>
    <derivirana_varijabla naziv="DomainObject.Predmet.OznakaBroj_1">St-943/2017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ŠPORTSKO DRUŠTVO ''PODSUSED''</izvorni_sadrzaj>
    <derivirana_varijabla naziv="DomainObject.Predmet.ProtustrankaFormated_1">  ŠPORTSKO DRUŠTVO ''PODSUSED''</derivirana_varijabla>
  </DomainObject.Predmet.ProtustrankaFormated>
  <DomainObject.Predmet.ProtustrankaFormatedOIB>
    <izvorni_sadrzaj>  ŠPORTSKO DRUŠTVO ''PODSUSED'', OIB 18832664437</izvorni_sadrzaj>
    <derivirana_varijabla naziv="DomainObject.Predmet.ProtustrankaFormatedOIB_1">  ŠPORTSKO DRUŠTVO ''PODSUSED'', OIB 18832664437</derivirana_varijabla>
  </DomainObject.Predmet.ProtustrankaFormatedOIB>
  <DomainObject.Predmet.ProtustrankaFormatedWithAdress>
    <izvorni_sadrzaj> ŠPORTSKO DRUŠTVO ''PODSUSED'', Podsusedski trg 1 b, 10000 Zagreb</izvorni_sadrzaj>
    <derivirana_varijabla naziv="DomainObject.Predmet.ProtustrankaFormatedWithAdress_1"> ŠPORTSKO DRUŠTVO ''PODSUSED'', Podsusedski trg 1 b, 10000 Zagreb</derivirana_varijabla>
  </DomainObject.Predmet.ProtustrankaFormatedWithAdress>
  <DomainObject.Predmet.ProtustrankaFormatedWithAdressOIB>
    <izvorni_sadrzaj> ŠPORTSKO DRUŠTVO ''PODSUSED'', OIB 18832664437, Podsusedski trg 1 b, 10000 Zagreb</izvorni_sadrzaj>
    <derivirana_varijabla naziv="DomainObject.Predmet.ProtustrankaFormatedWithAdressOIB_1"> ŠPORTSKO DRUŠTVO ''PODSUSED'', OIB 18832664437, Podsusedski trg 1 b, 10000 Zagreb</derivirana_varijabla>
  </DomainObject.Predmet.ProtustrankaFormatedWithAdressOIB>
  <DomainObject.Predmet.ProtustrankaWithAdress>
    <izvorni_sadrzaj>ŠPORTSKO DRUŠTVO ''PODSUSED'' Podsusedski trg 1 b, 10000 Zagreb</izvorni_sadrzaj>
    <derivirana_varijabla naziv="DomainObject.Predmet.ProtustrankaWithAdress_1">ŠPORTSKO DRUŠTVO ''PODSUSED'' Podsusedski trg 1 b, 10000 Zagreb</derivirana_varijabla>
  </DomainObject.Predmet.ProtustrankaWithAdress>
  <DomainObject.Predmet.ProtustrankaWithAdressOIB>
    <izvorni_sadrzaj>ŠPORTSKO DRUŠTVO ''PODSUSED'', OIB 18832664437, Podsusedski trg 1 b, 10000 Zagreb</izvorni_sadrzaj>
    <derivirana_varijabla naziv="DomainObject.Predmet.ProtustrankaWithAdressOIB_1">ŠPORTSKO DRUŠTVO ''PODSUSED'', OIB 18832664437, Podsusedski trg 1 b, 10000 Zagreb</derivirana_varijabla>
  </DomainObject.Predmet.ProtustrankaWithAdressOIB>
  <DomainObject.Predmet.ProtustrankaNazivFormated>
    <izvorni_sadrzaj>ŠPORTSKO DRUŠTVO ''PODSUSED''</izvorni_sadrzaj>
    <derivirana_varijabla naziv="DomainObject.Predmet.ProtustrankaNazivFormated_1">ŠPORTSKO DRUŠTVO ''PODSUSED''</derivirana_varijabla>
  </DomainObject.Predmet.ProtustrankaNazivFormated>
  <DomainObject.Predmet.ProtustrankaNazivFormatedOIB>
    <izvorni_sadrzaj>ŠPORTSKO DRUŠTVO ''PODSUSED'', OIB 18832664437</izvorni_sadrzaj>
    <derivirana_varijabla naziv="DomainObject.Predmet.ProtustrankaNazivFormatedOIB_1">ŠPORTSKO DRUŠTVO ''PODSUSED'', OIB 18832664437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DRUŠTVO ''PODSUSED''</item>
    </izvorni_sadrzaj>
    <derivirana_varijabla naziv="DomainObject.Predmet.ProtuStrankaListFormated_1">
      <item>ŠPORTSKO DRUŠTVO ''PODSUSED''</item>
    </derivirana_varijabla>
  </DomainObject.Predmet.ProtuStrankaListFormated>
  <DomainObject.Predmet.ProtuStrankaListFormatedOIB>
    <izvorni_sadrzaj>
      <item>ŠPORTSKO DRUŠTVO ''PODSUSED'', OIB 18832664437</item>
    </izvorni_sadrzaj>
    <derivirana_varijabla naziv="DomainObject.Predmet.ProtuStrankaListFormatedOIB_1">
      <item>ŠPORTSKO DRUŠTVO ''PODSUSED'', OIB 18832664437</item>
    </derivirana_varijabla>
  </DomainObject.Predmet.ProtuStrankaListFormatedOIB>
  <DomainObject.Predmet.ProtuStrankaListFormatedWithAdress>
    <izvorni_sadrzaj>
      <item>ŠPORTSKO DRUŠTVO ''PODSUSED'', Podsusedski trg 1 b, 10000 Zagreb</item>
    </izvorni_sadrzaj>
    <derivirana_varijabla naziv="DomainObject.Predmet.ProtuStrankaListFormatedWithAdress_1">
      <item>ŠPORTSKO DRUŠTVO ''PODSUSED'', Podsusedski trg 1 b, 10000 Zagreb</item>
    </derivirana_varijabla>
  </DomainObject.Predmet.ProtuStrankaListFormatedWithAdress>
  <DomainObject.Predmet.ProtuStrankaListFormatedWithAdressOIB>
    <izvorni_sadrzaj>
      <item>ŠPORTSKO DRUŠTVO ''PODSUSED'', OIB 18832664437, Podsusedski trg 1 b, 10000 Zagreb</item>
    </izvorni_sadrzaj>
    <derivirana_varijabla naziv="DomainObject.Predmet.ProtuStrankaListFormatedWithAdressOIB_1">
      <item>ŠPORTSKO DRUŠTVO ''PODSUSED'', OIB 18832664437, Podsusedski trg 1 b, 10000 Zagreb</item>
    </derivirana_varijabla>
  </DomainObject.Predmet.ProtuStrankaListFormatedWithAdressOIB>
  <DomainObject.Predmet.ProtuStrankaListNazivFormated>
    <izvorni_sadrzaj>
      <item>ŠPORTSKO DRUŠTVO ''PODSUSED''</item>
    </izvorni_sadrzaj>
    <derivirana_varijabla naziv="DomainObject.Predmet.ProtuStrankaListNazivFormated_1">
      <item>ŠPORTSKO DRUŠTVO ''PODSUSED''</item>
    </derivirana_varijabla>
  </DomainObject.Predmet.ProtuStrankaListNazivFormated>
  <DomainObject.Predmet.ProtuStrankaListNazivFormatedOIB>
    <izvorni_sadrzaj>
      <item>ŠPORTSKO DRUŠTVO ''PODSUSED'', OIB 18832664437</item>
    </izvorni_sadrzaj>
    <derivirana_varijabla naziv="DomainObject.Predmet.ProtuStrankaListNazivFormatedOIB_1">
      <item>ŠPORTSKO DRUŠTVO ''PODSUSED'', OIB 18832664437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DRUŠTVO ''PODSUSED''</izvorni_sadrzaj>
    <derivirana_varijabla naziv="DomainObject.Predmet.ProtustrankaIDrugi_1">ŠPORTSKO DRUŠTVO ''PODSUSED''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ŠPORTSKO DRUŠTVO ''PODSUSED'', OIB 18832664437, Podsusedski trg 1 b, 10000 Zagreb</izvorni_sadrzaj>
    <derivirana_varijabla naziv="DomainObject.Predmet.ProtustrankaIDrugiAdressOIB_1">ŠPORTSKO DRUŠTVO ''PODSUSED'', OIB 18832664437, Podsusedski trg 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''PODSUSED''</item>
      <item>FINA Regionalni centar Zagreb</item>
    </izvorni_sadrzaj>
    <derivirana_varijabla naziv="DomainObject.Predmet.SudioniciListNaziv_1">
      <item>ŠPORTSKO DRUŠTVO ''PODSUSED''</item>
      <item>FINA Regionalni centar Zagreb</item>
    </derivirana_varijabla>
  </DomainObject.Predmet.SudioniciListNaziv>
  <DomainObject.Predmet.SudioniciListAdressOIB>
    <izvorni_sadrzaj>
      <item>ŠPORTSKO DRUŠTVO ''PODSUSED'', OIB 18832664437, Podsusedski trg 1 b,10000 Zagreb</item>
      <item>FINA Regionalni centar Zagreb, OIB 85821130368, Trg svibanjskih žrtava 1995. br. 1,10000 Zagreb</item>
    </izvorni_sadrzaj>
    <derivirana_varijabla naziv="DomainObject.Predmet.SudioniciListAdressOIB_1">
      <item>ŠPORTSKO DRUŠTVO ''PODSUSED'', OIB 18832664437, Podsusedski trg 1 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18832664437</item>
      <item>, OIB 85821130368</item>
    </izvorni_sadrzaj>
    <derivirana_varijabla naziv="DomainObject.Predmet.SudioniciListNazivOIB_1">
      <item>, OIB 18832664437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C27B4A-D197-4237-ADFD-BB3F45182F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578</properties:Words>
  <properties:Characters>3343</properties:Characters>
  <properties:Lines>97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2017-09-22T10:46:00Z</dcterms:created>
  <dc:creator>mkocijan</dc:creator>
  <cp:lastModifiedBy>Maja Videnović</cp:lastModifiedBy>
  <cp:lastPrinted>2017-09-11T06:23:00Z</cp:lastPrinted>
  <dcterms:modified xmlns:xsi="http://www.w3.org/2001/XMLSchema-instance" xsi:type="dcterms:W3CDTF">2017-09-22T10:49:00Z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