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6162" w14:paraId="1d66162" w:rsidRDefault="00CD3E42" w:rsidP="00CD3E42" w:rsidR="00CD3E42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REPUBLIKA HRVATSKA</w:t>
      </w:r>
    </w:p>
    <w:p w:rsidRDefault="00CD3E42" w:rsidP="00CD3E42" w:rsidR="00CD3E42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St-48/09</w:t>
      </w: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CD3E42" w:rsidP="00CD3E42" w:rsidR="00CD3E42">
      <w:pPr>
        <w:spacing w:after="0"/>
        <w:jc w:val="center"/>
      </w:pPr>
    </w:p>
    <w:p w:rsidRDefault="00CD3E42" w:rsidP="00CD3E42" w:rsidR="00CD3E42">
      <w:pPr>
        <w:spacing w:after="0"/>
        <w:jc w:val="center"/>
        <w:rPr>
          <w:b/>
        </w:rPr>
      </w:pPr>
      <w:r>
        <w:rPr>
          <w:b/>
        </w:rPr>
        <w:t>od 11. veljače 2016. godine</w:t>
      </w:r>
    </w:p>
    <w:p w:rsidRDefault="00CD3E42" w:rsidP="00CD3E42" w:rsidR="00CD3E42">
      <w:pPr>
        <w:spacing w:after="0"/>
        <w:jc w:val="center"/>
        <w:rPr>
          <w:b/>
        </w:rPr>
      </w:pPr>
    </w:p>
    <w:p w:rsidRDefault="00CD3E42" w:rsidP="00CD3E42" w:rsidR="00CD3E42">
      <w:pPr>
        <w:spacing w:after="0"/>
        <w:jc w:val="center"/>
      </w:pPr>
      <w:r>
        <w:t>sastavljen kod Trgovačkog suda u Varaždinu</w:t>
      </w:r>
    </w:p>
    <w:p w:rsidRDefault="00CD3E42" w:rsidP="00CD3E42" w:rsidR="00CD3E42">
      <w:pPr>
        <w:spacing w:after="0"/>
        <w:jc w:val="center"/>
      </w:pPr>
      <w:r>
        <w:t xml:space="preserve">u stečajnom postupku nad dužnikom </w:t>
      </w:r>
    </w:p>
    <w:p w:rsidRDefault="00CD3E42" w:rsidP="00CD3E42" w:rsidR="00CD3E42">
      <w:pPr>
        <w:spacing w:after="0"/>
        <w:jc w:val="center"/>
        <w:rPr>
          <w:b/>
        </w:rPr>
      </w:pPr>
      <w:r>
        <w:rPr>
          <w:b/>
        </w:rPr>
        <w:t>PRIM-ART d.o.o. u stečaju, Čakovec</w:t>
      </w:r>
    </w:p>
    <w:p w:rsidRDefault="00CD3E42" w:rsidP="00CD3E42" w:rsidR="00CD3E42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CD3E42" w:rsidP="00CD3E42" w:rsidR="00CD3E42">
      <w:pPr>
        <w:spacing w:after="0"/>
        <w:ind w:left="720"/>
      </w:pP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</w:pPr>
      <w:r>
        <w:t>Nazočni od strane suda:</w:t>
      </w:r>
    </w:p>
    <w:p w:rsidRDefault="00CD3E42" w:rsidP="00CD3E42" w:rsidR="00CD3E42">
      <w:pPr>
        <w:spacing w:after="0"/>
      </w:pPr>
      <w:r>
        <w:t>MARIJA LEVANIĆ-ŠKERBIĆ, stečajni sudac</w:t>
      </w:r>
    </w:p>
    <w:p w:rsidRDefault="00CD3E42" w:rsidP="00CD3E42" w:rsidR="00CD3E42">
      <w:pPr>
        <w:spacing w:after="0"/>
      </w:pPr>
      <w:r>
        <w:t>ANDREJA LESJAK, zapisničar</w:t>
      </w: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  <w:jc w:val="both"/>
      </w:pPr>
      <w:r>
        <w:tab/>
        <w:t>Početak u 12,30 sati</w:t>
      </w:r>
    </w:p>
    <w:p w:rsidRDefault="00CD3E42" w:rsidP="00CD3E42" w:rsidR="00CD3E42">
      <w:pPr>
        <w:spacing w:after="0"/>
      </w:pPr>
      <w:r>
        <w:tab/>
      </w: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  <w:ind w:firstLine="705"/>
      </w:pPr>
      <w:r>
        <w:t>Utvrđuje se da su pristupili:</w:t>
      </w:r>
    </w:p>
    <w:p w:rsidRDefault="00CD3E42" w:rsidP="00CD3E42" w:rsidR="00CD3E42">
      <w:pPr>
        <w:numPr>
          <w:ilvl w:val="0"/>
          <w:numId w:val="48"/>
        </w:numPr>
        <w:spacing w:after="0"/>
      </w:pPr>
      <w:r>
        <w:t>za RH Ministarstvo financija- zastupnica po zakonu Tanja Purić Stamenković, zamjenica ŽDO Varaždin, Građansko-upravni odjel</w:t>
      </w:r>
    </w:p>
    <w:p w:rsidRDefault="00CD3E42" w:rsidP="00CD3E42" w:rsidR="00CD3E42">
      <w:pPr>
        <w:spacing w:after="0"/>
        <w:ind w:left="1065"/>
      </w:pPr>
    </w:p>
    <w:p w:rsidRDefault="00CD3E42" w:rsidP="00CD3E42" w:rsidR="00CD3E42">
      <w:pPr>
        <w:spacing w:after="0"/>
      </w:pPr>
      <w:r>
        <w:tab/>
      </w:r>
    </w:p>
    <w:p w:rsidRDefault="00CD3E42" w:rsidP="00CD3E42" w:rsidR="00CD3E42">
      <w:pPr>
        <w:spacing w:after="0"/>
        <w:ind w:firstLine="705"/>
      </w:pPr>
      <w:r>
        <w:t>Konstatira se da je stečajna upraviteljica putem e-</w:t>
      </w:r>
      <w:proofErr w:type="spellStart"/>
      <w:r>
        <w:t>maila</w:t>
      </w:r>
      <w:proofErr w:type="spellEnd"/>
      <w:r>
        <w:t xml:space="preserve"> ispričala svoj izostanak s današnjeg ročišta,  zbog službene spriječenosti.</w:t>
      </w: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  <w:ind w:firstLine="708"/>
        <w:jc w:val="both"/>
      </w:pPr>
      <w:r>
        <w:t xml:space="preserve">Konstatira se da je zaključak o prodaji nekretnina stečajnog dužnika u ovom stečajnom postupku  objavljen na e-Oglasnoj ploči ovog suda, te na web stranicama sudačke mreže i stranicama HGK. </w:t>
      </w: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  <w:ind w:firstLine="708"/>
        <w:jc w:val="both"/>
      </w:pPr>
      <w:r>
        <w:t>Stečajni sudac otvara ročište u 12,30 sati i objavljuje da je predmet ročišta prodaja nekretnina stečajnog dužnika:</w:t>
      </w: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CD3E42" w:rsidP="00CD3E42" w:rsidR="00CD3E42">
      <w:pPr>
        <w:spacing w:after="0"/>
        <w:ind w:left="1065"/>
        <w:jc w:val="both"/>
      </w:pPr>
    </w:p>
    <w:p w:rsidRDefault="00CD3E42" w:rsidP="00CD3E42" w:rsidR="00CD3E42">
      <w:pPr>
        <w:spacing w:after="0"/>
        <w:ind w:left="705"/>
        <w:jc w:val="both"/>
      </w:pPr>
      <w:r>
        <w:t>Početna cijena ove nekretnine iznosi 1.780.000,00 kn (procijenjena vrijednost).</w:t>
      </w: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spacing w:after="0"/>
        <w:ind w:firstLine="708"/>
        <w:jc w:val="both"/>
      </w:pPr>
      <w:r>
        <w:t>Konstatira da do današnjeg dana nitko nije uplatio jamčevinu.</w:t>
      </w: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  <w:r>
        <w:t>Nakon toga, s obzirom da nije uplaćena jamčevina nema uvjeta za održavanje današnje javne dražbe.</w:t>
      </w: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  <w:r>
        <w:t>Stečajna upraviteljica je u podnesku poslanom putem e-</w:t>
      </w:r>
      <w:proofErr w:type="spellStart"/>
      <w:r>
        <w:t>maila</w:t>
      </w:r>
      <w:proofErr w:type="spellEnd"/>
      <w:r>
        <w:t xml:space="preserve"> danas prije ročišta predložila da sud za treću dražbu smanji cijenu na 50% od procijenjene vrijednosti.</w:t>
      </w: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  <w:r>
        <w:t>Zastupnica po zakonu za RH tome se protivi jer smatra da se radi o prevelikom smanjenju.</w:t>
      </w: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  <w:r>
        <w:t>Nakon toga, stečajni sudac, a s obzirom na prijedlog stečajne upraviteljice, prema kojemu postoje dvije zainteresirane osobe za dražbovanje sa 50% procijenjene vrijednosti, donosi sljedeći</w:t>
      </w:r>
    </w:p>
    <w:p w:rsidRDefault="00CD3E42" w:rsidP="00CD3E42" w:rsidR="00CD3E42">
      <w:pPr>
        <w:spacing w:after="0"/>
        <w:ind w:firstLine="708"/>
        <w:jc w:val="both"/>
      </w:pPr>
    </w:p>
    <w:p w:rsidRDefault="00CD3E42" w:rsidP="00CD3E42" w:rsidR="00CD3E42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spacing w:after="0"/>
        <w:jc w:val="both"/>
      </w:pPr>
      <w:r>
        <w:t>I</w:t>
      </w:r>
      <w:r>
        <w:tab/>
        <w:t>Današnja 2. javna dražba oglašava se neuspjelom.</w:t>
      </w: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Određuje se druga (2.) javna dražba</w:t>
      </w:r>
      <w:r>
        <w:t xml:space="preserve"> za prodaju nekretnine stečajnog dužnika    PRIM-ART d.o.o. u stečaju, Čakovec, Kralja Zvonimira 5, MBS: 070057760, OIB: 42691519762,  </w:t>
      </w:r>
      <w:r>
        <w:rPr>
          <w:b/>
        </w:rPr>
        <w:t>koja će se održati</w:t>
      </w:r>
    </w:p>
    <w:p w:rsidRDefault="00CD3E42" w:rsidP="00CD3E42" w:rsidR="00CD3E42">
      <w:pPr>
        <w:spacing w:after="0"/>
        <w:ind w:hanging="705" w:left="705"/>
        <w:jc w:val="both"/>
      </w:pPr>
    </w:p>
    <w:p w:rsidRDefault="00CD3E42" w:rsidP="00CD3E42" w:rsidR="00CD3E4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4. ožujka 2016. g. u  13,30 sati</w:t>
      </w:r>
    </w:p>
    <w:p w:rsidRDefault="00CD3E42" w:rsidP="00CD3E42" w:rsidR="00CD3E4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CD3E42" w:rsidP="00CD3E42" w:rsidR="00CD3E42">
      <w:pPr>
        <w:spacing w:after="0"/>
        <w:ind w:hanging="705" w:left="705"/>
        <w:jc w:val="both"/>
      </w:pPr>
    </w:p>
    <w:p w:rsidRDefault="00CD3E42" w:rsidP="00CD3E42" w:rsidR="00CD3E42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CD3E42" w:rsidP="00CD3E42" w:rsidR="00CD3E42">
      <w:pPr>
        <w:spacing w:after="0"/>
        <w:ind w:left="1065"/>
        <w:jc w:val="both"/>
      </w:pPr>
    </w:p>
    <w:p w:rsidRDefault="00CD3E42" w:rsidP="00CD3E42" w:rsidR="00CD3E42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CD3E42" w:rsidP="00CD3E42" w:rsidR="00CD3E42">
      <w:pPr>
        <w:spacing w:after="0"/>
        <w:ind w:left="1065"/>
        <w:jc w:val="both"/>
      </w:pPr>
    </w:p>
    <w:p w:rsidRDefault="00CD3E42" w:rsidP="00CD3E42" w:rsidR="00CD3E42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890.000,00 kn </w:t>
      </w:r>
      <w:r>
        <w:t>.</w:t>
      </w: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CD3E42" w:rsidP="00CD3E42" w:rsidR="00CD3E42">
      <w:pPr>
        <w:spacing w:after="0"/>
        <w:ind w:left="1065"/>
        <w:jc w:val="both"/>
        <w:rPr>
          <w:b/>
        </w:rPr>
      </w:pPr>
    </w:p>
    <w:p w:rsidRDefault="00CD3E42" w:rsidP="00CD3E42" w:rsidR="00CD3E42">
      <w:pPr>
        <w:numPr>
          <w:ilvl w:val="0"/>
          <w:numId w:val="49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H-ABDUCO d.o.o. Zagreb, Slavonska avenija 6A i RH, Ministarstvo financija, Porezna uprava.</w:t>
      </w:r>
    </w:p>
    <w:p w:rsidRDefault="00CD3E42" w:rsidP="00CD3E42" w:rsidR="00CD3E42">
      <w:pPr>
        <w:spacing w:after="0"/>
        <w:ind w:left="1065"/>
        <w:jc w:val="both"/>
        <w:rPr>
          <w:b/>
        </w:rPr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CD3E42" w:rsidP="00CD3E42" w:rsidR="00CD3E42">
      <w:pPr>
        <w:spacing w:after="0"/>
        <w:ind w:left="1065"/>
        <w:jc w:val="both"/>
        <w:rPr>
          <w:b/>
        </w:rPr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CD3E42" w:rsidP="00CD3E42" w:rsidR="00CD3E42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3. ožujka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St-48/09,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CD3E42" w:rsidP="00CD3E42" w:rsidR="00CD3E42">
      <w:pPr>
        <w:pStyle w:val="Odlomakpopisa"/>
        <w:spacing w:after="0"/>
        <w:rPr>
          <w:b/>
        </w:rPr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CD3E42" w:rsidP="00CD3E42" w:rsidR="00CD3E42">
      <w:pPr>
        <w:pStyle w:val="Odlomakpopisa"/>
        <w:spacing w:after="0"/>
        <w:rPr>
          <w:b/>
        </w:rPr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D3E42" w:rsidP="00CD3E42" w:rsidR="00CD3E42">
      <w:pPr>
        <w:pStyle w:val="Odlomakpopisa"/>
        <w:spacing w:after="0"/>
        <w:rPr>
          <w:b/>
        </w:rPr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CD3E42" w:rsidP="00CD3E42" w:rsidR="00CD3E42">
      <w:pPr>
        <w:pStyle w:val="Odlomakpopisa"/>
        <w:spacing w:after="0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CD3E42" w:rsidP="00CD3E42" w:rsidR="00CD3E42">
      <w:pPr>
        <w:pStyle w:val="Odlomakpopisa"/>
        <w:spacing w:after="0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CD3E42" w:rsidP="00CD3E42" w:rsidR="00CD3E42">
      <w:pPr>
        <w:pStyle w:val="Odlomakpopisa"/>
        <w:spacing w:after="0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CD3E42" w:rsidP="00CD3E42" w:rsidR="00CD3E42">
      <w:pPr>
        <w:pStyle w:val="Odlomakpopisa"/>
        <w:spacing w:after="0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CD3E42" w:rsidP="00CD3E42" w:rsidR="00CD3E42">
      <w:pPr>
        <w:pStyle w:val="Odlomakpopisa"/>
        <w:spacing w:after="0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CD3E42" w:rsidP="00CD3E42" w:rsidR="00CD3E42">
      <w:pPr>
        <w:pStyle w:val="Odlomakpopisa"/>
        <w:spacing w:after="0"/>
      </w:pPr>
    </w:p>
    <w:p w:rsidRDefault="00CD3E42" w:rsidP="00CD3E42" w:rsidR="00CD3E42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CD3E42" w:rsidP="00CD3E42" w:rsidR="00CD3E42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D3E42" w:rsidP="00CD3E42" w:rsidR="00CD3E42">
      <w:pPr>
        <w:spacing w:after="0"/>
        <w:ind w:hanging="705" w:left="705"/>
        <w:jc w:val="both"/>
      </w:pPr>
    </w:p>
    <w:p w:rsidRDefault="00CD3E42" w:rsidP="00CD3E42" w:rsidR="00CD3E42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Dovršeno u 12,45 sati</w:t>
      </w:r>
    </w:p>
    <w:p w:rsidRDefault="00CD3E42" w:rsidP="00CD3E42" w:rsidR="00CD3E42">
      <w:pPr>
        <w:spacing w:after="0"/>
        <w:ind w:hanging="705" w:left="705"/>
        <w:jc w:val="both"/>
      </w:pPr>
    </w:p>
    <w:p w:rsidRDefault="00CD3E42" w:rsidP="00CD3E42" w:rsidR="00CD3E42">
      <w:pPr>
        <w:spacing w:after="0"/>
        <w:ind w:hanging="705" w:left="705"/>
        <w:jc w:val="both"/>
      </w:pPr>
    </w:p>
    <w:p w:rsidRDefault="00CD3E42" w:rsidP="00CD3E42" w:rsidR="00CD3E42">
      <w:pPr>
        <w:spacing w:after="0"/>
      </w:pPr>
      <w:r>
        <w:tab/>
        <w:t>Zapisničar:</w:t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 xml:space="preserve">   Sudionici:</w:t>
      </w:r>
    </w:p>
    <w:p w:rsidRDefault="00CD3E42" w:rsidP="00CD3E42" w:rsidR="00CD3E42">
      <w:pPr>
        <w:spacing w:after="0"/>
      </w:pPr>
    </w:p>
    <w:p w:rsidRDefault="00CD3E42" w:rsidP="00CD3E42" w:rsidR="00CD3E42">
      <w:pPr>
        <w:spacing w:after="0"/>
        <w:jc w:val="both"/>
      </w:pPr>
    </w:p>
    <w:p w:rsidRDefault="00CD3E42" w:rsidP="00CD3E42" w:rsidR="00CD3E42">
      <w:pPr>
        <w:spacing w:after="0"/>
        <w:jc w:val="both"/>
      </w:pPr>
    </w:p>
    <w:p w:rsidRDefault="00EA1C6D" w:rsidP="00CD3E42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67153F"/>
    <w:multiLevelType w:val="hybridMultilevel"/>
    <w:tmpl w:val="DA6848E4"/>
    <w:lvl w:tplc="4F5E403E" w:ilvl="0">
      <w:start w:val="2"/>
      <w:numFmt w:val="decimal"/>
      <w:lvlText w:val="(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8054D7D"/>
    <w:multiLevelType w:val="hybridMultilevel"/>
    <w:tmpl w:val="5D6C8212"/>
    <w:lvl w:tplc="F44C9AC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E42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0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veljače 2016.</izvorni_sadrzaj>
    <derivirana_varijabla naziv="DomainObject.PlaniraniZavrsetakDatum_1">11. veljače 2016.</derivirana_varijabla>
  </DomainObject.PlaniraniZavrsetakDatum>
  <DomainObject.PlaniraniPocetakDatum>
    <izvorni_sadrzaj>11. veljače 2016.</izvorni_sadrzaj>
    <derivirana_varijabla naziv="DomainObject.PlaniraniPocetakDatum_1">11. veljače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Tea Gatternig</item>
      <item>ŽDO Građansko-upravni odjel u Čakovcu  (za Poreznu upravu Čakovec)</item>
    </izvorni_sadrzaj>
    <derivirana_varijabla naziv="DomainObject.UcesnikSudskeRadnjeListNaziv_1">
      <item>Tea Gatternig</item>
      <item>ŽDO Građansko-upravni odjel u Čakovcu  (za Poreznu upravu Čakovec)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2016.</izvorni_sadrzaj>
    <derivirana_varijabla naziv="DomainObject.Zapisnik.DatumKreiranja_1">11. veljače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St-48/2009-52</izvorni_sadrzaj>
    <derivirana_varijabla naziv="DomainObject.Zapisnik.Oznaka_1">St-48/2009-52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</izvorni_sadrzaj>
    <derivirana_varijabla naziv="DomainObject.Predmet.StrankaFormatedOIB_1">  RH Ministarstvo financija, Porezna uprava Čakovec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Otokara Keršovanija 11, 40000 Čakovec</izvorni_sadrzaj>
    <derivirana_varijabla naziv="DomainObject.Predmet.StrankaFormatedWithAdressOIB_1"> RH Ministarstvo financija, Porezna uprava Čakovec,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Otokara Keršovanija 11,40000 Čakovec</izvorni_sadrzaj>
    <derivirana_varijabla naziv="DomainObject.Predmet.StrankaWithAdressOIB_1">RH Ministarstvo financija, Porezna uprava Čakovec,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</izvorni_sadrzaj>
    <derivirana_varijabla naziv="DomainObject.Predmet.StrankaNazivFormatedOIB_1">RH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</item>
    </izvorni_sadrzaj>
    <derivirana_varijabla naziv="DomainObject.Predmet.StrankaListFormatedOIB_1">
      <item>RH Ministarstvo financija, Porezna uprava Čakovec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Otokara Keršovanija 11, 40000 Čakovec</item>
    </izvorni_sadrzaj>
    <derivirana_varijabla naziv="DomainObject.Predmet.StrankaListFormatedWithAdressOIB_1">
      <item>RH Ministarstvo financija, Porezna uprava Čakovec,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</item>
    </izvorni_sadrzaj>
    <derivirana_varijabla naziv="DomainObject.Predmet.StrankaListNazivFormatedOIB_1">
      <item>RH Ministarstvo financija, Porezna uprava Čakovec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St-48/2009-52</izvorni_sadrzaj>
    <derivirana_varijabla naziv="DomainObject.PoslovniBrojDokumenta_1">St-48/2009-52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Otokara Keršovanija 11, 40000 Čakovec</izvorni_sadrzaj>
    <derivirana_varijabla naziv="DomainObject.Predmet.StrankaIDrugiAdressOIB_1">RH Ministarstvo financija, Porezna uprava Čakovec,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AAD54-CC1A-4E81-9F59-7F163EDF0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4383</properties:Characters>
  <properties:Lines>144</properties:Lines>
  <properties:Paragraphs>49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2016-02-11T11:43:00Z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St-48/2009-52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