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c2994" w14:paraId="9ac2994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METALI MUĆ d.o.o. za proizvodnju, građevinarstvo, trgovinu, turizam, ugostiteljstvo i usluge, OIB: 57827996227, Prisike bb, 21203 Gornji Muć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>A.M.G. PERFECTUS d.o.o. za trgovinu i usluge, OIB: 57953508092, Ante Starčevića 26, 21311 Podstrana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AS PANINO d.o.o. za export-import, trgovinu i ugostiteljstvo, Brnaze 410 C, 21230 Brnaze,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SEKON, društvo s ograničenom odgovornošću za trgovinu, promet robe i građevinarstvo, Podgradac 33, Tučepi,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0D69A5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9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9A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9A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9A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9A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9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9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9A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9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9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St-325/2017</izvorni_sadrzaj>
    <derivirana_varijabla naziv="DomainObject.Predmet.OznakaBroj_1">St-325/2017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SISTEMA-TRADE, društvo s ograničenom odgovornošću za trgovinu i usluge, uvoz-izvoz</izvorni_sadrzaj>
    <derivirana_varijabla naziv="DomainObject.Predmet.ProtustrankaFormated_1">  SISTEMA-TRADE, društvo s ograničenom odgovornošću za trgovinu i usluge, uvoz-izvoz</derivirana_varijabla>
  </DomainObject.Predmet.ProtustrankaFormated>
  <DomainObject.Predmet.ProtustrankaFormatedOIB>
    <izvorni_sadrzaj>  SISTEMA-TRADE, društvo s ograničenom odgovornošću za trgovinu i usluge, uvoz-izvoz, OIB 73121121447</izvorni_sadrzaj>
    <derivirana_varijabla naziv="DomainObject.Predmet.ProtustrankaFormatedOIB_1">  SISTEMA-TRADE, društvo s ograničenom odgovornošću za trgovinu i usluge, uvoz-izvoz, OIB 73121121447</derivirana_varijabla>
  </DomainObject.Predmet.ProtustrankaFormatedOIB>
  <DomainObject.Predmet.ProtustrankaFormatedWithAdress>
    <izvorni_sadrzaj> SISTEMA-TRADE, društvo s ograničenom odgovornošću za trgovinu i usluge, uvoz-izvoz, J. Križanića 12, 21000 Split</izvorni_sadrzaj>
    <derivirana_varijabla naziv="DomainObject.Predmet.ProtustrankaFormatedWithAdress_1"> SISTEMA-TRADE, društvo s ograničenom odgovornošću za trgovinu i usluge, uvoz-izvoz, J. Križanića 12, 21000 Split</derivirana_varijabla>
  </DomainObject.Predmet.ProtustrankaFormatedWithAdress>
  <DomainObject.Predmet.ProtustrankaFormatedWithAdressOIB>
    <izvorni_sadrzaj> SISTEMA-TRADE, društvo s ograničenom odgovornošću za trgovinu i usluge, uvoz-izvoz, OIB 73121121447, J. Križanića 12, 21000 Split</izvorni_sadrzaj>
    <derivirana_varijabla naziv="DomainObject.Predmet.ProtustrankaFormatedWithAdressOIB_1"> SISTEMA-TRADE, društvo s ograničenom odgovornošću za trgovinu i usluge, uvoz-izvoz, OIB 73121121447, J. Križanića 12, 21000 Split</derivirana_varijabla>
  </DomainObject.Predmet.ProtustrankaFormatedWithAdressOIB>
  <DomainObject.Predmet.ProtustrankaWithAdress>
    <izvorni_sadrzaj>SISTEMA-TRADE, društvo s ograničenom odgovornošću za trgovinu i usluge, uvoz-izvoz J. Križanića 12, 21000 Split</izvorni_sadrzaj>
    <derivirana_varijabla naziv="DomainObject.Predmet.ProtustrankaWithAdress_1">SISTEMA-TRADE, društvo s ograničenom odgovornošću za trgovinu i usluge, uvoz-izvoz J. Križanića 12, 21000 Split</derivirana_varijabla>
  </DomainObject.Predmet.ProtustrankaWithAdress>
  <DomainObject.Predmet.ProtustrankaWithAdressOIB>
    <izvorni_sadrzaj>SISTEMA-TRADE, društvo s ograničenom odgovornošću za trgovinu i usluge, uvoz-izvoz, OIB 73121121447, J. Križanića 12, 21000 Split</izvorni_sadrzaj>
    <derivirana_varijabla naziv="DomainObject.Predmet.ProtustrankaWithAdressOIB_1">SISTEMA-TRADE, društvo s ograničenom odgovornošću za trgovinu i usluge, uvoz-izvoz, OIB 73121121447, J. Križanića 12, 21000 Split</derivirana_varijabla>
  </DomainObject.Predmet.ProtustrankaWithAdressOIB>
  <DomainObject.Predmet.ProtustrankaNazivFormated>
    <izvorni_sadrzaj>SISTEMA-TRADE, društvo s ograničenom odgovornošću za trgovinu i usluge, uvoz-izvoz</izvorni_sadrzaj>
    <derivirana_varijabla naziv="DomainObject.Predmet.ProtustrankaNazivFormated_1">SISTEMA-TRADE, društvo s ograničenom odgovornošću za trgovinu i usluge, uvoz-izvoz</derivirana_varijabla>
  </DomainObject.Predmet.ProtustrankaNazivFormated>
  <DomainObject.Predmet.ProtustrankaNazivFormatedOIB>
    <izvorni_sadrzaj>SISTEMA-TRADE, društvo s ograničenom odgovornošću za trgovinu i usluge, uvoz-izvoz, OIB 73121121447</izvorni_sadrzaj>
    <derivirana_varijabla naziv="DomainObject.Predmet.ProtustrankaNazivFormatedOIB_1">SISTEMA-TRADE, društvo s ograničenom odgovornošću za trgovinu i usluge, uvoz-izvoz, OIB 73121121447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SISTEMA-TRADE, društvo s ograničenom odgovornošću za trgovinu i usluge, uvoz-izvoz</item>
    </izvorni_sadrzaj>
    <derivirana_varijabla naziv="DomainObject.Predmet.ProtuStrankaListFormated_1">
      <item>SISTEMA-TRADE, društvo s ograničenom odgovornošću za trgovinu i usluge, uvoz-izvoz</item>
    </derivirana_varijabla>
  </DomainObject.Predmet.ProtuStrankaListFormated>
  <DomainObject.Predmet.ProtuStrankaListFormatedOIB>
    <izvorni_sadrzaj>
      <item>SISTEMA-TRADE, društvo s ograničenom odgovornošću za trgovinu i usluge, uvoz-izvoz, OIB 73121121447</item>
    </izvorni_sadrzaj>
    <derivirana_varijabla naziv="DomainObject.Predmet.ProtuStrankaListFormatedOIB_1">
      <item>SISTEMA-TRADE, društvo s ograničenom odgovornošću za trgovinu i usluge, uvoz-izvoz, OIB 73121121447</item>
    </derivirana_varijabla>
  </DomainObject.Predmet.ProtuStrankaListFormatedOIB>
  <DomainObject.Predmet.ProtuStrankaListFormatedWithAdress>
    <izvorni_sadrzaj>
      <item>SISTEMA-TRADE, društvo s ograničenom odgovornošću za trgovinu i usluge, uvoz-izvoz, J. Križanića 12, 21000 Split</item>
    </izvorni_sadrzaj>
    <derivirana_varijabla naziv="DomainObject.Predmet.ProtuStrankaListFormatedWithAdress_1">
      <item>SISTEMA-TRADE, društvo s ograničenom odgovornošću za trgovinu i usluge, uvoz-izvoz, J. Križanića 12, 21000 Split</item>
    </derivirana_varijabla>
  </DomainObject.Predmet.ProtuStrankaListFormatedWithAdress>
  <DomainObject.Predmet.ProtuStrankaListFormatedWithAdressOIB>
    <izvorni_sadrzaj>
      <item>SISTEMA-TRADE, društvo s ograničenom odgovornošću za trgovinu i usluge, uvoz-izvoz, OIB 73121121447, J. Križanića 12, 21000 Split</item>
    </izvorni_sadrzaj>
    <derivirana_varijabla naziv="DomainObject.Predmet.ProtuStrankaListFormatedWithAdressOIB_1">
      <item>SISTEMA-TRADE, društvo s ograničenom odgovornošću za trgovinu i usluge, uvoz-izvoz, OIB 73121121447, J. Križanića 12, 21000 Split</item>
    </derivirana_varijabla>
  </DomainObject.Predmet.ProtuStrankaListFormatedWithAdressOIB>
  <DomainObject.Predmet.ProtuStrankaListNazivFormated>
    <izvorni_sadrzaj>
      <item>SISTEMA-TRADE, društvo s ograničenom odgovornošću za trgovinu i usluge, uvoz-izvoz</item>
    </izvorni_sadrzaj>
    <derivirana_varijabla naziv="DomainObject.Predmet.ProtuStrankaListNazivFormated_1">
      <item>SISTEMA-TRADE, društvo s ograničenom odgovornošću za trgovinu i usluge, uvoz-izvoz</item>
    </derivirana_varijabla>
  </DomainObject.Predmet.ProtuStrankaListNazivFormated>
  <DomainObject.Predmet.ProtuStrankaListNazivFormatedOIB>
    <izvorni_sadrzaj>
      <item>SISTEMA-TRADE, društvo s ograničenom odgovornošću za trgovinu i usluge, uvoz-izvoz, OIB 73121121447</item>
    </izvorni_sadrzaj>
    <derivirana_varijabla naziv="DomainObject.Predmet.ProtuStrankaListNazivFormatedOIB_1">
      <item>SISTEMA-TRADE, društvo s ograničenom odgovornošću za trgovinu i usluge, uvoz-izvoz, OIB 73121121447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SISTEMA-TRADE, društvo s ograničenom odgovornošću za trgovinu i usluge, uvoz-izvoz</izvorni_sadrzaj>
    <derivirana_varijabla naziv="DomainObject.Predmet.ProtustrankaIDrugi_1">SISTEMA-TRADE, društvo s ograničenom odgovornošću za trgovinu i usluge, uvoz-izvoz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SISTEMA-TRADE, društvo s ograničenom odgovornošću za trgovinu i usluge, uvoz-izvoz, OIB 73121121447, J. Križanića 12, 21000 Split</izvorni_sadrzaj>
    <derivirana_varijabla naziv="DomainObject.Predmet.ProtustrankaIDrugiAdressOIB_1">SISTEMA-TRADE, društvo s ograničenom odgovornošću za trgovinu i usluge, uvoz-izvoz, OIB 73121121447, J. Križanića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SISTEMA-TRADE, društvo s ograničenom odgovornošću za trgovinu i usluge, uvoz-izvoz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SISTEMA-TRADE, društvo s ograničenom odgovornošću za trgovinu i usluge, uvoz-izvoz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SISTEMA-TRADE, društvo s ograničenom odgovornošću za trgovinu i usluge, uvoz-izvoz, OIB 73121121447, J. Križanića 12,21000 Split</item>
      <item>FINANCIJSKA AGENCIJA, 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SISTEMA-TRADE, društvo s ograničenom odgovornošću za trgovinu i usluge, uvoz-izvoz, OIB 73121121447, J. Križanića 12,21000 Split</item>
      <item>FINANCIJSKA AGENCIJA, 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73121121447</item>
      <item>, OIB 85821130368</item>
      <item>, OIB 18683136487</item>
      <item>, OIB null</item>
    </izvorni_sadrzaj>
    <derivirana_varijabla naziv="DomainObject.Predmet.SudioniciListNazivOIB_1">
      <item>, OIB 73121121447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2018-03-29T12:44:00Z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