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79e5" w14:paraId="2a579e5" w:rsidRDefault="00AE649C" w:rsidP="000C4EB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C4EB0" w:rsidP="000C4EB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C4EB0" w:rsidP="000C4EB0" w:rsidR="00AE649C" w:rsidRPr="00B76F3C">
      <w:pPr>
        <w:pStyle w:val="SudSjedite"/>
      </w:pPr>
      <w:r>
        <w:t xml:space="preserve">                                                                                              Poslovni broj: 4 St-608/15-4                </w:t>
      </w:r>
      <w:r w:rsidR="00EA1C6D">
        <w:tab/>
      </w:r>
    </w:p>
    <w:p w:rsidRDefault="000C4EB0" w:rsidP="000C4EB0" w:rsidR="000C4EB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C4EB0" w:rsidP="000C4EB0" w:rsidR="000C4EB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C4EB0" w:rsidP="000C4EB0" w:rsidR="000C4EB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C4EB0" w:rsidP="000C4EB0" w:rsidR="000C4EB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C4EB0" w:rsidP="000C4EB0" w:rsidR="000C4EB0">
      <w:pPr>
        <w:spacing w:after="0"/>
        <w:jc w:val="right"/>
        <w:rPr>
          <w:lang w:eastAsia="hr-HR"/>
        </w:rPr>
      </w:pPr>
    </w:p>
    <w:p w:rsidRDefault="000C4EB0" w:rsidP="000C4EB0" w:rsidR="000C4EB0">
      <w:pPr>
        <w:spacing w:after="0"/>
        <w:jc w:val="right"/>
      </w:pPr>
    </w:p>
    <w:p w:rsidRDefault="000C4EB0" w:rsidP="000C4EB0" w:rsidR="000C4EB0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TRGOVINA I MARKETING društvo s ograničenom odgovornošću za trgovinu i usluge, Trg kralja Tomislava 7, Varaždin, OIB: 93079647835,  5. studenoga 2015. temeljem čl. 430. Stečajnog zakona („NN“ 71/15, u daljnjem tekstu SZ) objavljuje sljedeći</w:t>
      </w:r>
    </w:p>
    <w:p w:rsidRDefault="000C4EB0" w:rsidP="000C4EB0" w:rsidR="000C4EB0">
      <w:pPr>
        <w:spacing w:after="0"/>
        <w:jc w:val="center"/>
      </w:pPr>
    </w:p>
    <w:p w:rsidRDefault="000C4EB0" w:rsidP="000C4EB0" w:rsidR="000C4EB0">
      <w:pPr>
        <w:spacing w:after="0"/>
        <w:jc w:val="center"/>
      </w:pPr>
      <w:r>
        <w:t>OGLAS</w:t>
      </w:r>
    </w:p>
    <w:p w:rsidRDefault="000C4EB0" w:rsidP="000C4EB0" w:rsidR="000C4EB0">
      <w:pPr>
        <w:spacing w:after="0"/>
      </w:pPr>
    </w:p>
    <w:p w:rsidRDefault="000C4EB0" w:rsidP="000C4EB0" w:rsidR="000C4EB0">
      <w:pPr>
        <w:spacing w:after="0"/>
        <w:jc w:val="both"/>
      </w:pPr>
      <w:r>
        <w:t>1/</w:t>
      </w:r>
      <w:r>
        <w:tab/>
        <w:t>Utvrđuje se da ukupni iznos evidentiranog duga dužnika TRGOVINA I MARKETING društvo s ograničenom odgovornošću za trgovinu i usluge, Trg kralja Tomislava 7, Varaždin, OIB: 93079647835 iznosi 248.072,18 kn.</w:t>
      </w:r>
    </w:p>
    <w:p w:rsidRDefault="000C4EB0" w:rsidP="000C4EB0" w:rsidR="000C4EB0">
      <w:pPr>
        <w:spacing w:after="0"/>
        <w:jc w:val="both"/>
      </w:pPr>
    </w:p>
    <w:p w:rsidRDefault="000C4EB0" w:rsidP="000C4EB0" w:rsidR="000C4EB0">
      <w:pPr>
        <w:spacing w:after="0"/>
        <w:jc w:val="both"/>
      </w:pPr>
      <w:r>
        <w:t>2/</w:t>
      </w:r>
      <w:r>
        <w:tab/>
        <w:t xml:space="preserve"> Poziva se Lana Madić iz Varaždina, Frana Supila 7/a, OIB: 58254219190 da u roku od 15 dana od dana objave ovog oglasa na e-oglasnoj ploči suda podnese ovome sudu, pozivom na gornji broj spisa, javnobilježnički ovjerovljeni prokazni popis imovine i obveza dužnika na propisanom obrascu.</w:t>
      </w:r>
    </w:p>
    <w:p w:rsidRDefault="000C4EB0" w:rsidP="000C4EB0" w:rsidR="000C4EB0">
      <w:pPr>
        <w:spacing w:after="0"/>
        <w:jc w:val="both"/>
      </w:pPr>
    </w:p>
    <w:p w:rsidRDefault="000C4EB0" w:rsidP="000C4EB0" w:rsidR="000C4EB0">
      <w:pPr>
        <w:spacing w:after="0"/>
        <w:jc w:val="both"/>
      </w:pPr>
      <w:r>
        <w:t>3/</w:t>
      </w:r>
      <w:r>
        <w:tab/>
        <w:t>Upozorava se Lana Madić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C4EB0" w:rsidP="000C4EB0" w:rsidR="000C4EB0">
      <w:pPr>
        <w:spacing w:after="0"/>
      </w:pPr>
    </w:p>
    <w:p w:rsidRDefault="000C4EB0" w:rsidP="000C4EB0" w:rsidR="000C4EB0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C4EB0" w:rsidP="000C4EB0" w:rsidR="000C4EB0">
      <w:pPr>
        <w:spacing w:after="0"/>
        <w:jc w:val="both"/>
        <w:rPr>
          <w:color w:val="000000"/>
        </w:rPr>
      </w:pPr>
      <w:r>
        <w:tab/>
      </w:r>
    </w:p>
    <w:p w:rsidRDefault="000C4EB0" w:rsidP="000C4EB0" w:rsidR="000C4EB0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22060815 otvoren kod Hrvatske poštanske banke. </w:t>
      </w:r>
    </w:p>
    <w:p w:rsidRDefault="000C4EB0" w:rsidP="000C4EB0" w:rsidR="000C4EB0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C4EB0" w:rsidP="000C4EB0" w:rsidR="000C4EB0">
      <w:pPr>
        <w:spacing w:after="0"/>
        <w:jc w:val="both"/>
      </w:pPr>
    </w:p>
    <w:p w:rsidRDefault="000C4EB0" w:rsidP="000C4EB0" w:rsidR="000C4EB0">
      <w:pPr>
        <w:spacing w:after="0"/>
        <w:jc w:val="center"/>
      </w:pPr>
      <w:r>
        <w:lastRenderedPageBreak/>
        <w:t>U Varaždinu, 5. studenoga 2015.</w:t>
      </w:r>
    </w:p>
    <w:p w:rsidRDefault="000C4EB0" w:rsidP="000C4EB0" w:rsidR="000C4EB0">
      <w:pPr>
        <w:spacing w:after="0"/>
        <w:jc w:val="both"/>
      </w:pPr>
    </w:p>
    <w:p w:rsidRDefault="000C4EB0" w:rsidP="000C4EB0" w:rsidR="000C4EB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C4EB0" w:rsidP="000C4EB0" w:rsidR="000C4EB0">
      <w:pPr>
        <w:spacing w:after="0"/>
      </w:pPr>
    </w:p>
    <w:p w:rsidRDefault="000C4EB0" w:rsidP="000C4EB0" w:rsidR="000C4EB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0C4EB0" w:rsidR="00CB0EA4">
      <w:pPr>
        <w:pStyle w:val="Naslovdokumenta"/>
        <w:spacing w:after="0"/>
      </w:pPr>
    </w:p>
    <w:p w:rsidRDefault="0071688E" w:rsidP="000C4EB0" w:rsidR="0071688E">
      <w:pPr>
        <w:pStyle w:val="Poetniodjeljak"/>
        <w:spacing w:after="0"/>
      </w:pPr>
    </w:p>
    <w:p w:rsidRDefault="00A21F0D" w:rsidP="000C4EB0" w:rsidR="00A21F0D">
      <w:pPr>
        <w:pStyle w:val="NormaleSPIS"/>
        <w:spacing w:after="0"/>
        <w:rPr>
          <w:noProof/>
        </w:rPr>
      </w:pPr>
    </w:p>
    <w:p w:rsidRDefault="00DA0242" w:rsidP="000C4EB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EB0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6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St-608/2015-4</izvorni_sadrzaj>
    <derivirana_varijabla naziv="DomainObject.Oznaka_1">St-608/2015-4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I MARKETING društvo s ograničenom odgovornošću za trgovinu i usluge zastupanog po punomoćniku Lana Madić</izvorni_sadrzaj>
    <derivirana_varijabla naziv="DomainObject.Predmet.ProtustrankaFormated_1">  TRGOVINA I MARKETING društvo s ograničenom odgovornošću za trgovinu i usluge zastupanog po punomoćniku Lana Madić</derivirana_varijabla>
  </DomainObject.Predmet.ProtustrankaFormated>
  <DomainObject.Predmet.ProtustrankaFormatedOIB>
    <izvorni_sadrzaj>  TRGOVINA I MARKETING društvo s ograničenom odgovornošću za trgovinu i usluge, OIB 93079647835 zastupanog po punomoćniku Lana Madić</izvorni_sadrzaj>
    <derivirana_varijabla naziv="DomainObject.Predmet.ProtustrankaFormatedOIB_1">  TRGOVINA I MARKETING društvo s ograničenom odgovornošću za trgovinu i usluge, OIB 93079647835 zastupanog po punomoćniku Lana Madić</derivirana_varijabla>
  </DomainObject.Predmet.ProtustrankaFormatedOIB>
  <DomainObject.Predmet.ProtustrankaFormatedWithAdress>
    <izvorni_sadrzaj> TRGOVINA I MARKETING društvo s ograničenom odgovornošću za trgovinu i usluge, Trg kralja Tomislava 7, 42000 Varaždin zastupanog po punomoćniku Lana Madić</izvorni_sadrzaj>
    <derivirana_varijabla naziv="DomainObject.Predmet.ProtustrankaFormatedWithAdress_1"> TRGOVINA I MARKETING društvo s ograničenom odgovornošću za trgovinu i usluge, Trg kralja Tomislava 7, 42000 Varaždin zastupanog po punomoćniku Lana Madić</derivirana_varijabla>
  </DomainObject.Predmet.ProtustrankaFormatedWithAdress>
  <DomainObject.Predmet.ProtustrankaFormatedWithAdressOIB>
    <izvorni_sadrzaj> TRGOVINA I MARKETING društvo s ograničenom odgovornošću za trgovinu i usluge, OIB 93079647835, Trg kralja Tomislava 7, 42000 Varaždin zastupanog po punomoćniku Lana Madić</izvorni_sadrzaj>
    <derivirana_varijabla naziv="DomainObject.Predmet.ProtustrankaFormatedWithAdressOIB_1"> TRGOVINA I MARKETING društvo s ograničenom odgovornošću za trgovinu i usluge, OIB 93079647835, Trg kralja Tomislava 7, 42000 Varaždin zastupanog po punomoćniku Lana Madić</derivirana_varijabla>
  </DomainObject.Predmet.ProtustrankaFormatedWithAdressOIB>
  <DomainObject.Predmet.ProtustrankaWithAdress>
    <izvorni_sadrzaj>TRGOVINA I MARKETING društvo s ograničenom odgovornošću za trgovinu i usluge Trg kralja Tomislava 7, 42000 Varaždin</izvorni_sadrzaj>
    <derivirana_varijabla naziv="DomainObject.Predmet.ProtustrankaWithAdress_1">TRGOVINA I MARKETING društvo s ograničenom odgovornošću za trgovinu i usluge Trg kralja Tomislava 7, 42000 Varaždin</derivirana_varijabla>
  </DomainObject.Predmet.ProtustrankaWithAdress>
  <DomainObject.Predmet.ProtustrankaWithAdressOIB>
    <izvorni_sadrzaj>TRGOVINA I MARKETING društvo s ograničenom odgovornošću za trgovinu i usluge, OIB 93079647835, Trg kralja Tomislava 7, 42000 Varaždin</izvorni_sadrzaj>
    <derivirana_varijabla naziv="DomainObject.Predmet.ProtustrankaWithAdressOIB_1">TRGOVINA I MARKETING društvo s ograničenom odgovornošću za trgovinu i usluge, OIB 93079647835, Trg kralja Tomislava 7, 42000 Varaždin</derivirana_varijabla>
  </DomainObject.Predmet.ProtustrankaWithAdressOIB>
  <DomainObject.Predmet.ProtustrankaNazivFormated>
    <izvorni_sadrzaj>TRGOVINA I MARKETING društvo s ograničenom odgovornošću za trgovinu i usluge</izvorni_sadrzaj>
    <derivirana_varijabla naziv="DomainObject.Predmet.ProtustrankaNazivFormated_1">TRGOVINA I MARKETING društvo s ograničenom odgovornošću za trgovinu i usluge</derivirana_varijabla>
  </DomainObject.Predmet.ProtustrankaNazivFormated>
  <DomainObject.Predmet.ProtustrankaNazivFormatedOIB>
    <izvorni_sadrzaj>TRGOVINA I MARKETING društvo s ograničenom odgovornošću za trgovinu i usluge, OIB 93079647835</izvorni_sadrzaj>
    <derivirana_varijabla naziv="DomainObject.Predmet.ProtustrankaNazivFormatedOIB_1">TRGOVINA I MARKETING društvo s ograničenom odgovornošću za trgovinu i usluge, OIB 93079647835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248072.18</izvorni_sadrzaj>
    <derivirana_varijabla naziv="DomainObject.Predmet.TrenutnaVrijednost_1">248072.18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I MARKETING društvo s ograničenom odgovornošću za trgovinu i usluge zastupanog po punomoćniku Lana Madić</item>
    </izvorni_sadrzaj>
    <derivirana_varijabla naziv="DomainObject.Predmet.ProtuStrankaListFormated_1">
      <item>TRGOVINA I MARKETING društvo s ograničenom odgovornošću za trgovinu i usluge zastupanog po punomoćniku Lana Madić</item>
    </derivirana_varijabla>
  </DomainObject.Predmet.ProtuStrankaListFormated>
  <DomainObject.Predmet.ProtuStrankaListFormatedOIB>
    <izvorni_sadrzaj>
      <item>TRGOVINA I MARKETING društvo s ograničenom odgovornošću za trgovinu i usluge, OIB 93079647835 zastupanog po punomoćniku Lana Madić</item>
    </izvorni_sadrzaj>
    <derivirana_varijabla naziv="DomainObject.Predmet.ProtuStrankaListFormatedOIB_1">
      <item>TRGOVINA I MARKETING društvo s ograničenom odgovornošću za trgovinu i usluge, OIB 93079647835 zastupanog po punomoćniku Lana Madić</item>
    </derivirana_varijabla>
  </DomainObject.Predmet.ProtuStrankaListFormatedOIB>
  <DomainObject.Predmet.ProtuStrankaListFormatedWithAdress>
    <izvorni_sadrzaj>
      <item>TRGOVINA I MARKETING društvo s ograničenom odgovornošću za trgovinu i usluge, Trg kralja Tomislava 7, 42000 Varaždin zastupanog po punomoćniku Lana Madić</item>
    </izvorni_sadrzaj>
    <derivirana_varijabla naziv="DomainObject.Predmet.ProtuStrankaListFormatedWithAdress_1">
      <item>TRGOVINA I MARKETING društvo s ograničenom odgovornošću za trgovinu i usluge, Trg kralja Tomislava 7, 42000 Varaždin zastupanog po punomoćniku Lana Madić</item>
    </derivirana_varijabla>
  </DomainObject.Predmet.ProtuStrankaListFormatedWithAdress>
  <DomainObject.Predmet.ProtuStrankaListFormatedWithAdressOIB>
    <izvorni_sadrzaj>
      <item>TRGOVINA I MARKETING društvo s ograničenom odgovornošću za trgovinu i usluge, OIB 93079647835, Trg kralja Tomislava 7, 42000 Varaždin zastupanog po punomoćniku Lana Madić</item>
    </izvorni_sadrzaj>
    <derivirana_varijabla naziv="DomainObject.Predmet.ProtuStrankaListFormatedWithAdressOIB_1">
      <item>TRGOVINA I MARKETING društvo s ograničenom odgovornošću za trgovinu i usluge, OIB 93079647835, Trg kralja Tomislava 7, 42000 Varaždin zastupanog po punomoćniku Lana Madić</item>
    </derivirana_varijabla>
  </DomainObject.Predmet.ProtuStrankaListFormatedWithAdressOIB>
  <DomainObject.Predmet.ProtuStrankaListNazivFormated>
    <izvorni_sadrzaj>
      <item>TRGOVINA I MARKETING društvo s ograničenom odgovornošću za trgovinu i usluge</item>
    </izvorni_sadrzaj>
    <derivirana_varijabla naziv="DomainObject.Predmet.ProtuStrankaListNazivFormated_1">
      <item>TRGOVINA I MARKETING društvo s ograničenom odgovornošću za trgovinu i usluge</item>
    </derivirana_varijabla>
  </DomainObject.Predmet.ProtuStrankaListNazivFormated>
  <DomainObject.Predmet.ProtuStrankaListNazivFormatedOIB>
    <izvorni_sadrzaj>
      <item>TRGOVINA I MARKETING društvo s ograničenom odgovornošću za trgovinu i usluge, OIB 93079647835</item>
    </izvorni_sadrzaj>
    <derivirana_varijabla naziv="DomainObject.Predmet.ProtuStrankaListNazivFormatedOIB_1">
      <item>TRGOVINA I MARKETING društvo s ograničenom odgovornošću za trgovinu i usluge, OIB 93079647835</item>
    </derivirana_varijabla>
  </DomainObject.Predmet.ProtuStrankaListNazivFormatedOIB>
  <DomainObject.Predmet.OstaliListFormated>
    <izvorni_sadrzaj>
      <item>E-oglasna ploča</item>
      <item>Sudski registar, Trgovački sud u Varaždinu</item>
      <item>Lana Madić punomoćnik sudionika u postupku TRGOVINA I MARKETING društvo s ograničenom odgovornošću za trgovinu i usluge</item>
    </izvorni_sadrzaj>
    <derivirana_varijabla naziv="DomainObject.Predmet.OstaliListFormated_1">
      <item>E-oglasna ploča</item>
      <item>Sudski registar, Trgovački sud u Varaždinu</item>
      <item>Lana Madić punomoćnik sudionika u postupku TRGOVINA I MARKETING društvo s ograničenom odgovornošću za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Lana Madić, OIB 58254219190 punomoćnik sudionika u postupku TRGOVINA I MARKETING društvo s ograničenom odgovornošću za trgovinu i usluge</item>
    </izvorni_sadrzaj>
    <derivirana_varijabla naziv="DomainObject.Predmet.OstaliListFormatedOIB_1">
      <item>E-oglasna ploča</item>
      <item>Sudski registar, Trgovački sud u Varaždinu</item>
      <item>Lana Madić, OIB 58254219190 punomoćnik sudionika u postupku TRGOVINA I MARKETING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Lana Madić, Frana Supila 7a, 42000 Varaždin punomoćnik sudionika u postupku TRGOVINA I MARKETING društvo s ograničenom odgovornošću za trgovinu i usluge</item>
    </izvorni_sadrzaj>
    <derivirana_varijabla naziv="DomainObject.Predmet.OstaliListFormatedWithAdress_1">
      <item>E-oglasna ploča</item>
      <item>Sudski registar, Trgovački sud u Varaždinu</item>
      <item>Lana Madić, Frana Supila 7a, 42000 Varaždin punomoćnik sudionika u postupku TRGOVINA I MARKETING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Lana Madić, OIB 58254219190, Frana Supila 7a, 42000 Varaždin punomoćnik sudionika u postupku TRGOVINA I MARKETING društvo s ograničenom odgovornošću za trgovinu i usluge</item>
    </izvorni_sadrzaj>
    <derivirana_varijabla naziv="DomainObject.Predmet.OstaliListFormatedWithAdressOIB_1">
      <item>E-oglasna ploča</item>
      <item>Sudski registar, Trgovački sud u Varaždinu</item>
      <item>Lana Madić, OIB 58254219190, Frana Supila 7a, 42000 Varaždin punomoćnik sudionika u postupku TRGOVINA I MARKETING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Lana Madić</item>
    </izvorni_sadrzaj>
    <derivirana_varijabla naziv="DomainObject.Predmet.OstaliListNazivFormated_1">
      <item>E-oglasna ploča</item>
      <item>Sudski registar, Trgovački sud u Varaždinu</item>
      <item>Lana Madić</item>
    </derivirana_varijabla>
  </DomainObject.Predmet.OstaliListNazivFormated>
  <DomainObject.Predmet.OstaliListNazivFormatedOIB>
    <izvorni_sadrzaj>
      <item>E-oglasna ploča</item>
      <item>Sudski registar, Trgovački sud u Varaždinu</item>
      <item>Lana Madić, OIB 58254219190</item>
    </izvorni_sadrzaj>
    <derivirana_varijabla naziv="DomainObject.Predmet.OstaliListNazivFormatedOIB_1">
      <item>E-oglasna ploča</item>
      <item>Sudski registar, Trgovački sud u Varaždinu</item>
      <item>Lana Madić, OIB 58254219190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St-608/2015-4</izvorni_sadrzaj>
    <derivirana_varijabla naziv="DomainObject.PoslovniBrojDokumenta_1">St-608/2015-4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I MARKETING društvo s ograničenom odgovornošću za trgovinu i usluge</izvorni_sadrzaj>
    <derivirana_varijabla naziv="DomainObject.Predmet.ProtustrankaIDrugi_1">TRGOVINA I MARKETING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TRGOVINA I MARKETING društvo s ograničenom odgovornošću za trgovinu i usluge, OIB 93079647835, Trg kralja Tomislava 7, 42000 Varaždin</izvorni_sadrzaj>
    <derivirana_varijabla naziv="DomainObject.Predmet.ProtustrankaIDrugiAdressOIB_1">TRGOVINA I MARKETING društvo s ograničenom odgovornošću za trgovinu i usluge, OIB 93079647835, Trg kralja Tomislava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I MARKETING društvo s ograničenom odgovornošću za trgovinu i usluge</item>
      <item>E-oglasna ploča</item>
      <item>Sudski registar, Trgovački sud u Varaždinu</item>
      <item>Lana Madić</item>
    </izvorni_sadrzaj>
    <derivirana_varijabla naziv="DomainObject.Predmet.SudioniciListNaziv_1">
      <item>Financijska agencija</item>
      <item>TRGOVINA I MARKETING društvo s ograničenom odgovornošću za trgovinu i usluge</item>
      <item>E-oglasna ploča</item>
      <item>Sudski registar, Trgovački sud u Varaždinu</item>
      <item>Lana Madić</item>
    </derivirana_varijabla>
  </DomainObject.Predmet.SudioniciListNaziv>
  <DomainObject.Predmet.SudioniciListAdressOIB>
    <izvorni_sadrzaj>
      <item>Financijska agencija, OIB 85821130368, A. Cesarca 2,42000 Varaždin</item>
      <item>TRGOVINA I MARKETING društvo s ograničenom odgovornošću za trgovinu i usluge, OIB 93079647835, Trg kralja Tomislava 7,42000 Varaždin</item>
      <item>E-oglasna ploča</item>
      <item>Sudski registar, Trgovački sud u Varaždinu</item>
      <item>Lana Madić, OIB 58254219190, Frana Supila 7a,42000 Varaždin</item>
    </izvorni_sadrzaj>
    <derivirana_varijabla naziv="DomainObject.Predmet.SudioniciListAdressOIB_1">
      <item>Financijska agencija, OIB 85821130368, A. Cesarca 2,42000 Varaždin</item>
      <item>TRGOVINA I MARKETING društvo s ograničenom odgovornošću za trgovinu i usluge, OIB 93079647835, Trg kralja Tomislava 7,42000 Varaždin</item>
      <item>E-oglasna ploča</item>
      <item>Sudski registar, Trgovački sud u Varaždinu</item>
      <item>Lana Madić, OIB 58254219190,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61D19-2227-4D47-BA33-3478D4DDD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2083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2015-11-05T14:05:00Z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