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13cb" w14:paraId="83513c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8D1167">
        <w:t>656</w:t>
      </w:r>
      <w:r w:rsidR="002E2049">
        <w:t>/</w:t>
      </w:r>
      <w:r w:rsidR="000E76C9">
        <w:t>16</w:t>
      </w:r>
      <w:r w:rsidR="002E2049">
        <w:t>-</w:t>
      </w:r>
      <w:r w:rsidR="008D1167">
        <w:t>22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8D1167" w:rsidRPr="008D1167">
        <w:rPr>
          <w:color w:val="000000"/>
        </w:rPr>
        <w:t>ARGONAUTA DAR MORA d.o.o., Osijek, Sv. Josipa Radnika 35, OIB: 73361165954, MBS: 030156207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C7014A">
        <w:t>25</w:t>
      </w:r>
      <w:r w:rsidR="00951975">
        <w:t xml:space="preserve">. </w:t>
      </w:r>
      <w:r w:rsidR="002044F4">
        <w:t>rujna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8D1167">
        <w:rPr>
          <w:color w:val="000000"/>
        </w:rPr>
        <w:t>Mandica</w:t>
      </w:r>
      <w:proofErr w:type="spellEnd"/>
      <w:r w:rsidR="008D1167">
        <w:rPr>
          <w:color w:val="000000"/>
        </w:rPr>
        <w:t xml:space="preserve"> </w:t>
      </w:r>
      <w:proofErr w:type="spellStart"/>
      <w:r w:rsidR="008D1167">
        <w:rPr>
          <w:color w:val="000000"/>
        </w:rPr>
        <w:t>Stjepanović</w:t>
      </w:r>
      <w:proofErr w:type="spellEnd"/>
      <w:r w:rsidR="008D1167">
        <w:rPr>
          <w:color w:val="000000"/>
        </w:rPr>
        <w:t>, OIB: 81828526660, Osijek, Sv. Josipa Radnika 35</w:t>
      </w:r>
      <w:r w:rsidR="00C7014A" w:rsidRPr="00C7014A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8D1167">
        <w:t>975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D1167">
        <w:t>656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proofErr w:type="spellStart"/>
      <w:r w:rsidR="008D1167">
        <w:rPr>
          <w:color w:val="000000"/>
        </w:rPr>
        <w:t>Mandica</w:t>
      </w:r>
      <w:proofErr w:type="spellEnd"/>
      <w:r w:rsidR="008D1167">
        <w:rPr>
          <w:color w:val="000000"/>
        </w:rPr>
        <w:t xml:space="preserve"> </w:t>
      </w:r>
      <w:proofErr w:type="spellStart"/>
      <w:r w:rsidR="008D1167">
        <w:rPr>
          <w:color w:val="000000"/>
        </w:rPr>
        <w:t>Stjepanović</w:t>
      </w:r>
      <w:proofErr w:type="spellEnd"/>
      <w:r w:rsidR="008D1167">
        <w:rPr>
          <w:color w:val="000000"/>
        </w:rPr>
        <w:t>, OIB: 81828526660, Osijek, Sv. Josipa Radnika 35</w:t>
      </w:r>
      <w:r w:rsidR="00C7014A" w:rsidRPr="00C7014A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8D1167">
        <w:t>975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8D1167">
        <w:t>656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8D1167">
        <w:rPr>
          <w:color w:val="000000"/>
        </w:rPr>
        <w:t>Mandica</w:t>
      </w:r>
      <w:proofErr w:type="spellEnd"/>
      <w:r w:rsidR="008D1167">
        <w:rPr>
          <w:color w:val="000000"/>
        </w:rPr>
        <w:t xml:space="preserve"> </w:t>
      </w:r>
      <w:proofErr w:type="spellStart"/>
      <w:r w:rsidR="008D1167">
        <w:rPr>
          <w:color w:val="000000"/>
        </w:rPr>
        <w:t>Stjepanović</w:t>
      </w:r>
      <w:proofErr w:type="spellEnd"/>
      <w:r w:rsidR="008D1167">
        <w:rPr>
          <w:color w:val="000000"/>
        </w:rPr>
        <w:t>, OIB: 81828526660, Osijek, Sv. Josipa Radnika 35</w:t>
      </w:r>
      <w:r w:rsidR="00C7014A" w:rsidRPr="00C7014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8D1167">
        <w:rPr>
          <w:color w:val="000000"/>
        </w:rPr>
        <w:t>Mandica</w:t>
      </w:r>
      <w:proofErr w:type="spellEnd"/>
      <w:r w:rsidR="008D1167">
        <w:rPr>
          <w:color w:val="000000"/>
        </w:rPr>
        <w:t xml:space="preserve"> </w:t>
      </w:r>
      <w:proofErr w:type="spellStart"/>
      <w:r w:rsidR="008D1167">
        <w:rPr>
          <w:color w:val="000000"/>
        </w:rPr>
        <w:t>Stjepanović</w:t>
      </w:r>
      <w:proofErr w:type="spellEnd"/>
      <w:r w:rsidR="008D1167">
        <w:rPr>
          <w:color w:val="000000"/>
        </w:rPr>
        <w:t>, OIB: 81828526660, Osijek, Sv. Josipa Radnika 35</w:t>
      </w:r>
      <w:r w:rsidR="00C7014A" w:rsidRPr="00C7014A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8D1167">
        <w:t>656</w:t>
      </w:r>
      <w:r w:rsidR="00853B55">
        <w:t>/16-</w:t>
      </w:r>
      <w:r w:rsidR="008D1167">
        <w:t>22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8D1167">
        <w:rPr>
          <w:bCs/>
        </w:rPr>
        <w:t>18</w:t>
      </w:r>
      <w:r w:rsidRPr="00C119CF">
        <w:rPr>
          <w:bCs/>
        </w:rPr>
        <w:t xml:space="preserve">. </w:t>
      </w:r>
      <w:r w:rsidR="008D1167">
        <w:rPr>
          <w:bCs/>
        </w:rPr>
        <w:t>ožujka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8D1167" w:rsidRPr="008D1167">
        <w:rPr>
          <w:color w:val="000000"/>
        </w:rPr>
        <w:t>ARGONAUTA DAR MORA d.o.o., Osijek, Sv. Josipa Radnika 35, OIB: 73361165954, MBS: 030156207</w:t>
      </w:r>
      <w:r w:rsidRPr="00C119CF">
        <w:rPr>
          <w:bCs/>
        </w:rPr>
        <w:t>,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8D1167">
        <w:rPr>
          <w:bCs/>
        </w:rPr>
        <w:t>656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8D1167">
        <w:rPr>
          <w:bCs/>
        </w:rPr>
        <w:t>12</w:t>
      </w:r>
      <w:r w:rsidRPr="00C119CF">
        <w:rPr>
          <w:bCs/>
        </w:rPr>
        <w:t xml:space="preserve">. </w:t>
      </w:r>
      <w:r w:rsidR="008D1167">
        <w:rPr>
          <w:bCs/>
        </w:rPr>
        <w:t>travnja</w:t>
      </w:r>
      <w:r w:rsidRPr="00C119CF">
        <w:rPr>
          <w:bCs/>
        </w:rPr>
        <w:t xml:space="preserve"> 201</w:t>
      </w:r>
      <w:r w:rsidR="002044F4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proofErr w:type="spellStart"/>
      <w:r w:rsidR="008D1167">
        <w:rPr>
          <w:color w:val="000000"/>
        </w:rPr>
        <w:t>Mandica</w:t>
      </w:r>
      <w:proofErr w:type="spellEnd"/>
      <w:r w:rsidR="008D1167">
        <w:rPr>
          <w:color w:val="000000"/>
        </w:rPr>
        <w:t xml:space="preserve"> </w:t>
      </w:r>
      <w:proofErr w:type="spellStart"/>
      <w:r w:rsidR="008D1167">
        <w:rPr>
          <w:color w:val="000000"/>
        </w:rPr>
        <w:t>Stjepanović</w:t>
      </w:r>
      <w:proofErr w:type="spellEnd"/>
      <w:r w:rsidR="008D1167">
        <w:rPr>
          <w:color w:val="000000"/>
        </w:rPr>
        <w:t>, OIB: 81828526660, Osijek, Sv. Josipa Radnika 35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  <w:r w:rsidR="008D1167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8D1167">
        <w:rPr>
          <w:bCs/>
        </w:rPr>
        <w:t>656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8D1167">
        <w:rPr>
          <w:bCs/>
        </w:rPr>
        <w:t>12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8D1167">
        <w:rPr>
          <w:bCs/>
        </w:rPr>
        <w:t>travnja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2044F4">
        <w:rPr>
          <w:bCs/>
        </w:rPr>
        <w:t>6</w:t>
      </w:r>
      <w:r w:rsidRPr="00C119CF">
        <w:rPr>
          <w:bCs/>
        </w:rPr>
        <w:t xml:space="preserve">. g. osoba ovlaštena za zastupanje </w:t>
      </w:r>
      <w:proofErr w:type="spellStart"/>
      <w:r w:rsidR="008D1167" w:rsidRPr="008D1167">
        <w:t>Mandica</w:t>
      </w:r>
      <w:proofErr w:type="spellEnd"/>
      <w:r w:rsidR="008D1167" w:rsidRPr="008D1167">
        <w:t xml:space="preserve"> </w:t>
      </w:r>
      <w:proofErr w:type="spellStart"/>
      <w:r w:rsidR="008D1167" w:rsidRPr="008D1167">
        <w:t>Stjepanović</w:t>
      </w:r>
      <w:proofErr w:type="spellEnd"/>
      <w:r w:rsidR="008D1167" w:rsidRPr="008D1167">
        <w:t>, OIB: 81828526660, Osijek, Sv. Josipa Radnika 35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8D1167">
        <w:rPr>
          <w:bCs/>
        </w:rPr>
        <w:t>21</w:t>
      </w:r>
      <w:r w:rsidRPr="00C119CF">
        <w:rPr>
          <w:bCs/>
        </w:rPr>
        <w:t xml:space="preserve">. </w:t>
      </w:r>
      <w:r w:rsidR="008D1167">
        <w:rPr>
          <w:bCs/>
        </w:rPr>
        <w:t>travnja</w:t>
      </w:r>
      <w:r w:rsidRPr="00C119CF">
        <w:rPr>
          <w:bCs/>
        </w:rPr>
        <w:t xml:space="preserve"> 201</w:t>
      </w:r>
      <w:r w:rsidR="008D1167">
        <w:rPr>
          <w:bCs/>
        </w:rPr>
        <w:t>6</w:t>
      </w:r>
      <w:r w:rsidR="002044F4">
        <w:rPr>
          <w:bCs/>
        </w:rPr>
        <w:t xml:space="preserve">. godine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7014A">
        <w:t>25</w:t>
      </w:r>
      <w:r w:rsidR="000E06CF">
        <w:t xml:space="preserve">. </w:t>
      </w:r>
      <w:r w:rsidR="002044F4">
        <w:t>rujna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C7014A" w:rsidR="002044F4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proofErr w:type="spellStart"/>
      <w:r w:rsidR="008D1167">
        <w:rPr>
          <w:color w:val="000000"/>
        </w:rPr>
        <w:t>Mandica</w:t>
      </w:r>
      <w:proofErr w:type="spellEnd"/>
      <w:r w:rsidR="008D1167">
        <w:rPr>
          <w:color w:val="000000"/>
        </w:rPr>
        <w:t xml:space="preserve"> </w:t>
      </w:r>
      <w:proofErr w:type="spellStart"/>
      <w:r w:rsidR="008D1167">
        <w:rPr>
          <w:color w:val="000000"/>
        </w:rPr>
        <w:t>Stjepanović</w:t>
      </w:r>
      <w:proofErr w:type="spellEnd"/>
      <w:r w:rsidR="008D1167">
        <w:rPr>
          <w:color w:val="000000"/>
        </w:rPr>
        <w:t>, Osijek, Sv. Josipa Radnika 35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7014A" w:rsidP="007E6D1A" w:rsidR="007E6D1A">
      <w:pPr>
        <w:numPr>
          <w:ilvl w:val="0"/>
          <w:numId w:val="11"/>
        </w:numPr>
      </w:pPr>
      <w:r>
        <w:t>25</w:t>
      </w:r>
      <w:r w:rsidR="007532AC">
        <w:t>/</w:t>
      </w:r>
      <w:r w:rsidR="005B42F5">
        <w:t>10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3AB" w:rsidP="00C06AA6" w:rsidR="005703AB">
      <w:r>
        <w:separator/>
      </w:r>
    </w:p>
  </w:endnote>
  <w:endnote w:id="0" w:type="continuationSeparator">
    <w:p w:rsidRDefault="005703AB" w:rsidP="00C06AA6" w:rsidR="00570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3AB" w:rsidP="00C06AA6" w:rsidR="005703AB">
      <w:r>
        <w:separator/>
      </w:r>
    </w:p>
  </w:footnote>
  <w:footnote w:id="0" w:type="continuationSeparator">
    <w:p w:rsidRDefault="005703AB" w:rsidP="00C06AA6" w:rsidR="00570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2A2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42A20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03AB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A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2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A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2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ARGONAUTA DAR MORA društvo s ograničenom odgovornošću za usluge</izvorni_sadrzaj>
    <derivirana_varijabla naziv="DomainObject.Predmet.ProtustrankaFormated_1">  ARGONAUTA DAR MORA društvo s ograničenom odgovornošću za usluge</derivirana_varijabla>
  </DomainObject.Predmet.ProtustrankaFormated>
  <DomainObject.Predmet.ProtustrankaFormatedOIB>
    <izvorni_sadrzaj>  ARGONAUTA DAR MORA društvo s ograničenom odgovornošću za usluge, OIB 73361165954</izvorni_sadrzaj>
    <derivirana_varijabla naziv="DomainObject.Predmet.ProtustrankaFormatedOIB_1">  ARGONAUTA DAR MORA društvo s ograničenom odgovornošću za usluge, OIB 73361165954</derivirana_varijabla>
  </DomainObject.Predmet.ProtustrankaFormatedOIB>
  <DomainObject.Predmet.ProtustrankaFormatedWithAdress>
    <izvorni_sadrzaj> ARGONAUTA DAR MORA društvo s ograničenom odgovornošću za usluge, Sv. Josipa Radnika 35, 31000 Osijek</izvorni_sadrzaj>
    <derivirana_varijabla naziv="DomainObject.Predmet.ProtustrankaFormatedWithAdress_1"> ARGONAUTA DAR MORA društvo s ograničenom odgovornošću za usluge, Sv. Josipa Radnika 35, 31000 Osijek</derivirana_varijabla>
  </DomainObject.Predmet.ProtustrankaFormatedWithAdress>
  <DomainObject.Predmet.ProtustrankaFormatedWithAdressOIB>
    <izvorni_sadrzaj> ARGONAUTA DAR MORA društvo s ograničenom odgovornošću za usluge, OIB 73361165954, Sv. Josipa Radnika 35, 31000 Osijek</izvorni_sadrzaj>
    <derivirana_varijabla naziv="DomainObject.Predmet.ProtustrankaFormatedWithAdressOIB_1"> ARGONAUTA DAR MORA društvo s ograničenom odgovornošću za usluge, OIB 73361165954, Sv. Josipa Radnika 35, 31000 Osijek</derivirana_varijabla>
  </DomainObject.Predmet.ProtustrankaFormatedWithAdressOIB>
  <DomainObject.Predmet.ProtustrankaWithAdress>
    <izvorni_sadrzaj>ARGONAUTA DAR MORA društvo s ograničenom odgovornošću za usluge Sv. Josipa Radnika 35, 31000 Osijek</izvorni_sadrzaj>
    <derivirana_varijabla naziv="DomainObject.Predmet.ProtustrankaWithAdress_1">ARGONAUTA DAR MORA društvo s ograničenom odgovornošću za usluge Sv. Josipa Radnika 35, 31000 Osijek</derivirana_varijabla>
  </DomainObject.Predmet.ProtustrankaWithAdress>
  <DomainObject.Predmet.ProtustrankaWithAdressOIB>
    <izvorni_sadrzaj>ARGONAUTA DAR MORA društvo s ograničenom odgovornošću za usluge, OIB 73361165954, Sv. Josipa Radnika 35, 31000 Osijek</izvorni_sadrzaj>
    <derivirana_varijabla naziv="DomainObject.Predmet.ProtustrankaWithAdressOIB_1">ARGONAUTA DAR MORA društvo s ograničenom odgovornošću za usluge, OIB 73361165954, Sv. Josipa Radnika 35, 31000 Osijek</derivirana_varijabla>
  </DomainObject.Predmet.ProtustrankaWithAdressOIB>
  <DomainObject.Predmet.ProtustrankaNazivFormated>
    <izvorni_sadrzaj>ARGONAUTA DAR MORA društvo s ograničenom odgovornošću za usluge</izvorni_sadrzaj>
    <derivirana_varijabla naziv="DomainObject.Predmet.ProtustrankaNazivFormated_1">ARGONAUTA DAR MORA društvo s ograničenom odgovornošću za usluge</derivirana_varijabla>
  </DomainObject.Predmet.ProtustrankaNazivFormated>
  <DomainObject.Predmet.ProtustrankaNazivFormatedOIB>
    <izvorni_sadrzaj>ARGONAUTA DAR MORA društvo s ograničenom odgovornošću za usluge, OIB 73361165954</izvorni_sadrzaj>
    <derivirana_varijabla naziv="DomainObject.Predmet.ProtustrankaNazivFormatedOIB_1">ARGONAUTA DAR MORA društvo s ograničenom odgovornošću za usluge, OIB 73361165954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ARGONAUTA DAR MORA društvo s ograničenom odgovornošću za usluge</item>
    </izvorni_sadrzaj>
    <derivirana_varijabla naziv="DomainObject.Predmet.ProtuStrankaListFormated_1">
      <item>ARGONAUTA DAR MORA društvo s ograničenom odgovornošću za usluge</item>
    </derivirana_varijabla>
  </DomainObject.Predmet.ProtuStrankaListFormated>
  <DomainObject.Predmet.ProtuStrankaListFormatedOIB>
    <izvorni_sadrzaj>
      <item>ARGONAUTA DAR MORA društvo s ograničenom odgovornošću za usluge, OIB 73361165954</item>
    </izvorni_sadrzaj>
    <derivirana_varijabla naziv="DomainObject.Predmet.ProtuStrankaListFormatedOIB_1">
      <item>ARGONAUTA DAR MORA društvo s ograničenom odgovornošću za usluge, OIB 73361165954</item>
    </derivirana_varijabla>
  </DomainObject.Predmet.ProtuStrankaListFormatedOIB>
  <DomainObject.Predmet.ProtuStrankaListFormatedWithAdress>
    <izvorni_sadrzaj>
      <item>ARGONAUTA DAR MORA društvo s ograničenom odgovornošću za usluge, Sv. Josipa Radnika 35, 31000 Osijek</item>
    </izvorni_sadrzaj>
    <derivirana_varijabla naziv="DomainObject.Predmet.ProtuStrankaListFormatedWithAdress_1">
      <item>ARGONAUTA DAR MORA društvo s ograničenom odgovornošću za usluge, Sv. Josipa Radnika 35, 31000 Osijek</item>
    </derivirana_varijabla>
  </DomainObject.Predmet.ProtuStrankaListFormatedWithAdress>
  <DomainObject.Predmet.ProtuStrankaListFormatedWithAdressOIB>
    <izvorni_sadrzaj>
      <item>ARGONAUTA DAR MORA društvo s ograničenom odgovornošću za usluge, OIB 73361165954, Sv. Josipa Radnika 35, 31000 Osijek</item>
    </izvorni_sadrzaj>
    <derivirana_varijabla naziv="DomainObject.Predmet.ProtuStrankaListFormatedWithAdressOIB_1">
      <item>ARGONAUTA DAR MORA društvo s ograničenom odgovornošću za usluge, OIB 73361165954, Sv. Josipa Radnika 35, 31000 Osijek</item>
    </derivirana_varijabla>
  </DomainObject.Predmet.ProtuStrankaListFormatedWithAdressOIB>
  <DomainObject.Predmet.ProtuStrankaListNazivFormated>
    <izvorni_sadrzaj>
      <item>ARGONAUTA DAR MORA društvo s ograničenom odgovornošću za usluge</item>
    </izvorni_sadrzaj>
    <derivirana_varijabla naziv="DomainObject.Predmet.ProtuStrankaListNazivFormated_1">
      <item>ARGONAUTA DAR MORA društvo s ograničenom odgovornošću za usluge</item>
    </derivirana_varijabla>
  </DomainObject.Predmet.ProtuStrankaListNazivFormated>
  <DomainObject.Predmet.ProtuStrankaListNazivFormatedOIB>
    <izvorni_sadrzaj>
      <item>ARGONAUTA DAR MORA društvo s ograničenom odgovornošću za usluge, OIB 73361165954</item>
    </izvorni_sadrzaj>
    <derivirana_varijabla naziv="DomainObject.Predmet.ProtuStrankaListNazivFormatedOIB_1">
      <item>ARGONAUTA DAR MORA društvo s ograničenom odgovornošću za usluge, OIB 73361165954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ARGONAUTA DAR MORA društvo s ograničenom odgovornošću za usluge</izvorni_sadrzaj>
    <derivirana_varijabla naziv="DomainObject.Predmet.ProtustrankaIDrugi_1">ARGONAUTA DAR MORA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ARGONAUTA DAR MORA društvo s ograničenom odgovornošću za usluge, OIB 73361165954, Sv. Josipa Radnika 35, 31000 Osijek</izvorni_sadrzaj>
    <derivirana_varijabla naziv="DomainObject.Predmet.ProtustrankaIDrugiAdressOIB_1">ARGONAUTA DAR MORA društvo s ograničenom odgovornošću za usluge, OIB 73361165954, Sv. Josipa Radnika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St-656/2016-20</izvorni_sadrzaj>
    <derivirana_varijabla naziv="DomainObject.Predmet.OdlukaRjesenje.Oznaka_1">St-656/2016-20</derivirana_varijabla>
  </DomainObject.Predmet.OdlukaRjesenje.Oznaka>
  <DomainObject.Predmet.SudioniciListNaziv>
    <izvorni_sadrzaj>
      <item>FINA RC OSIJEK</item>
      <item>ARGONAUTA DAR MORA društvo s ograničenom odgovornošću za usluge</item>
    </izvorni_sadrzaj>
    <derivirana_varijabla naziv="DomainObject.Predmet.SudioniciListNaziv_1">
      <item>FINA RC OSIJEK</item>
      <item>ARGONAUTA DAR MORA društvo s ograničenom odgovornošću za usluge</item>
    </derivirana_varijabla>
  </DomainObject.Predmet.SudioniciListNaziv>
  <DomainObject.Predmet.SudioniciListAdressOIB>
    <izvorni_sadrzaj>
      <item>FINA RC OSIJEK, OIB 85821130368</item>
      <item>ARGONAUTA DAR MORA društvo s ograničenom odgovornošću za usluge, OIB 73361165954, Sv. Josipa Radnika 35,31000 Osijek</item>
    </izvorni_sadrzaj>
    <derivirana_varijabla naziv="DomainObject.Predmet.SudioniciListAdressOIB_1">
      <item>FINA RC OSIJEK, OIB 85821130368</item>
      <item>ARGONAUTA DAR MORA društvo s ograničenom odgovornošću za usluge, OIB 73361165954, Sv. Josipa Radnika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73361165954</item>
    </izvorni_sadrzaj>
    <derivirana_varijabla naziv="DomainObject.Predmet.SudioniciListNazivOIB_1">
      <item>, OIB 85821130368</item>
      <item>, OIB 73361165954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F1542-441A-4C72-A55B-1485169BA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3171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2017-09-25T10:25:00Z</dcterms:created>
  <dc:creator>Korisnik</dc:creator>
  <cp:lastModifiedBy>Snježana Markotić Jurić</cp:lastModifiedBy>
  <cp:lastPrinted>2017-09-25T10:25:00Z</cp:lastPrinted>
  <dcterms:modified xmlns:xsi="http://www.w3.org/2001/XMLSchema-instance" xsi:type="dcterms:W3CDTF">2017-09-25T10:29:00Z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