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81be80" w14:paraId="a81be80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D26695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6695" w:rsidP="004F27AE" w:rsidR="00D26695">
      <w:pPr>
        <w:pStyle w:val="NormaleSPIS"/>
      </w:pPr>
    </w:p>
    <w:p w:rsidRDefault="00D26695" w:rsidP="004F27AE" w:rsidR="00D26695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6695" w:rsidP="004F27AE" w:rsidR="00D26695">
      <w:pPr>
        <w:pStyle w:val="NormaleSPIS"/>
      </w:pPr>
    </w:p>
    <w:p w:rsidRDefault="00D26695" w:rsidP="004F27AE" w:rsidR="00D26695">
      <w:pPr>
        <w:pStyle w:val="NormaleSPIS"/>
      </w:pPr>
    </w:p>
    <w:p w:rsidRDefault="00D26695" w:rsidP="004F27AE" w:rsidR="00D26695">
      <w:pPr>
        <w:pStyle w:val="NormaleSPIS"/>
      </w:pPr>
    </w:p>
    <w:p w:rsidRDefault="00D26695" w:rsidP="004F27AE" w:rsidR="00D26695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D26695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6695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28. prosinca 2017.</izvorni_sadrzaj>
    <derivirana_varijabla naziv="DomainObject.DatumDonosenjaOdluke_1">28. prosinca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St-295/2017-34</izvorni_sadrzaj>
    <derivirana_varijabla naziv="DomainObject.Oznaka_1">St-295/2017-34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295</izvorni_sadrzaj>
    <derivirana_varijabla naziv="DomainObject.Predmet.Broj_1">295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8. lipnja 2017.</izvorni_sadrzaj>
    <derivirana_varijabla naziv="DomainObject.Predmet.DatumOsnivanja_1">8. lipnja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St-295/2017</izvorni_sadrzaj>
    <derivirana_varijabla naziv="DomainObject.Predmet.OznakaBroj_1">St-295/2017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VOĆNJAK društvo s ograničenom odgovornošću za proizvodnju i usluge</izvorni_sadrzaj>
    <derivirana_varijabla naziv="DomainObject.Predmet.StrankaFormated_1">  VOĆNJAK društvo s ograničenom odgovornošću za proizvodnju i usluge</derivirana_varijabla>
  </DomainObject.Predmet.StrankaFormated>
  <DomainObject.Predmet.StrankaFormatedOIB>
    <izvorni_sadrzaj>  VOĆNJAK društvo s ograničenom odgovornošću za proizvodnju i usluge, OIB 52871551229</izvorni_sadrzaj>
    <derivirana_varijabla naziv="DomainObject.Predmet.StrankaFormatedOIB_1">  VOĆNJAK društvo s ograničenom odgovornošću za proizvodnju i usluge, OIB 52871551229</derivirana_varijabla>
  </DomainObject.Predmet.StrankaFormatedOIB>
  <DomainObject.Predmet.StrankaFormatedWithAdress>
    <izvorni_sadrzaj> VOĆNJAK društvo s ograničenom odgovornošću za proizvodnju i usluge, Matice Hrvatske 4/1, 43000 Bjelovar</izvorni_sadrzaj>
    <derivirana_varijabla naziv="DomainObject.Predmet.StrankaFormatedWithAdress_1"> VOĆNJAK društvo s ograničenom odgovornošću za proizvodnju i usluge, Matice Hrvatske 4/1, 43000 Bjelovar</derivirana_varijabla>
  </DomainObject.Predmet.StrankaFormatedWithAdress>
  <DomainObject.Predmet.StrankaFormatedWithAdressOIB>
    <izvorni_sadrzaj> VOĆNJAK društvo s ograničenom odgovornošću za proizvodnju i usluge, OIB 52871551229, Matice Hrvatske 4/1, 43000 Bjelovar</izvorni_sadrzaj>
    <derivirana_varijabla naziv="DomainObject.Predmet.StrankaFormatedWithAdressOIB_1"> VOĆNJAK društvo s ograničenom odgovornošću za proizvodnju i usluge, OIB 52871551229, Matice Hrvatske 4/1, 43000 Bjelovar</derivirana_varijabla>
  </DomainObject.Predmet.StrankaFormatedWithAdressOIB>
  <DomainObject.Predmet.StrankaWithAdress>
    <izvorni_sadrzaj>VOĆNJAK društvo s ograničenom odgovornošću za proizvodnju i usluge Matice Hrvatske 4/1,43000 Bjelovar</izvorni_sadrzaj>
    <derivirana_varijabla naziv="DomainObject.Predmet.StrankaWithAdress_1">VOĆNJAK društvo s ograničenom odgovornošću za proizvodnju i usluge Matice Hrvatske 4/1,43000 Bjelovar</derivirana_varijabla>
  </DomainObject.Predmet.StrankaWithAdress>
  <DomainObject.Predmet.StrankaWithAdressOIB>
    <izvorni_sadrzaj>VOĆNJAK društvo s ograničenom odgovornošću za proizvodnju i usluge, OIB 52871551229, Matice Hrvatske 4/1,43000 Bjelovar</izvorni_sadrzaj>
    <derivirana_varijabla naziv="DomainObject.Predmet.StrankaWithAdressOIB_1">VOĆNJAK društvo s ograničenom odgovornošću za proizvodnju i usluge, OIB 52871551229, Matice Hrvatske 4/1,43000 Bjelovar</derivirana_varijabla>
  </DomainObject.Predmet.StrankaWithAdressOIB>
  <DomainObject.Predmet.StrankaNazivFormated>
    <izvorni_sadrzaj>VOĆNJAK društvo s ograničenom odgovornošću za proizvodnju i usluge</izvorni_sadrzaj>
    <derivirana_varijabla naziv="DomainObject.Predmet.StrankaNazivFormated_1">VOĆNJAK društvo s ograničenom odgovornošću za proizvodnju i usluge</derivirana_varijabla>
  </DomainObject.Predmet.StrankaNazivFormated>
  <DomainObject.Predmet.StrankaNazivFormatedOIB>
    <izvorni_sadrzaj>VOĆNJAK društvo s ograničenom odgovornošću za proizvodnju i usluge, OIB 52871551229</izvorni_sadrzaj>
    <derivirana_varijabla naziv="DomainObject.Predmet.StrankaNazivFormatedOIB_1">VOĆNJAK društvo s ograničenom odgovornošću za proizvodnju i usluge, OIB 52871551229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VOĆNJAK društvo s ograničenom odgovornošću za proizvodnju i usluge</item>
    </izvorni_sadrzaj>
    <derivirana_varijabla naziv="DomainObject.Predmet.StrankaListFormated_1">
      <item>VOĆNJAK društvo s ograničenom odgovornošću za proizvodnju i usluge</item>
    </derivirana_varijabla>
  </DomainObject.Predmet.StrankaListFormated>
  <DomainObject.Predmet.StrankaListFormatedOIB>
    <izvorni_sadrzaj>
      <item>VOĆNJAK društvo s ograničenom odgovornošću za proizvodnju i usluge, OIB 52871551229</item>
    </izvorni_sadrzaj>
    <derivirana_varijabla naziv="DomainObject.Predmet.StrankaListFormatedOIB_1">
      <item>VOĆNJAK društvo s ograničenom odgovornošću za proizvodnju i usluge, OIB 52871551229</item>
    </derivirana_varijabla>
  </DomainObject.Predmet.StrankaListFormatedOIB>
  <DomainObject.Predmet.StrankaListFormatedWithAdress>
    <izvorni_sadrzaj>
      <item>VOĆNJAK društvo s ograničenom odgovornošću za proizvodnju i usluge, Matice Hrvatske 4/1, 43000 Bjelovar</item>
    </izvorni_sadrzaj>
    <derivirana_varijabla naziv="DomainObject.Predmet.StrankaListFormatedWithAdress_1">
      <item>VOĆNJAK društvo s ograničenom odgovornošću za proizvodnju i usluge, Matice Hrvatske 4/1, 43000 Bjelovar</item>
    </derivirana_varijabla>
  </DomainObject.Predmet.StrankaListFormatedWithAdress>
  <DomainObject.Predmet.StrankaListFormatedWithAdressOIB>
    <izvorni_sadrzaj>
      <item>VOĆNJAK društvo s ograničenom odgovornošću za proizvodnju i usluge, OIB 52871551229, Matice Hrvatske 4/1, 43000 Bjelovar</item>
    </izvorni_sadrzaj>
    <derivirana_varijabla naziv="DomainObject.Predmet.StrankaListFormatedWithAdressOIB_1">
      <item>VOĆNJAK društvo s ograničenom odgovornošću za proizvodnju i usluge, OIB 52871551229, Matice Hrvatske 4/1, 43000 Bjelovar</item>
    </derivirana_varijabla>
  </DomainObject.Predmet.StrankaListFormatedWithAdressOIB>
  <DomainObject.Predmet.StrankaListNazivFormated>
    <izvorni_sadrzaj>
      <item>VOĆNJAK društvo s ograničenom odgovornošću za proizvodnju i usluge</item>
    </izvorni_sadrzaj>
    <derivirana_varijabla naziv="DomainObject.Predmet.StrankaListNazivFormated_1">
      <item>VOĆNJAK društvo s ograničenom odgovornošću za proizvodnju i usluge</item>
    </derivirana_varijabla>
  </DomainObject.Predmet.StrankaListNazivFormated>
  <DomainObject.Predmet.StrankaListNazivFormatedOIB>
    <izvorni_sadrzaj>
      <item>VOĆNJAK društvo s ograničenom odgovornošću za proizvodnju i usluge, OIB 52871551229</item>
    </izvorni_sadrzaj>
    <derivirana_varijabla naziv="DomainObject.Predmet.StrankaListNazivFormatedOIB_1">
      <item>VOĆNJAK društvo s ograničenom odgovornošću za proizvodnju i usluge, OIB 52871551229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>Perica Medaković</item>
      <item>Odvjetnik Hrvoje Kuprešak</item>
      <item>Gugić &amp; Kovačić - odvjetničko društvo društvo s ograničenom odgovornošću</item>
      <item>ZOU IVAN ŽUPAN I MELITA BABIĆ</item>
    </izvorni_sadrzaj>
    <derivirana_varijabla naziv="DomainObject.Predmet.OstaliListFormated_1">
      <item>Perica Medaković</item>
      <item>Odvjetnik Hrvoje Kuprešak</item>
      <item>Gugić &amp; Kovačić - odvjetničko društvo društvo s ograničenom odgovornošću</item>
      <item>ZOU IVAN ŽUPAN I MELITA BABIĆ</item>
    </derivirana_varijabla>
  </DomainObject.Predmet.OstaliListFormated>
  <DomainObject.Predmet.OstaliListFormatedOIB>
    <izvorni_sadrzaj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izvorni_sadrzaj>
    <derivirana_varijabla naziv="DomainObject.Predmet.OstaliListFormatedOIB_1"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derivirana_varijabla>
  </DomainObject.Predmet.OstaliListFormatedOIB>
  <DomainObject.Predmet.OstaliListFormatedWithAdress>
    <izvorni_sadrzaj>
      <item>Perica Medaković, Ivana Mažuranića 2d, 43500 Daruvar</item>
      <item>Odvjetnik Hrvoje Kuprešak, Meštrovićev trg 2, 10000 Zagreb</item>
      <item>Gugić &amp; Kovačić - odvjetničko društvo društvo s ograničenom odgovornošću, Radnička cesta 52, 10000 Zagreb</item>
      <item>ZOU IVAN ŽUPAN I MELITA BABIĆ, Teslina 10, 10000 Zagreb</item>
    </izvorni_sadrzaj>
    <derivirana_varijabla naziv="DomainObject.Predmet.OstaliListFormatedWithAdress_1">
      <item>Perica Medaković, Ivana Mažuranića 2d, 43500 Daruvar</item>
      <item>Odvjetnik Hrvoje Kuprešak, Meštrovićev trg 2, 10000 Zagreb</item>
      <item>Gugić &amp; Kovačić - odvjetničko društvo društvo s ograničenom odgovornošću, Radnička cesta 52, 10000 Zagreb</item>
      <item>ZOU IVAN ŽUPAN I MELITA BABIĆ, Teslina 10, 10000 Zagreb</item>
    </derivirana_varijabla>
  </DomainObject.Predmet.OstaliListFormatedWithAdress>
  <DomainObject.Predmet.OstaliListFormatedWithAdressOIB>
    <izvorni_sadrzaj>
      <item>Perica Medaković, OIB 37577204378, Ivana Mažuranića 2d, 43500 Daruvar</item>
      <item>Odvjetnik Hrvoje Kuprešak, OIB 80356918748, Meštrovićev trg 2, 10000 Zagreb</item>
      <item>Gugić &amp; Kovačić - odvjetničko društvo društvo s ograničenom odgovornošću, OIB 13484501240, Radnička cesta 52, 10000 Zagreb</item>
      <item>ZOU IVAN ŽUPAN I MELITA BABIĆ, OIB 96506192882, Teslina 10, 10000 Zagreb</item>
    </izvorni_sadrzaj>
    <derivirana_varijabla naziv="DomainObject.Predmet.OstaliListFormatedWithAdressOIB_1">
      <item>Perica Medaković, OIB 37577204378, Ivana Mažuranića 2d, 43500 Daruvar</item>
      <item>Odvjetnik Hrvoje Kuprešak, OIB 80356918748, Meštrovićev trg 2, 10000 Zagreb</item>
      <item>Gugić &amp; Kovačić - odvjetničko društvo društvo s ograničenom odgovornošću, OIB 13484501240, Radnička cesta 52, 10000 Zagreb</item>
      <item>ZOU IVAN ŽUPAN I MELITA BABIĆ, OIB 96506192882, Teslina 10, 10000 Zagreb</item>
    </derivirana_varijabla>
  </DomainObject.Predmet.OstaliListFormatedWithAdressOIB>
  <DomainObject.Predmet.OstaliListNazivFormated>
    <izvorni_sadrzaj>
      <item>Perica Medaković</item>
      <item>Odvjetnik Hrvoje Kuprešak</item>
      <item>Gugić &amp; Kovačić - odvjetničko društvo društvo s ograničenom odgovornošću</item>
      <item>ZOU IVAN ŽUPAN I MELITA BABIĆ</item>
    </izvorni_sadrzaj>
    <derivirana_varijabla naziv="DomainObject.Predmet.OstaliListNazivFormated_1">
      <item>Perica Medaković</item>
      <item>Odvjetnik Hrvoje Kuprešak</item>
      <item>Gugić &amp; Kovačić - odvjetničko društvo društvo s ograničenom odgovornošću</item>
      <item>ZOU IVAN ŽUPAN I MELITA BABIĆ</item>
    </derivirana_varijabla>
  </DomainObject.Predmet.OstaliListNazivFormated>
  <DomainObject.Predmet.OstaliListNazivFormatedOIB>
    <izvorni_sadrzaj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izvorni_sadrzaj>
    <derivirana_varijabla naziv="DomainObject.Predmet.OstaliListNazivFormatedOIB_1">
      <item>Perica Medaković, OIB 37577204378</item>
      <item>Odvjetnik Hrvoje Kuprešak, OIB 80356918748</item>
      <item>Gugić &amp; Kovačić - odvjetničko društvo društvo s ograničenom odgovornošću, OIB 13484501240</item>
      <item>ZOU IVAN ŽUPAN I MELITA BABIĆ, OIB 96506192882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28. prosinca 2017.</izvorni_sadrzaj>
    <derivirana_varijabla naziv="DomainObject.Datum_1">28. prosinca 2017.</derivirana_varijabla>
  </DomainObject.Datum>
  <DomainObject.PoslovniBrojDokumenta>
    <izvorni_sadrzaj>St-295/2017-34</izvorni_sadrzaj>
    <derivirana_varijabla naziv="DomainObject.PoslovniBrojDokumenta_1">St-295/2017-34</derivirana_varijabla>
  </DomainObject.PoslovniBrojDokumenta>
  <DomainObject.Predmet.StrankaIDrugi>
    <izvorni_sadrzaj>VOĆNJAK društvo s ograničenom odgovornošću za proizvodnju i usluge</izvorni_sadrzaj>
    <derivirana_varijabla naziv="DomainObject.Predmet.StrankaIDrugi_1">VOĆNJAK društvo s ograničenom odgovornošću za proizvodnju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VOĆNJAK društvo s ograničenom odgovornošću za proizvodnju i usluge, OIB 52871551229, Matice Hrvatske 4/1, 43000 Bjelovar</izvorni_sadrzaj>
    <derivirana_varijabla naziv="DomainObject.Predmet.StrankaIDrugiAdressOIB_1">VOĆNJAK društvo s ograničenom odgovornošću za proizvodnju i usluge, OIB 52871551229, Matice Hrvatske 4/1,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VOĆNJAK društvo s ograničenom odgovornošću za proizvodnju i usluge</item>
      <item>Perica Medaković</item>
      <item>Odvjetnik Hrvoje Kuprešak</item>
      <item>Gugić &amp; Kovačić - odvjetničko društvo društvo s ograničenom odgovornošću</item>
      <item>ZOU IVAN ŽUPAN I MELITA BABIĆ</item>
    </izvorni_sadrzaj>
    <derivirana_varijabla naziv="DomainObject.Predmet.SudioniciListNaziv_1">
      <item>VOĆNJAK društvo s ograničenom odgovornošću za proizvodnju i usluge</item>
      <item>Perica Medaković</item>
      <item>Odvjetnik Hrvoje Kuprešak</item>
      <item>Gugić &amp; Kovačić - odvjetničko društvo društvo s ograničenom odgovornošću</item>
      <item>ZOU IVAN ŽUPAN I MELITA BABIĆ</item>
    </derivirana_varijabla>
  </DomainObject.Predmet.SudioniciListNaziv>
  <DomainObject.Predmet.SudioniciListAdressOIB>
    <izvorni_sadrzaj>
      <item>VOĆNJAK društvo s ograničenom odgovornošću za proizvodnju i usluge, OIB 52871551229, Matice Hrvatske 4/1,43000 Bjelovar</item>
      <item>Perica Medaković, OIB 37577204378, Ivana Mažuranića 2d,43500 Daruvar</item>
      <item>Odvjetnik Hrvoje Kuprešak, OIB 80356918748, Meštrovićev trg 2,10000 Zagreb</item>
      <item>Gugić &amp; Kovačić - odvjetničko društvo društvo s ograničenom odgovornošću, OIB 13484501240, Radnička cesta 52,10000 Zagreb</item>
      <item>ZOU IVAN ŽUPAN I MELITA BABIĆ, OIB 96506192882, Teslina 10,10000 Zagreb</item>
    </izvorni_sadrzaj>
    <derivirana_varijabla naziv="DomainObject.Predmet.SudioniciListAdressOIB_1">
      <item>VOĆNJAK društvo s ograničenom odgovornošću za proizvodnju i usluge, OIB 52871551229, Matice Hrvatske 4/1,43000 Bjelovar</item>
      <item>Perica Medaković, OIB 37577204378, Ivana Mažuranića 2d,43500 Daruvar</item>
      <item>Odvjetnik Hrvoje Kuprešak, OIB 80356918748, Meštrovićev trg 2,10000 Zagreb</item>
      <item>Gugić &amp; Kovačić - odvjetničko društvo društvo s ograničenom odgovornošću, OIB 13484501240, Radnička cesta 52,10000 Zagreb</item>
      <item>ZOU IVAN ŽUPAN I MELITA BABIĆ, OIB 96506192882, Teslina 10,10000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BAA77740-A909-46ED-A75A-D93A985F76A7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9</properties:Lines>
  <properties:Paragraphs>0</properties:Paragraphs>
  <properties:TotalTime>2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2017-12-28T11:47:00Z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St-295/2017-34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