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fc67" w14:paraId="8eefc67" w:rsidRDefault="00B32F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2F53" w:rsidP="00B32F53" w:rsidR="00AE649C">
      <w:pPr>
        <w:pStyle w:val="Bezproreda"/>
      </w:pPr>
      <w:r>
        <w:t xml:space="preserve">      Republika Hrvatska</w:t>
      </w:r>
    </w:p>
    <w:p w:rsidRDefault="00B32F53" w:rsidP="00B32F53" w:rsidR="00B32F53">
      <w:pPr>
        <w:pStyle w:val="Bezproreda"/>
      </w:pPr>
      <w:r>
        <w:t>Trgovački sud u Bjelovaru</w:t>
      </w:r>
    </w:p>
    <w:p w:rsidRDefault="00B32F53" w:rsidP="00B32F53" w:rsidR="00B32F53">
      <w:pPr>
        <w:pStyle w:val="Bezproreda"/>
        <w:spacing w:after="0"/>
      </w:pPr>
      <w:r w:rsidRPr="00B32F53">
        <w:rPr>
          <w:sz w:val="18"/>
          <w:szCs w:val="18"/>
        </w:rPr>
        <w:t xml:space="preserve">Bjelovar, Šetalište dr. I. </w:t>
      </w:r>
      <w:proofErr w:type="spellStart"/>
      <w:r w:rsidRPr="00B32F53">
        <w:rPr>
          <w:sz w:val="18"/>
          <w:szCs w:val="18"/>
        </w:rPr>
        <w:t>Lebovića</w:t>
      </w:r>
      <w:proofErr w:type="spellEnd"/>
      <w:r w:rsidRPr="00B32F53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</w:t>
      </w:r>
    </w:p>
    <w:p w:rsidRDefault="00B32F53" w:rsidP="00B32F53" w:rsidR="00B32F53">
      <w:pPr>
        <w:ind w:firstLine="5245"/>
        <w:jc w:val="both"/>
        <w:rPr>
          <w:lang w:val="hr-HR"/>
        </w:rPr>
      </w:pPr>
      <w:r>
        <w:rPr>
          <w:lang w:val="hr-HR"/>
        </w:rPr>
        <w:t>Poslovni broj: 6 St-553/2018-2</w:t>
      </w:r>
    </w:p>
    <w:p w:rsidRDefault="00B32F53" w:rsidP="00B32F53" w:rsidR="00B32F53">
      <w:pPr>
        <w:rPr>
          <w:lang w:val="hr-HR"/>
        </w:rPr>
      </w:pPr>
    </w:p>
    <w:p w:rsidRDefault="00B32F53" w:rsidP="00B32F53" w:rsidR="00B32F53">
      <w:pPr>
        <w:rPr>
          <w:lang w:val="hr-HR"/>
        </w:rPr>
      </w:pPr>
    </w:p>
    <w:p w:rsidRDefault="00B32F53" w:rsidP="00B32F53" w:rsidR="00B32F5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32F53" w:rsidP="00B32F53" w:rsidR="00B32F53">
      <w:pPr>
        <w:jc w:val="center"/>
        <w:rPr>
          <w:lang w:val="hr-HR"/>
        </w:rPr>
      </w:pPr>
    </w:p>
    <w:p w:rsidRDefault="00B32F53" w:rsidP="00B32F53" w:rsidR="00B32F53">
      <w:pPr>
        <w:jc w:val="center"/>
        <w:rPr>
          <w:lang w:val="hr-HR"/>
        </w:rPr>
      </w:pPr>
    </w:p>
    <w:p w:rsidRDefault="00B32F53" w:rsidP="00B32F53" w:rsidR="00B32F5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UDRUGA ZA PROMICANJE LJUDSKIH PRAVA, MEDIJSKIH SLOBODA I KULTURNIH VRIJEDNOSTI "SLOBODA", Zagreb, </w:t>
      </w:r>
      <w:proofErr w:type="spellStart"/>
      <w:r>
        <w:rPr>
          <w:lang w:val="hr-HR"/>
        </w:rPr>
        <w:t>Tratinska</w:t>
      </w:r>
      <w:proofErr w:type="spellEnd"/>
      <w:r>
        <w:rPr>
          <w:lang w:val="hr-HR"/>
        </w:rPr>
        <w:t xml:space="preserve"> 2, registarski broj: 21010746, OIB: 72482669408, koji se vodi kod ovoga suda pod poslovnim brojem St-553/2018 temeljem odredbe čl.430., 431. i 434. Stečajnog zakona (Narodne novine br. 71/15 i 104/17), objavljuje:</w:t>
      </w:r>
    </w:p>
    <w:p w:rsidRDefault="00B32F53" w:rsidP="00B32F53" w:rsidR="00B32F53">
      <w:pPr>
        <w:jc w:val="both"/>
        <w:rPr>
          <w:lang w:val="hr-HR"/>
        </w:rPr>
      </w:pPr>
    </w:p>
    <w:p w:rsidRDefault="00B32F53" w:rsidP="00B32F53" w:rsidR="00B32F53">
      <w:pPr>
        <w:jc w:val="both"/>
        <w:rPr>
          <w:lang w:val="hr-HR"/>
        </w:rPr>
      </w:pPr>
      <w:r>
        <w:rPr>
          <w:lang w:val="hr-HR"/>
        </w:rPr>
        <w:t xml:space="preserve">1. Na dan 9. siječnja 2018. dužnik u Očevidniku redoslijeda osnova za plaćanje ima evidentirane neizvršene osnove za plaćanje u ukupnom iznosu od 26.085,97 kn, u koji iznos je uračunata kamata i naknada Financijske agencije za provedbu ovrhe na novčanim sredstvima.  </w:t>
      </w:r>
    </w:p>
    <w:p w:rsidRDefault="00B32F53" w:rsidP="00B32F53" w:rsidR="00B32F53">
      <w:pPr>
        <w:jc w:val="both"/>
        <w:rPr>
          <w:lang w:val="hr-HR"/>
        </w:rPr>
      </w:pPr>
    </w:p>
    <w:p w:rsidRDefault="00B32F53" w:rsidP="00B32F53" w:rsidR="00B32F53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B32F53" w:rsidP="00B32F53" w:rsidR="00B32F53">
      <w:pPr>
        <w:jc w:val="both"/>
        <w:rPr>
          <w:lang w:val="hr-HR"/>
        </w:rPr>
      </w:pPr>
    </w:p>
    <w:p w:rsidRDefault="00B32F53" w:rsidP="00B32F53" w:rsidR="00B32F5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32F53" w:rsidP="00B32F53" w:rsidR="00B32F53">
      <w:pPr>
        <w:jc w:val="both"/>
        <w:rPr>
          <w:lang w:val="hr-HR"/>
        </w:rPr>
      </w:pPr>
    </w:p>
    <w:p w:rsidRDefault="00B32F53" w:rsidP="00B32F53" w:rsidR="00B32F5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2F53" w:rsidP="00B32F53" w:rsidR="00B32F53">
      <w:pPr>
        <w:jc w:val="both"/>
        <w:rPr>
          <w:lang w:val="hr-HR"/>
        </w:rPr>
      </w:pPr>
    </w:p>
    <w:p w:rsidRDefault="00B32F53" w:rsidP="00B32F53" w:rsidR="00B32F53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B32F53" w:rsidP="00B32F53" w:rsidR="00B32F5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B32F53" w:rsidP="00B32F53" w:rsidR="00B32F53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B32F53" w:rsidP="00B32F53" w:rsidR="00B32F5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B32F53" w:rsidP="00B32F53" w:rsidR="00B32F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F53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32F5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2F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77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St-553/2018-2</izvorni_sadrzaj>
    <derivirana_varijabla naziv="DomainObject.Oznaka_1">St-553/2018-2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LJUDSKIH PRAVA, MEDIJSKIH SLOBODA I KULTURNIH VRIJEDNOSTI "SLOBODA"</izvorni_sadrzaj>
    <derivirana_varijabla naziv="DomainObject.Predmet.ProtustrankaFormated_1">  UDRUGA ZA PROMICANJE LJUDSKIH PRAVA, MEDIJSKIH SLOBODA I KULTURNIH VRIJEDNOSTI "SLOBODA"</derivirana_varijabla>
  </DomainObject.Predmet.ProtustrankaFormated>
  <DomainObject.Predmet.ProtustrankaFormatedOIB>
    <izvorni_sadrzaj>  UDRUGA ZA PROMICANJE LJUDSKIH PRAVA, MEDIJSKIH SLOBODA I KULTURNIH VRIJEDNOSTI "SLOBODA", OIB 72482669408</izvorni_sadrzaj>
    <derivirana_varijabla naziv="DomainObject.Predmet.ProtustrankaFormatedOIB_1">  UDRUGA ZA PROMICANJE LJUDSKIH PRAVA, MEDIJSKIH SLOBODA I KULTURNIH VRIJEDNOSTI "SLOBODA", OIB 72482669408</derivirana_varijabla>
  </DomainObject.Predmet.ProtustrankaFormatedOIB>
  <DomainObject.Predmet.ProtustrankaFormatedWithAdress>
    <izvorni_sadrzaj> UDRUGA ZA PROMICANJE LJUDSKIH PRAVA, MEDIJSKIH SLOBODA I KULTURNIH VRIJEDNOSTI "SLOBODA", Tratinska 2, 10000 Zagreb</izvorni_sadrzaj>
    <derivirana_varijabla naziv="DomainObject.Predmet.ProtustrankaFormatedWithAdress_1"> UDRUGA ZA PROMICANJE LJUDSKIH PRAVA, MEDIJSKIH SLOBODA I KULTURNIH VRIJEDNOSTI "SLOBODA", Tratinska 2, 10000 Zagreb</derivirana_varijabla>
  </DomainObject.Predmet.ProtustrankaFormatedWithAdress>
  <DomainObject.Predmet.ProtustrankaFormatedWithAdressOIB>
    <izvorni_sadrzaj> UDRUGA ZA PROMICANJE LJUDSKIH PRAVA, MEDIJSKIH SLOBODA I KULTURNIH VRIJEDNOSTI "SLOBODA", OIB 72482669408, Tratinska 2, 10000 Zagreb</izvorni_sadrzaj>
    <derivirana_varijabla naziv="DomainObject.Predmet.ProtustrankaFormatedWithAdressOIB_1"> UDRUGA ZA PROMICANJE LJUDSKIH PRAVA, MEDIJSKIH SLOBODA I KULTURNIH VRIJEDNOSTI "SLOBODA", OIB 72482669408, Tratinska 2, 10000 Zagreb</derivirana_varijabla>
  </DomainObject.Predmet.ProtustrankaFormatedWithAdressOIB>
  <DomainObject.Predmet.ProtustrankaWithAdress>
    <izvorni_sadrzaj>UDRUGA ZA PROMICANJE LJUDSKIH PRAVA, MEDIJSKIH SLOBODA I KULTURNIH VRIJEDNOSTI "SLOBODA" Tratinska 2, 10000 Zagreb</izvorni_sadrzaj>
    <derivirana_varijabla naziv="DomainObject.Predmet.ProtustrankaWithAdress_1">UDRUGA ZA PROMICANJE LJUDSKIH PRAVA, MEDIJSKIH SLOBODA I KULTURNIH VRIJEDNOSTI "SLOBODA" Tratinska 2, 10000 Zagreb</derivirana_varijabla>
  </DomainObject.Predmet.ProtustrankaWithAdress>
  <DomainObject.Predmet.ProtustrankaWithAdressOIB>
    <izvorni_sadrzaj>UDRUGA ZA PROMICANJE LJUDSKIH PRAVA, MEDIJSKIH SLOBODA I KULTURNIH VRIJEDNOSTI "SLOBODA", OIB 72482669408, Tratinska 2, 10000 Zagreb</izvorni_sadrzaj>
    <derivirana_varijabla naziv="DomainObject.Predmet.ProtustrankaWithAdressOIB_1">UDRUGA ZA PROMICANJE LJUDSKIH PRAVA, MEDIJSKIH SLOBODA I KULTURNIH VRIJEDNOSTI "SLOBODA", OIB 72482669408, Tratinska 2, 10000 Zagreb</derivirana_varijabla>
  </DomainObject.Predmet.ProtustrankaWithAdressOIB>
  <DomainObject.Predmet.ProtustrankaNazivFormated>
    <izvorni_sadrzaj>UDRUGA ZA PROMICANJE LJUDSKIH PRAVA, MEDIJSKIH SLOBODA I KULTURNIH VRIJEDNOSTI "SLOBODA"</izvorni_sadrzaj>
    <derivirana_varijabla naziv="DomainObject.Predmet.ProtustrankaNazivFormated_1">UDRUGA ZA PROMICANJE LJUDSKIH PRAVA, MEDIJSKIH SLOBODA I KULTURNIH VRIJEDNOSTI "SLOBODA"</derivirana_varijabla>
  </DomainObject.Predmet.ProtustrankaNazivFormated>
  <DomainObject.Predmet.ProtustrankaNazivFormatedOIB>
    <izvorni_sadrzaj>UDRUGA ZA PROMICANJE LJUDSKIH PRAVA, MEDIJSKIH SLOBODA I KULTURNIH VRIJEDNOSTI "SLOBODA", OIB 72482669408</izvorni_sadrzaj>
    <derivirana_varijabla naziv="DomainObject.Predmet.ProtustrankaNazivFormatedOIB_1">UDRUGA ZA PROMICANJE LJUDSKIH PRAVA, MEDIJSKIH SLOBODA I KULTURNIH VRIJEDNOSTI "SLOBODA", OIB 72482669408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LJUDSKIH PRAVA, MEDIJSKIH SLOBODA I KULTURNIH VRIJEDNOSTI "SLOBODA"</item>
    </izvorni_sadrzaj>
    <derivirana_varijabla naziv="DomainObject.Predmet.ProtuStrankaListFormated_1">
      <item>UDRUGA ZA PROMICANJE LJUDSKIH PRAVA, MEDIJSKIH SLOBODA I KULTURNIH VRIJEDNOSTI "SLOBODA"</item>
    </derivirana_varijabla>
  </DomainObject.Predmet.ProtuStrankaListFormated>
  <DomainObject.Predmet.ProtuStrankaListFormatedOIB>
    <izvorni_sadrzaj>
      <item>UDRUGA ZA PROMICANJE LJUDSKIH PRAVA, MEDIJSKIH SLOBODA I KULTURNIH VRIJEDNOSTI "SLOBODA", OIB 72482669408</item>
    </izvorni_sadrzaj>
    <derivirana_varijabla naziv="DomainObject.Predmet.ProtuStrankaListFormatedOIB_1">
      <item>UDRUGA ZA PROMICANJE LJUDSKIH PRAVA, MEDIJSKIH SLOBODA I KULTURNIH VRIJEDNOSTI "SLOBODA", OIB 72482669408</item>
    </derivirana_varijabla>
  </DomainObject.Predmet.ProtuStrankaListFormatedOIB>
  <DomainObject.Predmet.ProtuStrankaListFormatedWithAdress>
    <izvorni_sadrzaj>
      <item>UDRUGA ZA PROMICANJE LJUDSKIH PRAVA, MEDIJSKIH SLOBODA I KULTURNIH VRIJEDNOSTI "SLOBODA", Tratinska 2, 10000 Zagreb</item>
    </izvorni_sadrzaj>
    <derivirana_varijabla naziv="DomainObject.Predmet.ProtuStrankaListFormatedWithAdress_1">
      <item>UDRUGA ZA PROMICANJE LJUDSKIH PRAVA, MEDIJSKIH SLOBODA I KULTURNIH VRIJEDNOSTI "SLOBODA", Tratinska 2, 10000 Zagreb</item>
    </derivirana_varijabla>
  </DomainObject.Predmet.ProtuStrankaListFormatedWithAdress>
  <DomainObject.Predmet.ProtuStrankaListFormatedWithAdressOIB>
    <izvorni_sadrzaj>
      <item>UDRUGA ZA PROMICANJE LJUDSKIH PRAVA, MEDIJSKIH SLOBODA I KULTURNIH VRIJEDNOSTI "SLOBODA", OIB 72482669408, Tratinska 2, 10000 Zagreb</item>
    </izvorni_sadrzaj>
    <derivirana_varijabla naziv="DomainObject.Predmet.ProtuStrankaListFormatedWithAdressOIB_1">
      <item>UDRUGA ZA PROMICANJE LJUDSKIH PRAVA, MEDIJSKIH SLOBODA I KULTURNIH VRIJEDNOSTI "SLOBODA", OIB 72482669408, Tratinska 2, 10000 Zagreb</item>
    </derivirana_varijabla>
  </DomainObject.Predmet.ProtuStrankaListFormatedWithAdressOIB>
  <DomainObject.Predmet.ProtuStrankaListNazivFormated>
    <izvorni_sadrzaj>
      <item>UDRUGA ZA PROMICANJE LJUDSKIH PRAVA, MEDIJSKIH SLOBODA I KULTURNIH VRIJEDNOSTI "SLOBODA"</item>
    </izvorni_sadrzaj>
    <derivirana_varijabla naziv="DomainObject.Predmet.ProtuStrankaListNazivFormated_1">
      <item>UDRUGA ZA PROMICANJE LJUDSKIH PRAVA, MEDIJSKIH SLOBODA I KULTURNIH VRIJEDNOSTI "SLOBODA"</item>
    </derivirana_varijabla>
  </DomainObject.Predmet.ProtuStrankaListNazivFormated>
  <DomainObject.Predmet.ProtuStrankaListNazivFormatedOIB>
    <izvorni_sadrzaj>
      <item>UDRUGA ZA PROMICANJE LJUDSKIH PRAVA, MEDIJSKIH SLOBODA I KULTURNIH VRIJEDNOSTI "SLOBODA", OIB 72482669408</item>
    </izvorni_sadrzaj>
    <derivirana_varijabla naziv="DomainObject.Predmet.ProtuStrankaListNazivFormatedOIB_1">
      <item>UDRUGA ZA PROMICANJE LJUDSKIH PRAVA, MEDIJSKIH SLOBODA I KULTURNIH VRIJEDNOSTI "SLOBODA", OIB 72482669408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St-553/2018-2</izvorni_sadrzaj>
    <derivirana_varijabla naziv="DomainObject.PoslovniBrojDokumenta_1">St-553/2018-2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LJUDSKIH PRAVA, MEDIJSKIH SLOBODA I KULTURNIH VRIJEDNOSTI "SLOBODA"</izvorni_sadrzaj>
    <derivirana_varijabla naziv="DomainObject.Predmet.ProtustrankaIDrugi_1">UDRUGA ZA PROMICANJE LJUDSKIH PRAVA, MEDIJSKIH SLOBODA I KULTURNIH VRIJEDNOSTI "SLOBODA"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LJUDSKIH PRAVA, MEDIJSKIH SLOBODA I KULTURNIH VRIJEDNOSTI "SLOBODA", OIB 72482669408, Tratinska 2, 10000 Zagreb</izvorni_sadrzaj>
    <derivirana_varijabla naziv="DomainObject.Predmet.ProtustrankaIDrugiAdressOIB_1">UDRUGA ZA PROMICANJE LJUDSKIH PRAVA, MEDIJSKIH SLOBODA I KULTURNIH VRIJEDNOSTI "SLOBODA", OIB 72482669408, Tratinska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LJUDSKIH PRAVA, MEDIJSKIH SLOBODA I KULTURNIH VRIJEDNOSTI "SLOBODA"</item>
      <item>FINA Regionalni centar Zagreb</item>
    </izvorni_sadrzaj>
    <derivirana_varijabla naziv="DomainObject.Predmet.SudioniciListNaziv_1">
      <item>UDRUGA ZA PROMICANJE LJUDSKIH PRAVA, MEDIJSKIH SLOBODA I KULTURNIH VRIJEDNOSTI "SLOBODA"</item>
      <item>FINA Regionalni centar Zagreb</item>
    </derivirana_varijabla>
  </DomainObject.Predmet.SudioniciListNaziv>
  <DomainObject.Predmet.SudioniciListAdressOIB>
    <izvorni_sadrzaj>
      <item>UDRUGA ZA PROMICANJE LJUDSKIH PRAVA, MEDIJSKIH SLOBODA I KULTURNIH VRIJEDNOSTI "SLOBODA", OIB 72482669408, Tratinska 2,10000 Zagreb</item>
      <item>FINA Regionalni centar Zagreb, OIB 85821130368, Trg svibanjskih žrtava 1995. 1,10000 Zagreb</item>
    </izvorni_sadrzaj>
    <derivirana_varijabla naziv="DomainObject.Predmet.SudioniciListAdressOIB_1">
      <item>UDRUGA ZA PROMICANJE LJUDSKIH PRAVA, MEDIJSKIH SLOBODA I KULTURNIH VRIJEDNOSTI "SLOBODA", OIB 72482669408, Tratinska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D8B5E-97D1-47E8-8E65-AE3B25A8B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1689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