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5e90" w14:paraId="6955e90" w:rsidRDefault="0093750A" w:rsidP="0093750A" w:rsidR="0093750A">
      <w:pPr>
        <w15:collapsed w:val="false"/>
      </w:pPr>
      <w:bookmarkStart w:name="_GoBack" w:id="0"/>
      <w:bookmarkEnd w:id="0"/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7A22E4">
        <w:t>54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7A22E4">
        <w:t>AURORA d.o.o., Slatina, Vladimira Nazora 284, OIB: 03700591597,</w:t>
      </w:r>
      <w:r w:rsidR="00C11D81">
        <w:t xml:space="preserve"> </w:t>
      </w:r>
      <w:r>
        <w:t>koji se vodi kod ovoga suda pod brojem St-</w:t>
      </w:r>
      <w:r w:rsidR="00A9703E">
        <w:t>55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092BD7" w:rsidP="00913FF5" w:rsidR="0093750A">
      <w:r>
        <w:t>I. Na dan 1</w:t>
      </w:r>
      <w:r w:rsidR="000547CF">
        <w:t>5</w:t>
      </w:r>
      <w:r>
        <w:t xml:space="preserve">. rujna 2015. </w:t>
      </w:r>
      <w:r w:rsidR="00055253">
        <w:t>dužnik u Očevidniku redoslijeda osnova za plaćanje ime evidentirane neizvršene osnove za plaćanj</w:t>
      </w:r>
      <w:r w:rsidR="007A22E4">
        <w:t>e u ukupnom iznosu od 201.409,83</w:t>
      </w:r>
      <w:r w:rsidR="00055253">
        <w:t xml:space="preserve"> 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r w:rsidR="00EC3E67">
        <w:t xml:space="preserve">Damir </w:t>
      </w:r>
      <w:proofErr w:type="spellStart"/>
      <w:r w:rsidR="00EC3E67">
        <w:t>Jagarinec</w:t>
      </w:r>
      <w:proofErr w:type="spellEnd"/>
      <w:r w:rsidR="00EC3E67">
        <w:t xml:space="preserve"> IZ Slatine, Vladimira Nazora 284, OIB: 56290950257, </w:t>
      </w:r>
      <w:r>
        <w:t xml:space="preserve"> 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A9703E">
        <w:t xml:space="preserve">6.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1A3331" w:rsidP="001A3331" w:rsidR="001A3331">
      <w:pPr>
        <w:pStyle w:val="Bezproreda"/>
      </w:pPr>
      <w:r>
        <w:t>Bjelovar, 6. X 2015.</w:t>
      </w:r>
    </w:p>
    <w:p w:rsidRDefault="0093750A" w:rsidP="00913FF5" w:rsidR="0093750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43DBC"/>
    <w:rsid w:val="005E2A4E"/>
    <w:rsid w:val="007A22E4"/>
    <w:rsid w:val="00913FF5"/>
    <w:rsid w:val="0093750A"/>
    <w:rsid w:val="00A9703E"/>
    <w:rsid w:val="00C11D81"/>
    <w:rsid w:val="00DB052E"/>
    <w:rsid w:val="00EC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A2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2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2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2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2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A2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2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2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2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2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St-54/2015-2</izvorni_sadrzaj>
    <derivirana_varijabla naziv="DomainObject.Oznaka_1">St-54/2015-2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društvo s ograničenom odgovornošću za trgovinu i građevinarstvo, Slatina</izvorni_sadrzaj>
    <derivirana_varijabla naziv="DomainObject.Predmet.ProtustrankaFormated_1">  AURORA društvo s ograničenom odgovornošću za trgovinu i građevinarstvo, Slatina</derivirana_varijabla>
  </DomainObject.Predmet.ProtustrankaFormated>
  <DomainObject.Predmet.ProtustrankaFormatedOIB>
    <izvorni_sadrzaj>  AURORA društvo s ograničenom odgovornošću za trgovinu i građevinarstvo, Slatina, OIB 03700591597</izvorni_sadrzaj>
    <derivirana_varijabla naziv="DomainObject.Predmet.ProtustrankaFormatedOIB_1">  AURORA društvo s ograničenom odgovornošću za trgovinu i građevinarstvo, Slatina, OIB 03700591597</derivirana_varijabla>
  </DomainObject.Predmet.ProtustrankaFormatedOIB>
  <DomainObject.Predmet.ProtustrankaFormatedWithAdress>
    <izvorni_sadrzaj> AURORA društvo s ograničenom odgovornošću za trgovinu i građevinarstvo, Slatina, Vladimira Nazora 284, 33520 Slatina</izvorni_sadrzaj>
    <derivirana_varijabla naziv="DomainObject.Predmet.ProtustrankaFormatedWithAdress_1"> AURORA društvo s ograničenom odgovornošću za trgovinu i građevinarstvo, Slatina, Vladimira Nazora 284, 33520 Slatina</derivirana_varijabla>
  </DomainObject.Predmet.ProtustrankaFormatedWithAdress>
  <DomainObject.Predmet.ProtustrankaFormatedWithAdressOIB>
    <izvorni_sadrzaj> AURORA društvo s ograničenom odgovornošću za trgovinu i građevinarstvo, Slatina, OIB 03700591597, Vladimira Nazora 284, 33520 Slatina</izvorni_sadrzaj>
    <derivirana_varijabla naziv="DomainObject.Predmet.ProtustrankaFormatedWithAdressOIB_1"> AURORA društvo s ograničenom odgovornošću za trgovinu i građevinarstvo, Slatina, OIB 03700591597, Vladimira Nazora 284, 33520 Slatina</derivirana_varijabla>
  </DomainObject.Predmet.ProtustrankaFormatedWithAdressOIB>
  <DomainObject.Predmet.ProtustrankaWithAdress>
    <izvorni_sadrzaj>AURORA društvo s ograničenom odgovornošću za trgovinu i građevinarstvo, Slatina Vladimira Nazora 284, 33520 Slatina</izvorni_sadrzaj>
    <derivirana_varijabla naziv="DomainObject.Predmet.ProtustrankaWithAdress_1">AURORA društvo s ograničenom odgovornošću za trgovinu i građevinarstvo, Slatina Vladimira Nazora 284, 33520 Slatina</derivirana_varijabla>
  </DomainObject.Predmet.ProtustrankaWithAdress>
  <DomainObject.Predmet.ProtustrankaWithAdressOIB>
    <izvorni_sadrzaj>AURORA društvo s ograničenom odgovornošću za trgovinu i građevinarstvo, Slatina, OIB 03700591597, Vladimira Nazora 284, 33520 Slatina</izvorni_sadrzaj>
    <derivirana_varijabla naziv="DomainObject.Predmet.ProtustrankaWithAdressOIB_1">AURORA društvo s ograničenom odgovornošću za trgovinu i građevinarstvo, Slatina, OIB 03700591597, Vladimira Nazora 284, 33520 Slatina</derivirana_varijabla>
  </DomainObject.Predmet.ProtustrankaWithAdressOIB>
  <DomainObject.Predmet.ProtustrankaNazivFormated>
    <izvorni_sadrzaj>AURORA društvo s ograničenom odgovornošću za trgovinu i građevinarstvo, Slatina</izvorni_sadrzaj>
    <derivirana_varijabla naziv="DomainObject.Predmet.ProtustrankaNazivFormated_1">AURORA društvo s ograničenom odgovornošću za trgovinu i građevinarstvo, Slatina</derivirana_varijabla>
  </DomainObject.Predmet.ProtustrankaNazivFormated>
  <DomainObject.Predmet.ProtustrankaNazivFormatedOIB>
    <izvorni_sadrzaj>AURORA društvo s ograničenom odgovornošću za trgovinu i građevinarstvo, Slatina, OIB 03700591597</izvorni_sadrzaj>
    <derivirana_varijabla naziv="DomainObject.Predmet.ProtustrankaNazivFormatedOIB_1">AURORA društvo s ograničenom odgovornošću za trgovinu i građevinarstvo, Slatina, OIB 03700591597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</izvorni_sadrzaj>
    <derivirana_varijabla naziv="DomainObject.Predmet.StrankaFormatedOIB_1">  FINA, RC ZAGREB, Podružnica Bjelovar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</izvorni_sadrzaj>
    <derivirana_varijabla naziv="DomainObject.Predmet.StrankaFormatedWithAdressOIB_1"> FINA, RC ZAGREB, Podružnica Bjelovar,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F. Supila 4,43000 Bjelovar</izvorni_sadrzaj>
    <derivirana_varijabla naziv="DomainObject.Predmet.StrankaWithAdressOIB_1">FINA, RC ZAGREB, Podružnica Bjelovar,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</izvorni_sadrzaj>
    <derivirana_varijabla naziv="DomainObject.Predmet.StrankaNazivFormatedOIB_1">FINA,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</item>
    </izvorni_sadrzaj>
    <derivirana_varijabla naziv="DomainObject.Predmet.StrankaListFormatedOIB_1">
      <item>FINA, RC ZAGREB, Podružnica Bjelovar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</izvorni_sadrzaj>
    <derivirana_varijabla naziv="DomainObject.Predmet.StrankaListFormatedWithAdressOIB_1">
      <item>FINA, RC ZAGREB, Podružnica Bjelovar,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</item>
    </izvorni_sadrzaj>
    <derivirana_varijabla naziv="DomainObject.Predmet.StrankaListNazivFormatedOIB_1">
      <item>FINA, RC ZAGREB, Podružnica Bjelovar</item>
    </derivirana_varijabla>
  </DomainObject.Predmet.StrankaListNazivFormatedOIB>
  <DomainObject.Predmet.ProtuStrankaListFormated>
    <izvorni_sadrzaj>
      <item>AURORA društvo s ograničenom odgovornošću za trgovinu i građevinarstvo, Slatina</item>
    </izvorni_sadrzaj>
    <derivirana_varijabla naziv="DomainObject.Predmet.ProtuStrankaListFormated_1">
      <item>AURORA društvo s ograničenom odgovornošću za trgovinu i građevinarstvo, Slatina</item>
    </derivirana_varijabla>
  </DomainObject.Predmet.ProtuStrankaListFormated>
  <DomainObject.Predmet.ProtuStrankaListFormatedOIB>
    <izvorni_sadrzaj>
      <item>AURORA društvo s ograničenom odgovornošću za trgovinu i građevinarstvo, Slatina, OIB 03700591597</item>
    </izvorni_sadrzaj>
    <derivirana_varijabla naziv="DomainObject.Predmet.ProtuStrankaListFormatedOIB_1">
      <item>AURORA društvo s ograničenom odgovornošću za trgovinu i građevinarstvo, Slatina, OIB 03700591597</item>
    </derivirana_varijabla>
  </DomainObject.Predmet.ProtuStrankaListFormatedOIB>
  <DomainObject.Predmet.ProtuStrankaListFormatedWithAdress>
    <izvorni_sadrzaj>
      <item>AURORA društvo s ograničenom odgovornošću za trgovinu i građevinarstvo, Slatina, Vladimira Nazora 284, 33520 Slatina</item>
    </izvorni_sadrzaj>
    <derivirana_varijabla naziv="DomainObject.Predmet.ProtuStrankaListFormatedWithAdress_1">
      <item>AURORA društvo s ograničenom odgovornošću za trgovinu i građevinarstvo, Slatina, Vladimira Nazora 284, 33520 Slatina</item>
    </derivirana_varijabla>
  </DomainObject.Predmet.ProtuStrankaListFormatedWithAdress>
  <DomainObject.Predmet.ProtuStrankaListFormatedWithAdressOIB>
    <izvorni_sadrzaj>
      <item>AURORA društvo s ograničenom odgovornošću za trgovinu i građevinarstvo, Slatina, OIB 03700591597, Vladimira Nazora 284, 33520 Slatina</item>
    </izvorni_sadrzaj>
    <derivirana_varijabla naziv="DomainObject.Predmet.ProtuStrankaListFormatedWithAdressOIB_1">
      <item>AURORA društvo s ograničenom odgovornošću za trgovinu i građevinarstvo, Slatina, OIB 03700591597, Vladimira Nazora 284, 33520 Slatina</item>
    </derivirana_varijabla>
  </DomainObject.Predmet.ProtuStrankaListFormatedWithAdressOIB>
  <DomainObject.Predmet.ProtuStrankaListNazivFormated>
    <izvorni_sadrzaj>
      <item>AURORA društvo s ograničenom odgovornošću za trgovinu i građevinarstvo, Slatina</item>
    </izvorni_sadrzaj>
    <derivirana_varijabla naziv="DomainObject.Predmet.ProtuStrankaListNazivFormated_1">
      <item>AURORA društvo s ograničenom odgovornošću za trgovinu i građevinarstvo, Slatina</item>
    </derivirana_varijabla>
  </DomainObject.Predmet.ProtuStrankaListNazivFormated>
  <DomainObject.Predmet.ProtuStrankaListNazivFormatedOIB>
    <izvorni_sadrzaj>
      <item>AURORA društvo s ograničenom odgovornošću za trgovinu i građevinarstvo, Slatina, OIB 03700591597</item>
    </izvorni_sadrzaj>
    <derivirana_varijabla naziv="DomainObject.Predmet.ProtuStrankaListNazivFormatedOIB_1">
      <item>AURORA društvo s ograničenom odgovornošću za trgovinu i građevinarstvo, Slatina, OIB 03700591597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St-54/2015-2</izvorni_sadrzaj>
    <derivirana_varijabla naziv="DomainObject.PoslovniBrojDokumenta_1">St-54/2015-2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AURORA društvo s ograničenom odgovornošću za trgovinu i građevinarstvo, Slatina</izvorni_sadrzaj>
    <derivirana_varijabla naziv="DomainObject.Predmet.ProtustrankaIDrugi_1">AURORA društvo s ograničenom odgovornošću za trgovinu i građevinarstvo, Slatina</derivirana_varijabla>
  </DomainObject.Predmet.ProtustrankaIDrugi>
  <DomainObject.Predmet.StrankaIDrugiAdressOIB>
    <izvorni_sadrzaj>FINA, RC ZAGREB, Podružnica Bjelovar, F. Supila 4, 43000 Bjelovar</izvorni_sadrzaj>
    <derivirana_varijabla naziv="DomainObject.Predmet.StrankaIDrugiAdressOIB_1">FINA, RC ZAGREB, Podružnica Bjelovar, F. Supila 4, 43000 Bjelovar</derivirana_varijabla>
  </DomainObject.Predmet.StrankaIDrugiAdressOIB>
  <DomainObject.Predmet.ProtustrankaIDrugiAdressOIB>
    <izvorni_sadrzaj>AURORA društvo s ograničenom odgovornošću za trgovinu i građevinarstvo, Slatina, OIB 03700591597, Vladimira Nazora 284, 33520 Slatina</izvorni_sadrzaj>
    <derivirana_varijabla naziv="DomainObject.Predmet.ProtustrankaIDrugiAdressOIB_1">AURORA društvo s ograničenom odgovornošću za trgovinu i građevinarstvo, Slatina, OIB 03700591597, Vladimira Nazora 284,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AURORA društvo s ograničenom odgovornošću za trgovinu i građevinarstvo, Slatina</item>
    </izvorni_sadrzaj>
    <derivirana_varijabla naziv="DomainObject.Predmet.SudioniciListNaziv_1">
      <item>FINA, RC ZAGREB, Podružnica Bjelovar</item>
      <item>AURORA društvo s ograničenom odgovornošću za trgovinu i građevinarstvo, Slatina</item>
    </derivirana_varijabla>
  </DomainObject.Predmet.SudioniciListNaziv>
  <DomainObject.Predmet.SudioniciListAdressOIB>
    <izvorni_sadrzaj>
      <item>FINA, RC ZAGREB, Podružnica Bjelovar, F. Supila 4,43000 Bjelovar</item>
      <item>AURORA društvo s ograničenom odgovornošću za trgovinu i građevinarstvo, Slatina, OIB 03700591597, Vladimira Nazora 284,33520 Slatina</item>
    </izvorni_sadrzaj>
    <derivirana_varijabla naziv="DomainObject.Predmet.SudioniciListAdressOIB_1">
      <item>FINA, RC ZAGREB, Podružnica Bjelovar, F. Supila 4,43000 Bjelovar</item>
      <item>AURORA društvo s ograničenom odgovornošću za trgovinu i građevinarstvo, Slatina, OIB 03700591597, Vladimira Nazora 284,33520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03700591597</item>
    </izvorni_sadrzaj>
    <derivirana_varijabla naziv="DomainObject.Predmet.SudioniciListNazivOIB_1">
      <item>, OIB null</item>
      <item>, OIB 03700591597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1618</properties:Characters>
  <properties:Lines>36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2015-10-06T07:17:00Z</cp:lastPrinted>
  <dcterms:modified xmlns:xsi="http://www.w3.org/2001/XMLSchema-instance" xsi:type="dcterms:W3CDTF">2015-10-06T07:18:00Z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