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a116e" w14:paraId="d6a116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B471A" w:rsidP="00AB471A" w:rsidR="00AB471A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St-191/2016-19.</w:t>
      </w:r>
    </w:p>
    <w:p w:rsidRDefault="00AB471A" w:rsidP="00AB471A" w:rsidR="00AB471A">
      <w:pPr>
        <w:jc w:val="center"/>
        <w:rPr>
          <w:rFonts w:hAnsi="Arial" w:ascii="Arial"/>
          <w:b/>
        </w:rPr>
      </w:pPr>
    </w:p>
    <w:p w:rsidRDefault="00AB471A" w:rsidP="00AB471A" w:rsidR="00AB471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AB471A" w:rsidP="00AB471A" w:rsidR="00AB471A">
      <w:pPr>
        <w:jc w:val="center"/>
        <w:rPr>
          <w:rFonts w:hAnsi="Arial" w:ascii="Arial"/>
          <w:b/>
        </w:rPr>
      </w:pPr>
    </w:p>
    <w:p w:rsidRDefault="00AB471A" w:rsidP="00AB471A" w:rsidR="00AB471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AB471A" w:rsidP="00AB471A" w:rsidR="00AB471A">
      <w:pPr>
        <w:jc w:val="center"/>
        <w:rPr>
          <w:rFonts w:hAnsi="Arial" w:ascii="Arial"/>
          <w:b/>
        </w:rPr>
      </w:pPr>
    </w:p>
    <w:p w:rsidRDefault="00AB471A" w:rsidP="00AB471A" w:rsidR="00AB471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prethodnom postupku radi utvrđenja uvjeta za otvaranje stečajnog postupka nad dužnikom BAŠIĆ-MONTAŽA I TRGOVINA d.o.o. iz Bjelovara, Milke Trnine 14, OIB 27132937391, dana 06. listopada 2016. godine</w:t>
      </w:r>
    </w:p>
    <w:p w:rsidRDefault="00AB471A" w:rsidP="00AB471A" w:rsidR="00AB471A">
      <w:pPr>
        <w:rPr>
          <w:rFonts w:hAnsi="Arial" w:ascii="Arial"/>
          <w:b/>
        </w:rPr>
      </w:pPr>
    </w:p>
    <w:p w:rsidRDefault="00AB471A" w:rsidP="00AB471A" w:rsidR="00AB471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AB471A" w:rsidP="00AB471A" w:rsidR="00AB471A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Privremenoj stečajnoj upraviteljici Lidiji </w:t>
      </w:r>
      <w:proofErr w:type="spellStart"/>
      <w:r>
        <w:rPr>
          <w:rFonts w:hAnsi="Arial" w:ascii="Arial"/>
        </w:rPr>
        <w:t>Balog</w:t>
      </w:r>
      <w:proofErr w:type="spellEnd"/>
      <w:r>
        <w:rPr>
          <w:rFonts w:hAnsi="Arial" w:ascii="Arial"/>
        </w:rPr>
        <w:t xml:space="preserve"> iz Bilja, Vinogradska 17, OIB 90656042786, određuje se naknada troškova u bruto iznosu od 4.960,59 kuna.</w:t>
      </w:r>
    </w:p>
    <w:p w:rsidRDefault="00AB471A" w:rsidP="00AB471A" w:rsidR="00AB471A">
      <w:pPr>
        <w:jc w:val="both"/>
        <w:rPr>
          <w:rFonts w:hAnsi="Arial" w:ascii="Arial"/>
        </w:rPr>
      </w:pPr>
    </w:p>
    <w:p w:rsidRDefault="00AB471A" w:rsidP="00AB471A" w:rsidR="00AB471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AB471A" w:rsidP="00AB471A" w:rsidR="00AB471A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Privremena stečajna upraviteljica Lidija </w:t>
      </w:r>
      <w:proofErr w:type="spellStart"/>
      <w:r>
        <w:rPr>
          <w:rFonts w:hAnsi="Arial" w:ascii="Arial"/>
        </w:rPr>
        <w:t>Balog</w:t>
      </w:r>
      <w:proofErr w:type="spellEnd"/>
      <w:r>
        <w:rPr>
          <w:rFonts w:hAnsi="Arial" w:ascii="Arial"/>
        </w:rPr>
        <w:t xml:space="preserve"> je podneskom od 30. kolovoza 2016. godine zatražila da joj se odobri i isplati naknada putnih troškova prijevoza na relaciji Bilje-Bjelovar-Bilje za dan 03.05.2016. godine radi prikupljanja podataka i informacija od stečajnog dužnika u svrhu utvrđivanja postojanja razloga za otvaranje stečaja nad dužnikom i utvrđivanja imovine dužnika u iznosu od 860,00 kuna (215 km x 2 = 430 km x 2,00 kn = 860,00 kn) i naknada iznosa dnevnice u visini od 170,00 kuna za taj dan, te naknada putnih troškova prijevoza na relaciji Bilje-Bjelovar-Bilje za dan 11.05.2016. godine radi pristupa ročištu na Trgovačkom sudu u Bjelovaru u iznosu od 860,00 kuna (215 km x 2 = 430 km x 2,00 kn = 860,00 kn) i naknada iznosa dnevnice u visini od 170,00 kuna za taj dan odnosno da joj se odobri i isplati sveukupna naknada tako nastalih troškova u bruto iznosu od 4.960,59 kuna. </w:t>
      </w:r>
    </w:p>
    <w:p w:rsidRDefault="00AB471A" w:rsidP="00AB471A" w:rsidR="00AB471A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Stečajni sudac je razmotrio zahtjev privremene stečajne upraviteljice i ocijenio da su troškovi putovanja privremenoj stečajnoj upraviteljici i zahtjev za isplatom dnevnica navedeni u njenom zahtjevu bili neophodno potrebni za vođenje postupka, pa je temeljem čl.94.st.1. i st.3., te čl.19.st.6.Stečajnog zakona (Narodne novine broj 71/15, dalje SZ-a) riješeno kao u izreci ovog rješenja. </w:t>
      </w:r>
    </w:p>
    <w:p w:rsidRDefault="00AB471A" w:rsidP="00AB471A" w:rsidR="00AB471A">
      <w:pPr>
        <w:jc w:val="both"/>
        <w:rPr>
          <w:rFonts w:hAnsi="Arial" w:ascii="Arial"/>
        </w:rPr>
      </w:pPr>
    </w:p>
    <w:p w:rsidRDefault="00AB471A" w:rsidP="00AB471A" w:rsidR="00AB471A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Isplata navedenih troškova i dnevnica privremenoj stečajnoj upraviteljici izvršit će se iz sredstava Fonda za namirenje troškova stečajnog postupka, sukladno čl.111.st.3.SZ-a jer se ti troškovi ne mogu namiriti iz imovine dužnika i osiguranja predujma za namirenje troškova stečajnog postupka. </w:t>
      </w:r>
    </w:p>
    <w:p w:rsidRDefault="00AB471A" w:rsidP="00AB471A" w:rsidR="00AB471A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 </w:t>
      </w:r>
    </w:p>
    <w:p w:rsidRDefault="00AB471A" w:rsidP="00AB471A" w:rsidR="00AB471A">
      <w:pPr>
        <w:ind w:firstLine="720"/>
        <w:rPr>
          <w:rFonts w:hAnsi="Arial" w:ascii="Arial"/>
        </w:rPr>
      </w:pPr>
      <w:r>
        <w:rPr>
          <w:rFonts w:hAnsi="Arial" w:ascii="Arial"/>
        </w:rPr>
        <w:t xml:space="preserve">                      U Bjelovaru, 06. listopada 2016. godine</w:t>
      </w:r>
    </w:p>
    <w:p w:rsidRDefault="00AB471A" w:rsidP="00AB471A" w:rsidR="00AB471A">
      <w:pPr>
        <w:ind w:firstLine="720"/>
        <w:jc w:val="center"/>
        <w:rPr>
          <w:rFonts w:hAnsi="Arial" w:ascii="Arial"/>
        </w:rPr>
      </w:pPr>
    </w:p>
    <w:p w:rsidRDefault="00AB471A" w:rsidP="00AB471A" w:rsidR="00AB471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AB471A" w:rsidP="00AB471A" w:rsidR="00AB471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AB471A" w:rsidP="00AB471A" w:rsidR="00AB471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AB471A" w:rsidP="00AB471A" w:rsidR="00AB471A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može se podnijeti žalba u roku od 8 dana od dostave rješenja na Visoki trgovački sud u Zagrebu, a putem ovog suda (čl.19.st.1. i 2.SZ-a). Dostava se smatra obavljenom istekom 8 dana od dana objave ovog rješenja na e-oglasnoj ploči ovog suda (čl.12.st.1.SZ-a).  Žalba se podnosi u 3 primjerka.</w:t>
      </w:r>
    </w:p>
    <w:p w:rsidRDefault="00AB471A" w:rsidP="00AB471A" w:rsidR="00AB471A">
      <w:pPr>
        <w:jc w:val="both"/>
        <w:rPr>
          <w:rFonts w:hAnsi="Arial" w:ascii="Arial"/>
        </w:rPr>
      </w:pPr>
    </w:p>
    <w:p w:rsidRDefault="00AB471A" w:rsidP="00AB471A" w:rsidR="00AB471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  <w:r>
        <w:rPr>
          <w:rFonts w:hAnsi="Arial" w:ascii="Arial"/>
        </w:rPr>
        <w:tab/>
      </w:r>
    </w:p>
    <w:p w:rsidRDefault="00AB471A" w:rsidP="00AB471A" w:rsidR="00AB471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AB471A" w:rsidP="00AB471A" w:rsidR="00AB471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AB471A" w:rsidP="00AB471A" w:rsidR="00AB471A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AB471A" w:rsidP="00AB471A" w:rsidR="00AB471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AB471A" w:rsidP="00AB471A" w:rsidR="00AB471A">
      <w:pPr>
        <w:jc w:val="both"/>
        <w:rPr>
          <w:rFonts w:hAnsi="Arial" w:ascii="Arial"/>
        </w:rPr>
      </w:pPr>
      <w:r>
        <w:rPr>
          <w:rFonts w:hAnsi="Arial" w:ascii="Arial"/>
        </w:rPr>
        <w:t>Bj.06.10.2016.g.</w:t>
      </w:r>
    </w:p>
    <w:p w:rsidRDefault="00AB471A" w:rsidP="00AB471A" w:rsidR="00AB471A">
      <w:pPr>
        <w:jc w:val="both"/>
        <w:rPr>
          <w:rFonts w:hAnsi="Arial" w:ascii="Arial"/>
        </w:rPr>
      </w:pPr>
    </w:p>
    <w:p w:rsidRDefault="00AB471A" w:rsidP="00AB471A" w:rsidR="00AB471A">
      <w:pPr>
        <w:jc w:val="both"/>
        <w:rPr>
          <w:rFonts w:hAnsi="Arial" w:ascii="Arial"/>
        </w:rPr>
      </w:pPr>
    </w:p>
    <w:p w:rsidRDefault="00AB471A" w:rsidP="00AB471A" w:rsidR="00AB471A">
      <w:pPr>
        <w:jc w:val="both"/>
        <w:rPr>
          <w:rFonts w:hAnsi="Arial" w:ascii="Arial"/>
        </w:rPr>
      </w:pPr>
    </w:p>
    <w:p w:rsidRDefault="00AB471A" w:rsidP="00AB471A" w:rsidR="00AB471A">
      <w:pPr>
        <w:jc w:val="both"/>
        <w:rPr>
          <w:rFonts w:hAnsi="Arial" w:ascii="Arial"/>
        </w:rPr>
      </w:pPr>
    </w:p>
    <w:p w:rsidRDefault="00AB471A" w:rsidP="00AB471A" w:rsidR="00AB471A">
      <w:pPr>
        <w:ind w:firstLine="720"/>
        <w:jc w:val="both"/>
        <w:rPr>
          <w:rFonts w:hAnsi="Arial" w:ascii="Arial"/>
        </w:rPr>
      </w:pPr>
    </w:p>
    <w:p w:rsidRDefault="00AB471A" w:rsidP="00AB471A" w:rsidR="00AB471A">
      <w:pPr>
        <w:ind w:firstLine="720"/>
        <w:jc w:val="both"/>
        <w:rPr>
          <w:rFonts w:hAnsi="Arial" w:ascii="Arial"/>
        </w:rPr>
      </w:pPr>
    </w:p>
    <w:p w:rsidRDefault="00AB471A" w:rsidP="00AB471A" w:rsidR="00AB471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AB471A" w:rsidP="00AB471A" w:rsidR="00AB471A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</w:r>
    </w:p>
    <w:p w:rsidRDefault="00AB471A" w:rsidP="00AB471A" w:rsidR="00AB471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AB471A" w:rsidP="00AB471A" w:rsidR="00AB471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71A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07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St-191/2016-19</izvorni_sadrzaj>
    <derivirana_varijabla naziv="DomainObject.Oznaka_1">St-191/2016-19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kolovoza 2016.</izvorni_sadrzaj>
    <derivirana_varijabla naziv="DomainObject.Predmet.DatumRjesavanja_1">2.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BAŠIĆ - MONTAŽA I TRGOVINA društvo s ograničenom odgovornošću, Bjelovar zastupanog po punomoćniku Mile Bašić; VESNA JAKOVLJEVIĆ</izvorni_sadrzaj>
    <derivirana_varijabla naziv="DomainObject.Predmet.ProtustrankaFormated_1">  BAŠIĆ - MONTAŽA I TRGOVINA društvo s ograničenom odgovornošću, Bjelovar zastupanog po punomoćniku Mile Bašić; VESNA JAKOVLJEVIĆ</derivirana_varijabla>
  </DomainObject.Predmet.ProtustrankaFormated>
  <DomainObject.Predmet.ProtustrankaFormatedOIB>
    <izvorni_sadrzaj>  BAŠIĆ - MONTAŽA I TRGOVINA društvo s ograničenom odgovornošću, Bjelovar, OIB 27132937391 zastupanog po punomoćniku Mile Bašić; VESNA JAKOVLJEVIĆ</izvorni_sadrzaj>
    <derivirana_varijabla naziv="DomainObject.Predmet.ProtustrankaFormatedOIB_1">  BAŠIĆ - MONTAŽA I TRGOVINA društvo s ograničenom odgovornošću, Bjelovar, OIB 27132937391 zastupanog po punomoćniku Mile Bašić; VESNA JAKOVLJEVIĆ</derivirana_varijabla>
  </DomainObject.Predmet.ProtustrankaFormatedOIB>
  <DomainObject.Predmet.ProtustrankaFormatedWithAdress>
    <izvorni_sadrzaj> BAŠIĆ - MONTAŽA I TRGOVINA društvo s ograničenom odgovornošću, Bjelovar, Milke Trnine 14, 43000 Bjelovar zastupanog po punomoćniku Mile Bašić; VESNA JAKOVLJEVIĆ</izvorni_sadrzaj>
    <derivirana_varijabla naziv="DomainObject.Predmet.ProtustrankaFormatedWithAdress_1"> BAŠIĆ - MONTAŽA I TRGOVINA društvo s ograničenom odgovornošću, Bjelovar, Milke Trnine 14, 43000 Bjelovar zastupanog po punomoćniku Mile Bašić; VESNA JAKOVLJEVIĆ</derivirana_varijabla>
  </DomainObject.Predmet.ProtustrankaFormatedWithAdress>
  <DomainObject.Predmet.ProtustrankaFormatedWithAdressOIB>
    <izvorni_sadrzaj> BAŠIĆ - MONTAŽA I TRGOVINA društvo s ograničenom odgovornošću, Bjelovar, OIB 27132937391, Milke Trnine 14, 43000 Bjelovar zastupanog po punomoćniku Mile Bašić; VESNA JAKOVLJEVIĆ</izvorni_sadrzaj>
    <derivirana_varijabla naziv="DomainObject.Predmet.ProtustrankaFormatedWithAdressOIB_1"> BAŠIĆ - MONTAŽA I TRGOVINA društvo s ograničenom odgovornošću, Bjelovar, OIB 27132937391, Milke Trnine 14, 43000 Bjelovar zastupanog po punomoćniku Mile Bašić; VESNA JAKOVLJEVIĆ</derivirana_varijabla>
  </DomainObject.Predmet.ProtustrankaFormatedWithAdressOIB>
  <DomainObject.Predmet.ProtustrankaWithAdress>
    <izvorni_sadrzaj>BAŠIĆ - MONTAŽA I TRGOVINA društvo s ograničenom odgovornošću, Bjelovar Milke Trnine 14, 43000 Bjelovar</izvorni_sadrzaj>
    <derivirana_varijabla naziv="DomainObject.Predmet.ProtustrankaWithAdress_1">BAŠIĆ - MONTAŽA I TRGOVINA društvo s ograničenom odgovornošću, Bjelovar Milke Trnine 14, 43000 Bjelovar</derivirana_varijabla>
  </DomainObject.Predmet.ProtustrankaWithAdress>
  <DomainObject.Predmet.ProtustrankaWithAdressOIB>
    <izvorni_sadrzaj>BAŠIĆ - MONTAŽA I TRGOVINA društvo s ograničenom odgovornošću, Bjelovar, OIB 27132937391, Milke Trnine 14, 43000 Bjelovar</izvorni_sadrzaj>
    <derivirana_varijabla naziv="DomainObject.Predmet.ProtustrankaWithAdressOIB_1">BAŠIĆ - MONTAŽA I TRGOVINA društvo s ograničenom odgovornošću, Bjelovar, OIB 27132937391, Milke Trnine 14, 43000 Bjelovar</derivirana_varijabla>
  </DomainObject.Predmet.ProtustrankaWithAdressOIB>
  <DomainObject.Predmet.ProtustrankaNazivFormated>
    <izvorni_sadrzaj>BAŠIĆ - MONTAŽA I TRGOVINA društvo s ograničenom odgovornošću, Bjelovar</izvorni_sadrzaj>
    <derivirana_varijabla naziv="DomainObject.Predmet.ProtustrankaNazivFormated_1">BAŠIĆ - MONTAŽA I TRGOVINA društvo s ograničenom odgovornošću, Bjelovar</derivirana_varijabla>
  </DomainObject.Predmet.ProtustrankaNazivFormated>
  <DomainObject.Predmet.ProtustrankaNazivFormatedOIB>
    <izvorni_sadrzaj>BAŠIĆ - MONTAŽA I TRGOVINA društvo s ograničenom odgovornošću, Bjelovar, OIB 27132937391</izvorni_sadrzaj>
    <derivirana_varijabla naziv="DomainObject.Predmet.ProtustrankaNazivFormatedOIB_1">BAŠIĆ - MONTAŽA I TRGOVINA društvo s ograničenom odgovornošću, Bjelovar, OIB 27132937391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BAŠIĆ - MONTAŽA I TRGOVINA društvo s ograničenom odgovornošću, Bjelovar zastupanog po punomoćniku Mile Bašić; VESNA JAKOVLJEVIĆ</item>
    </izvorni_sadrzaj>
    <derivirana_varijabla naziv="DomainObject.Predmet.ProtuStrankaListFormated_1">
      <item>BAŠIĆ - MONTAŽA I TRGOVINA društvo s ograničenom odgovornošću, Bjelovar zastupanog po punomoćniku Mile Bašić; VESNA JAKOVLJEVIĆ</item>
    </derivirana_varijabla>
  </DomainObject.Predmet.ProtuStrankaListFormated>
  <DomainObject.Predmet.ProtuStrankaListFormatedOIB>
    <izvorni_sadrzaj>
      <item>BAŠIĆ - MONTAŽA I TRGOVINA društvo s ograničenom odgovornošću, Bjelovar, OIB 27132937391 zastupanog po punomoćniku Mile Bašić; VESNA JAKOVLJEVIĆ</item>
    </izvorni_sadrzaj>
    <derivirana_varijabla naziv="DomainObject.Predmet.ProtuStrankaListFormatedOIB_1">
      <item>BAŠIĆ - MONTAŽA I TRGOVINA društvo s ograničenom odgovornošću, Bjelovar, OIB 27132937391 zastupanog po punomoćniku Mile Bašić; VESNA JAKOVLJEVIĆ</item>
    </derivirana_varijabla>
  </DomainObject.Predmet.ProtuStrankaListFormatedOIB>
  <DomainObject.Predmet.ProtuStrankaListFormatedWithAdress>
    <izvorni_sadrzaj>
      <item>BAŠIĆ - MONTAŽA I TRGOVINA društvo s ograničenom odgovornošću, Bjelovar, Milke Trnine 14, 43000 Bjelovar zastupanog po punomoćniku Mile Bašić; VESNA JAKOVLJEVIĆ</item>
    </izvorni_sadrzaj>
    <derivirana_varijabla naziv="DomainObject.Predmet.ProtuStrankaListFormatedWithAdress_1">
      <item>BAŠIĆ - MONTAŽA I TRGOVINA društvo s ograničenom odgovornošću, Bjelovar, Milke Trnine 14, 43000 Bjelovar zastupanog po punomoćniku Mile Bašić; VESNA JAKOVLJEVIĆ</item>
    </derivirana_varijabla>
  </DomainObject.Predmet.ProtuStrankaListFormatedWithAdress>
  <DomainObject.Predmet.ProtuStrankaListFormatedWithAdressOIB>
    <izvorni_sadrzaj>
      <item>BAŠIĆ - MONTAŽA I TRGOVINA društvo s ograničenom odgovornošću, Bjelovar, OIB 27132937391, Milke Trnine 14, 43000 Bjelovar zastupanog po punomoćniku Mile Bašić; VESNA JAKOVLJEVIĆ</item>
    </izvorni_sadrzaj>
    <derivirana_varijabla naziv="DomainObject.Predmet.ProtuStrankaListFormatedWithAdressOIB_1">
      <item>BAŠIĆ - MONTAŽA I TRGOVINA društvo s ograničenom odgovornošću, Bjelovar, OIB 27132937391, Milke Trnine 14, 43000 Bjelovar zastupanog po punomoćniku Mile Bašić; VESNA JAKOVLJEVIĆ</item>
    </derivirana_varijabla>
  </DomainObject.Predmet.ProtuStrankaListFormatedWithAdressOIB>
  <DomainObject.Predmet.ProtuStrankaListNazivFormated>
    <izvorni_sadrzaj>
      <item>BAŠIĆ - MONTAŽA I TRGOVINA društvo s ograničenom odgovornošću, Bjelovar</item>
    </izvorni_sadrzaj>
    <derivirana_varijabla naziv="DomainObject.Predmet.ProtuStrankaListNazivFormated_1">
      <item>BAŠIĆ - MONTAŽA I TRGOVINA društvo s ograničenom odgovornošću, Bjelovar</item>
    </derivirana_varijabla>
  </DomainObject.Predmet.ProtuStrankaListNazivFormated>
  <DomainObject.Predmet.ProtuStrankaListNazivFormatedOIB>
    <izvorni_sadrzaj>
      <item>BAŠIĆ - MONTAŽA I TRGOVINA društvo s ograničenom odgovornošću, Bjelovar, OIB 27132937391</item>
    </izvorni_sadrzaj>
    <derivirana_varijabla naziv="DomainObject.Predmet.ProtuStrankaListNazivFormatedOIB_1">
      <item>BAŠIĆ - MONTAŽA I TRGOVINA društvo s ograničenom odgovornošću, Bjelovar, OIB 27132937391</item>
    </derivirana_varijabla>
  </DomainObject.Predmet.ProtuStrankaListNazivFormatedOIB>
  <DomainObject.Predmet.OstaliListFormated>
    <izvorni_sadrzaj>
      <item>Mile Bašić punomoćnik sudionika u postupku BAŠIĆ - MONTAŽA I TRGOVINA društvo s ograničenom odgovornošću, Bjelovar</item>
      <item>VESNA JAKOVLJEVIĆ punomoćnik sudionika u postupku BAŠIĆ - MONTAŽA I TRGOVINA društvo s ograničenom odgovornošću, Bjelovar</item>
      <item>ERSTE &amp; STEIERMARKISCHE BANK d.d. Zagreb</item>
    </izvorni_sadrzaj>
    <derivirana_varijabla naziv="DomainObject.Predmet.OstaliListFormated_1">
      <item>Mile Bašić punomoćnik sudionika u postupku BAŠIĆ - MONTAŽA I TRGOVINA društvo s ograničenom odgovornošću, Bjelovar</item>
      <item>VESNA JAKOVLJEVIĆ punomoćnik sudionika u postupku BAŠIĆ - MONTAŽA I TRGOVINA društvo s ograničenom odgovornošću, Bjelovar</item>
      <item>ERSTE &amp; STEIERMARKISCHE BANK d.d. Zagreb</item>
    </derivirana_varijabla>
  </DomainObject.Predmet.OstaliListFormated>
  <DomainObject.Predmet.OstaliListFormatedOIB>
    <izvorni_sadrzaj>
      <item>Mile Bašić, OIB 64103616732 punomoćnik sudionika u postupku BAŠIĆ - MONTAŽA I TRGOVINA društvo s ograničenom odgovornošću, Bjelovar</item>
      <item>VESNA JAKOVLJEVIĆ punomoćnik sudionika u postupku BAŠIĆ - MONTAŽA I TRGOVINA društvo s ograničenom odgovornošću, Bjelovar</item>
      <item>ERSTE &amp; STEIERMARKISCHE BANK d.d. Zagreb</item>
    </izvorni_sadrzaj>
    <derivirana_varijabla naziv="DomainObject.Predmet.OstaliListFormatedOIB_1">
      <item>Mile Bašić, OIB 64103616732 punomoćnik sudionika u postupku BAŠIĆ - MONTAŽA I TRGOVINA društvo s ograničenom odgovornošću, Bjelovar</item>
      <item>VESNA JAKOVLJEVIĆ punomoćnik sudionika u postupku BAŠIĆ - MONTAŽA I TRGOVINA društvo s ograničenom odgovornošću, Bjelovar</item>
      <item>ERSTE &amp; STEIERMARKISCHE BANK d.d. Zagreb</item>
    </derivirana_varijabla>
  </DomainObject.Predmet.OstaliListFormatedOIB>
  <DomainObject.Predmet.OstaliListFormatedWithAdress>
    <izvorni_sadrzaj>
      <item>Mile Bašić, M.Trnine 14., 43000 Bjelovar punomoćnik sudionika u postupku BAŠIĆ - MONTAŽA I TRGOVINA društvo s ograničenom odgovornošću, Bjelovar</item>
      <item>VESNA JAKOVLJEVIĆ, B.Bušića 2a, 43000 Bjelovar punomoćnik sudionika u postupku BAŠIĆ - MONTAŽA I TRGOVINA društvo s ograničenom odgovornošću, Bjelovar</item>
      <item>ERSTE &amp; STEIERMARKISCHE BANK d.d. Zagreb, Varšavska 3-5, 10000 Zagreb</item>
    </izvorni_sadrzaj>
    <derivirana_varijabla naziv="DomainObject.Predmet.OstaliListFormatedWithAdress_1">
      <item>Mile Bašić, M.Trnine 14., 43000 Bjelovar punomoćnik sudionika u postupku BAŠIĆ - MONTAŽA I TRGOVINA društvo s ograničenom odgovornošću, Bjelovar</item>
      <item>VESNA JAKOVLJEVIĆ, B.Bušića 2a, 43000 Bjelovar punomoćnik sudionika u postupku BAŠIĆ - MONTAŽA I TRGOVINA društvo s ograničenom odgovornošću, Bjelovar</item>
      <item>ERSTE &amp; STEIERMARKISCHE BANK d.d. Zagreb, Varšavska 3-5, 10000 Zagreb</item>
    </derivirana_varijabla>
  </DomainObject.Predmet.OstaliListFormatedWithAdress>
  <DomainObject.Predmet.OstaliListFormatedWithAdressOIB>
    <izvorni_sadrzaj>
      <item>Mile Bašić, OIB 64103616732, M.Trnine 14., 43000 Bjelovar punomoćnik sudionika u postupku BAŠIĆ - MONTAŽA I TRGOVINA društvo s ograničenom odgovornošću, Bjelovar</item>
      <item>VESNA JAKOVLJEVIĆ, B.Bušića 2a, 43000 Bjelovar punomoćnik sudionika u postupku BAŠIĆ - MONTAŽA I TRGOVINA društvo s ograničenom odgovornošću, Bjelovar</item>
      <item>ERSTE &amp; STEIERMARKISCHE BANK d.d. Zagreb, Varšavska 3-5, 10000 Zagreb</item>
    </izvorni_sadrzaj>
    <derivirana_varijabla naziv="DomainObject.Predmet.OstaliListFormatedWithAdressOIB_1">
      <item>Mile Bašić, OIB 64103616732, M.Trnine 14., 43000 Bjelovar punomoćnik sudionika u postupku BAŠIĆ - MONTAŽA I TRGOVINA društvo s ograničenom odgovornošću, Bjelovar</item>
      <item>VESNA JAKOVLJEVIĆ, B.Bušića 2a, 43000 Bjelovar punomoćnik sudionika u postupku BAŠIĆ - MONTAŽA I TRGOVINA društvo s ograničenom odgovornošću, Bjelovar</item>
      <item>ERSTE &amp; STEIERMARKISCHE BANK d.d. Zagreb, Varšavska 3-5, 10000 Zagreb</item>
    </derivirana_varijabla>
  </DomainObject.Predmet.OstaliListFormatedWithAdressOIB>
  <DomainObject.Predmet.OstaliListNazivFormated>
    <izvorni_sadrzaj>
      <item>Mile Bašić</item>
      <item>VESNA JAKOVLJEVIĆ</item>
      <item>ERSTE &amp; STEIERMARKISCHE BANK d.d. Zagreb</item>
    </izvorni_sadrzaj>
    <derivirana_varijabla naziv="DomainObject.Predmet.OstaliListNazivFormated_1">
      <item>Mile Bašić</item>
      <item>VESNA JAKOVLJEVIĆ</item>
      <item>ERSTE &amp; STEIERMARKISCHE BANK d.d. Zagreb</item>
    </derivirana_varijabla>
  </DomainObject.Predmet.OstaliListNazivFormated>
  <DomainObject.Predmet.OstaliListNazivFormatedOIB>
    <izvorni_sadrzaj>
      <item>Mile Bašić, OIB 64103616732</item>
      <item>VESNA JAKOVLJEVIĆ</item>
      <item>ERSTE &amp; STEIERMARKISCHE BANK d.d. Zagreb</item>
    </izvorni_sadrzaj>
    <derivirana_varijabla naziv="DomainObject.Predmet.OstaliListNazivFormatedOIB_1">
      <item>Mile Bašić, OIB 64103616732</item>
      <item>VESNA JAKOVLJEVIĆ</item>
      <item>ERSTE &amp; STEIERMARKISCHE BANK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St-191/2016-19</izvorni_sadrzaj>
    <derivirana_varijabla naziv="DomainObject.PoslovniBrojDokumenta_1">St-191/2016-19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BAŠIĆ - MONTAŽA I TRGOVINA društvo s ograničenom odgovornošću, Bjelovar</izvorni_sadrzaj>
    <derivirana_varijabla naziv="DomainObject.Predmet.ProtustrankaIDrugi_1">BAŠIĆ - MONTAŽA I TRGOVINA društvo s ograničenom odgovornošću,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BAŠIĆ - MONTAŽA I TRGOVINA društvo s ograničenom odgovornošću, Bjelovar, OIB 27132937391, Milke Trnine 14, 43000 Bjelovar</izvorni_sadrzaj>
    <derivirana_varijabla naziv="DomainObject.Predmet.ProtustrankaIDrugiAdressOIB_1">BAŠIĆ - MONTAŽA I TRGOVINA društvo s ograničenom odgovornošću, Bjelovar, OIB 27132937391, Milke Trnine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kolovoza 2016.</izvorni_sadrzaj>
    <derivirana_varijabla naziv="DomainObject.Predmet.OdlukaRjesenje.DatumDonosenjaOdluke_1">2. kolovoza 2016.</derivirana_varijabla>
  </DomainObject.Predmet.OdlukaRjesenje.DatumDonosenjaOdluke>
  <DomainObject.Predmet.OdlukaRjesenje.DatumPravomocnosti>
    <izvorni_sadrzaj>19. kolovoza 2016.</izvorni_sadrzaj>
    <derivirana_varijabla naziv="DomainObject.Predmet.OdlukaRjesenje.DatumPravomocnosti_1">19. kolovoza 2016.</derivirana_varijabla>
  </DomainObject.Predmet.OdlukaRjesenje.DatumPravomocnosti>
  <DomainObject.Predmet.OdlukaRjesenje.Oznaka>
    <izvorni_sadrzaj>St-191/2016-14</izvorni_sadrzaj>
    <derivirana_varijabla naziv="DomainObject.Predmet.OdlukaRjesenje.Oznaka_1">St-191/2016-14</derivirana_varijabla>
  </DomainObject.Predmet.OdlukaRjesenje.Oznaka>
  <DomainObject.Predmet.SudioniciListNaziv>
    <izvorni_sadrzaj>
      <item>FINA, RC ZAGREB, Podružnica Bjelovar</item>
      <item>BAŠIĆ - MONTAŽA I TRGOVINA društvo s ograničenom odgovornošću, Bjelovar</item>
      <item>Mile Bašić</item>
      <item>VESNA JAKOVLJEVIĆ</item>
      <item>ERSTE &amp; STEIERMARKISCHE BANK d.d. Zagreb</item>
    </izvorni_sadrzaj>
    <derivirana_varijabla naziv="DomainObject.Predmet.SudioniciListNaziv_1">
      <item>FINA, RC ZAGREB, Podružnica Bjelovar</item>
      <item>BAŠIĆ - MONTAŽA I TRGOVINA društvo s ograničenom odgovornošću, Bjelovar</item>
      <item>Mile Bašić</item>
      <item>VESNA JAKOVLJEVIĆ</item>
      <item>ERSTE &amp; STEIERMARKISCHE BANK d.d. Zagreb</item>
    </derivirana_varijabla>
  </DomainObject.Predmet.SudioniciListNaziv>
  <DomainObject.Predmet.SudioniciListAdressOIB>
    <izvorni_sadrzaj>
      <item>FINA, RC ZAGREB, Podružnica Bjelovar, OIB 85821130368, F. Supila 4,43000 Bjelovar</item>
      <item>BAŠIĆ - MONTAŽA I TRGOVINA društvo s ograničenom odgovornošću, Bjelovar, OIB 27132937391, Milke Trnine 14,43000 Bjelovar</item>
      <item>Mile Bašić, OIB 64103616732, M.Trnine 14.,43000 Bjelovar</item>
      <item>VESNA JAKOVLJEVIĆ, B.Bušića 2a,43000 Bjelovar</item>
      <item>ERSTE &amp; STEIERMARKISCHE BANK d.d. Zagreb, Varšavska 3-5,10000 Zagreb</item>
    </izvorni_sadrzaj>
    <derivirana_varijabla naziv="DomainObject.Predmet.SudioniciListAdressOIB_1">
      <item>FINA, RC ZAGREB, Podružnica Bjelovar, OIB 85821130368, F. Supila 4,43000 Bjelovar</item>
      <item>BAŠIĆ - MONTAŽA I TRGOVINA društvo s ograničenom odgovornošću, Bjelovar, OIB 27132937391, Milke Trnine 14,43000 Bjelovar</item>
      <item>Mile Bašić, OIB 64103616732, M.Trnine 14.,43000 Bjelovar</item>
      <item>VESNA JAKOVLJEVIĆ, B.Bušića 2a,43000 Bjelovar</item>
      <item>ERSTE &amp; STEIERMARKISCHE BANK d.d. Zagreb, Varšavska 3-5,10000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939997-9D3E-45CC-81B2-D6C4630DE1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409</properties:Words>
  <properties:Characters>2171</properties:Characters>
  <properties:Lines>71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2016-10-07T06:01:00Z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St-191/2016-19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