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e8a9" w14:paraId="452e8a9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979D5">
        <w:rPr>
          <w:b/>
        </w:rPr>
        <w:t>SNOOPY j.d.o.o. za ugostiteljstvo i usluge, Osijek, Zrinjevac 0, MBS: 030176403, OIB: 42542372039</w:t>
      </w:r>
      <w:r w:rsidR="006139EC">
        <w:t xml:space="preserve">, </w:t>
      </w:r>
      <w:r w:rsidR="003B4C28">
        <w:t xml:space="preserve">dana </w:t>
      </w:r>
      <w:r w:rsidR="003979D5">
        <w:t>14. svibnja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3979D5">
        <w:rPr>
          <w:b/>
        </w:rPr>
        <w:t>SNOOPY j.d.o.o. za ugostiteljstvo i usluge, Osijek, Zrinjevac 0, MBS: 030176403, OIB: 42542372039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3979D5">
        <w:rPr>
          <w:b/>
        </w:rPr>
        <w:t>155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E21BBC">
        <w:rPr>
          <w:b/>
        </w:rPr>
        <w:t>25.400,00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186821" w:rsidP="00186821" w:rsidR="00186821">
      <w:pPr>
        <w:pStyle w:val="Odlomakpopisa"/>
        <w:ind w:left="1410"/>
        <w:jc w:val="both"/>
        <w:rPr>
          <w:b/>
        </w:rPr>
      </w:pPr>
    </w:p>
    <w:p w:rsidRDefault="003979D5" w:rsidP="003979D5" w:rsidR="003979D5">
      <w:r>
        <w:t>- troškovi izrade pečata ……………………………………….      150,00 kn</w:t>
      </w:r>
    </w:p>
    <w:p w:rsidRDefault="003979D5" w:rsidP="003979D5" w:rsidR="003979D5">
      <w:r>
        <w:t xml:space="preserve">- troškovi naknada, poštarine i pristojbi za </w:t>
      </w:r>
      <w:proofErr w:type="spellStart"/>
      <w:r>
        <w:t>pribavu</w:t>
      </w:r>
      <w:proofErr w:type="spellEnd"/>
      <w:r>
        <w:t xml:space="preserve"> podataka…     200,00 kn</w:t>
      </w:r>
    </w:p>
    <w:p w:rsidRDefault="003979D5" w:rsidP="003979D5" w:rsidR="003979D5">
      <w:r>
        <w:t>- troškove naknade FINI za potvrdu o blokadi ……………….        50,00 kn</w:t>
      </w:r>
    </w:p>
    <w:p w:rsidRDefault="003979D5" w:rsidP="003979D5" w:rsidR="003979D5">
      <w:r>
        <w:t>- troškovi otvaranja, vođenja i zatvaranja žiro-računa ……….    1.000,00 kn</w:t>
      </w:r>
    </w:p>
    <w:p w:rsidRDefault="003979D5" w:rsidP="003979D5" w:rsidR="003979D5">
      <w:r>
        <w:t xml:space="preserve"> - troškovi vođenja knjigovodstva  1 god. …….………………  12.000,00 kn</w:t>
      </w:r>
    </w:p>
    <w:p w:rsidRDefault="003979D5" w:rsidP="003979D5" w:rsidR="003979D5">
      <w:r>
        <w:t xml:space="preserve"> - troškovi arhiviranja …………………………………………    5.000,00 kn</w:t>
      </w:r>
    </w:p>
    <w:p w:rsidRDefault="003979D5" w:rsidP="003979D5" w:rsidR="003979D5">
      <w:r>
        <w:t xml:space="preserve"> - nagrada stečajnom upravitelju ……………………………...     5.000,00 kn</w:t>
      </w:r>
    </w:p>
    <w:p w:rsidRDefault="003979D5" w:rsidP="003979D5" w:rsidR="003979D5">
      <w:r>
        <w:t xml:space="preserve"> - ostali  nepredviđeni materijalni troškovi ……………………    2.000.00 kn</w:t>
      </w:r>
    </w:p>
    <w:p w:rsidRDefault="003979D5" w:rsidP="003979D5" w:rsidR="003979D5">
      <w:r>
        <w:t xml:space="preserve">------------------------------------------------------------------------------------------- </w:t>
      </w:r>
    </w:p>
    <w:p w:rsidRDefault="003979D5" w:rsidP="003979D5" w:rsidR="003979D5">
      <w:r>
        <w:t xml:space="preserve">                                                                 UKUPNO: ………...    25.400,00 kn</w:t>
      </w: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lastRenderedPageBreak/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979D5">
        <w:t>21. prosinca 2017. g.</w:t>
      </w:r>
      <w:r w:rsidRPr="00DD2365">
        <w:t xml:space="preserve"> prijedlog za otvaranje stečajnog postupka nad dužnikom </w:t>
      </w:r>
      <w:r w:rsidR="003979D5">
        <w:rPr>
          <w:b/>
        </w:rPr>
        <w:t>SNOOPY j.d.o.o. za ugostiteljstvo i usluge, Osijek, Zrinjevac 0, MBS: 030176403, OIB: 42542372039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3979D5">
        <w:t>155/18-8</w:t>
      </w:r>
      <w:r w:rsidR="00E21BBC">
        <w:t xml:space="preserve"> od 8. ožujka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3979D5">
        <w:t>10. svibnja 2018</w:t>
      </w:r>
      <w:r w:rsidR="003914D4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E21BBC">
        <w:rPr>
          <w:b/>
        </w:rPr>
        <w:t>25.400,00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979D5">
        <w:t>14. svibnja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979D5">
        <w:t>14.6.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2C8" w:rsidR="002172C8">
      <w:r>
        <w:separator/>
      </w:r>
    </w:p>
  </w:endnote>
  <w:endnote w:id="0" w:type="continuationSeparator">
    <w:p w:rsidRDefault="002172C8" w:rsidR="00217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2C8" w:rsidR="002172C8">
      <w:r>
        <w:separator/>
      </w:r>
    </w:p>
  </w:footnote>
  <w:footnote w:id="0" w:type="continuationSeparator">
    <w:p w:rsidRDefault="002172C8" w:rsidR="00217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3A2D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3979D5">
      <w:t>155</w:t>
    </w:r>
    <w:r w:rsidR="00E21BBC">
      <w:t>/18-</w:t>
    </w:r>
    <w:r w:rsidR="003979D5">
      <w:t>16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53A2D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142C7"/>
    <w:rsid w:val="0021564C"/>
    <w:rsid w:val="002172C8"/>
    <w:rsid w:val="00217878"/>
    <w:rsid w:val="00223C8E"/>
    <w:rsid w:val="00234949"/>
    <w:rsid w:val="00252C63"/>
    <w:rsid w:val="00255E1A"/>
    <w:rsid w:val="00291B9C"/>
    <w:rsid w:val="00293E3F"/>
    <w:rsid w:val="002B1C3B"/>
    <w:rsid w:val="002B2C69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A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53A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3A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A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A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A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53A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3A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A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A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SNOOPY j.d.o.o. za ugostiteljstvo i usluge</izvorni_sadrzaj>
    <derivirana_varijabla naziv="DomainObject.Predmet.ProtustrankaFormated_1">  SNOOPY j.d.o.o. za ugostiteljstvo i usluge</derivirana_varijabla>
  </DomainObject.Predmet.ProtustrankaFormated>
  <DomainObject.Predmet.ProtustrankaFormatedOIB>
    <izvorni_sadrzaj>  SNOOPY j.d.o.o. za ugostiteljstvo i usluge, OIB 42542372039</izvorni_sadrzaj>
    <derivirana_varijabla naziv="DomainObject.Predmet.ProtustrankaFormatedOIB_1">  SNOOPY j.d.o.o. za ugostiteljstvo i usluge, OIB 42542372039</derivirana_varijabla>
  </DomainObject.Predmet.ProtustrankaFormatedOIB>
  <DomainObject.Predmet.ProtustrankaFormatedWithAdress>
    <izvorni_sadrzaj> SNOOPY j.d.o.o. za ugostiteljstvo i usluge, Zrinjevac 0, 31000 Osijek</izvorni_sadrzaj>
    <derivirana_varijabla naziv="DomainObject.Predmet.ProtustrankaFormatedWithAdress_1"> SNOOPY j.d.o.o. za ugostiteljstvo i usluge, Zrinjevac 0, 31000 Osijek</derivirana_varijabla>
  </DomainObject.Predmet.ProtustrankaFormatedWithAdress>
  <DomainObject.Predmet.ProtustrankaFormatedWithAdressOIB>
    <izvorni_sadrzaj> SNOOPY j.d.o.o. za ugostiteljstvo i usluge, OIB 42542372039, Zrinjevac 0, 31000 Osijek</izvorni_sadrzaj>
    <derivirana_varijabla naziv="DomainObject.Predmet.ProtustrankaFormatedWithAdressOIB_1"> SNOOPY j.d.o.o. za ugostiteljstvo i usluge, OIB 42542372039, Zrinjevac 0, 31000 Osijek</derivirana_varijabla>
  </DomainObject.Predmet.ProtustrankaFormatedWithAdressOIB>
  <DomainObject.Predmet.ProtustrankaWithAdress>
    <izvorni_sadrzaj>SNOOPY j.d.o.o. za ugostiteljstvo i usluge Zrinjevac 0, 31000 Osijek</izvorni_sadrzaj>
    <derivirana_varijabla naziv="DomainObject.Predmet.ProtustrankaWithAdress_1">SNOOPY j.d.o.o. za ugostiteljstvo i usluge Zrinjevac 0, 31000 Osijek</derivirana_varijabla>
  </DomainObject.Predmet.ProtustrankaWithAdress>
  <DomainObject.Predmet.ProtustrankaWithAdressOIB>
    <izvorni_sadrzaj>SNOOPY j.d.o.o. za ugostiteljstvo i usluge, OIB 42542372039, Zrinjevac 0, 31000 Osijek</izvorni_sadrzaj>
    <derivirana_varijabla naziv="DomainObject.Predmet.ProtustrankaWithAdressOIB_1">SNOOPY j.d.o.o. za ugostiteljstvo i usluge, OIB 42542372039, Zrinjevac 0, 31000 Osijek</derivirana_varijabla>
  </DomainObject.Predmet.ProtustrankaWithAdressOIB>
  <DomainObject.Predmet.ProtustrankaNazivFormated>
    <izvorni_sadrzaj>SNOOPY j.d.o.o. za ugostiteljstvo i usluge</izvorni_sadrzaj>
    <derivirana_varijabla naziv="DomainObject.Predmet.ProtustrankaNazivFormated_1">SNOOPY j.d.o.o. za ugostiteljstvo i usluge</derivirana_varijabla>
  </DomainObject.Predmet.ProtustrankaNazivFormated>
  <DomainObject.Predmet.ProtustrankaNazivFormatedOIB>
    <izvorni_sadrzaj>SNOOPY j.d.o.o. za ugostiteljstvo i usluge, OIB 42542372039</izvorni_sadrzaj>
    <derivirana_varijabla naziv="DomainObject.Predmet.ProtustrankaNazivFormatedOIB_1">SNOOPY j.d.o.o. za ugostiteljstvo i usluge, OIB 42542372039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52634238587</izvorni_sadrzaj>
    <derivirana_varijabla naziv="DomainObject.Predmet.StrankaFormatedOIB_1">  RHA MF PU PODRUČNI URED OSIJEK, OIB 52634238587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52634238587</izvorni_sadrzaj>
    <derivirana_varijabla naziv="DomainObject.Predmet.StrankaFormatedWithAdressOIB_1"> RHA MF PU PODRUČNI URED OSIJEK, OIB 52634238587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52634238587</izvorni_sadrzaj>
    <derivirana_varijabla naziv="DomainObject.Predmet.StrankaWithAdressOIB_1">RHA MF PU PODRUČNI URED OSIJEK, OIB 52634238587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52634238587</izvorni_sadrzaj>
    <derivirana_varijabla naziv="DomainObject.Predmet.StrankaNazivFormatedOIB_1">RHA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52634238587</item>
    </izvorni_sadrzaj>
    <derivirana_varijabla naziv="DomainObject.Predmet.StrankaListFormatedOIB_1">
      <item>RHA MF PU PODRUČNI URED OSIJEK, OIB 52634238587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52634238587</item>
    </izvorni_sadrzaj>
    <derivirana_varijabla naziv="DomainObject.Predmet.StrankaListFormatedWithAdressOIB_1">
      <item>RHA MF PU PODRUČNI URED OSIJEK, OIB 52634238587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52634238587</item>
    </izvorni_sadrzaj>
    <derivirana_varijabla naziv="DomainObject.Predmet.StrankaListNazivFormatedOIB_1">
      <item>RHA MF PU PODRUČNI URED OSIJEK, OIB 52634238587</item>
    </derivirana_varijabla>
  </DomainObject.Predmet.StrankaListNazivFormatedOIB>
  <DomainObject.Predmet.ProtuStrankaListFormated>
    <izvorni_sadrzaj>
      <item>SNOOPY j.d.o.o. za ugostiteljstvo i usluge</item>
    </izvorni_sadrzaj>
    <derivirana_varijabla naziv="DomainObject.Predmet.ProtuStrankaListFormated_1">
      <item>SNOOPY j.d.o.o. za ugostiteljstvo i usluge</item>
    </derivirana_varijabla>
  </DomainObject.Predmet.ProtuStrankaListFormated>
  <DomainObject.Predmet.ProtuStrankaListFormatedOIB>
    <izvorni_sadrzaj>
      <item>SNOOPY j.d.o.o. za ugostiteljstvo i usluge, OIB 42542372039</item>
    </izvorni_sadrzaj>
    <derivirana_varijabla naziv="DomainObject.Predmet.ProtuStrankaListFormatedOIB_1">
      <item>SNOOPY j.d.o.o. za ugostiteljstvo i usluge, OIB 42542372039</item>
    </derivirana_varijabla>
  </DomainObject.Predmet.ProtuStrankaListFormatedOIB>
  <DomainObject.Predmet.ProtuStrankaListFormatedWithAdress>
    <izvorni_sadrzaj>
      <item>SNOOPY j.d.o.o. za ugostiteljstvo i usluge, Zrinjevac 0, 31000 Osijek</item>
    </izvorni_sadrzaj>
    <derivirana_varijabla naziv="DomainObject.Predmet.ProtuStrankaListFormatedWithAdress_1">
      <item>SNOOPY j.d.o.o. za ugostiteljstvo i usluge, Zrinjevac 0, 31000 Osijek</item>
    </derivirana_varijabla>
  </DomainObject.Predmet.ProtuStrankaListFormatedWithAdress>
  <DomainObject.Predmet.ProtuStrankaListFormatedWithAdressOIB>
    <izvorni_sadrzaj>
      <item>SNOOPY j.d.o.o. za ugostiteljstvo i usluge, OIB 42542372039, Zrinjevac 0, 31000 Osijek</item>
    </izvorni_sadrzaj>
    <derivirana_varijabla naziv="DomainObject.Predmet.ProtuStrankaListFormatedWithAdressOIB_1">
      <item>SNOOPY j.d.o.o. za ugostiteljstvo i usluge, OIB 42542372039, Zrinjevac 0, 31000 Osijek</item>
    </derivirana_varijabla>
  </DomainObject.Predmet.ProtuStrankaListFormatedWithAdressOIB>
  <DomainObject.Predmet.ProtuStrankaListNazivFormated>
    <izvorni_sadrzaj>
      <item>SNOOPY j.d.o.o. za ugostiteljstvo i usluge</item>
    </izvorni_sadrzaj>
    <derivirana_varijabla naziv="DomainObject.Predmet.ProtuStrankaListNazivFormated_1">
      <item>SNOOPY j.d.o.o. za ugostiteljstvo i usluge</item>
    </derivirana_varijabla>
  </DomainObject.Predmet.ProtuStrankaListNazivFormated>
  <DomainObject.Predmet.ProtuStrankaListNazivFormatedOIB>
    <izvorni_sadrzaj>
      <item>SNOOPY j.d.o.o. za ugostiteljstvo i usluge, OIB 42542372039</item>
    </izvorni_sadrzaj>
    <derivirana_varijabla naziv="DomainObject.Predmet.ProtuStrankaListNazivFormatedOIB_1">
      <item>SNOOPY j.d.o.o. za ugostiteljstvo i usluge, OIB 42542372039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SNOOPY j.d.o.o. za ugostiteljstvo i usluge</izvorni_sadrzaj>
    <derivirana_varijabla naziv="DomainObject.Predmet.ProtustrankaIDrugi_1">SNOOPY j.d.o.o. za ugostiteljstvo i usluge</derivirana_varijabla>
  </DomainObject.Predmet.ProtustrankaIDrugi>
  <DomainObject.Predmet.StrankaIDrugiAdressOIB>
    <izvorni_sadrzaj>RHA MF PU PODRUČNI URED OSIJEK, OIB 52634238587</izvorni_sadrzaj>
    <derivirana_varijabla naziv="DomainObject.Predmet.StrankaIDrugiAdressOIB_1">RHA MF PU PODRUČNI URED OSIJEK, OIB 52634238587</derivirana_varijabla>
  </DomainObject.Predmet.StrankaIDrugiAdressOIB>
  <DomainObject.Predmet.ProtustrankaIDrugiAdressOIB>
    <izvorni_sadrzaj>SNOOPY j.d.o.o. za ugostiteljstvo i usluge, OIB 42542372039, Zrinjevac 0, 31000 Osijek</izvorni_sadrzaj>
    <derivirana_varijabla naziv="DomainObject.Predmet.ProtustrankaIDrugiAdressOIB_1">SNOOPY j.d.o.o. za ugostiteljstvo i usluge, OIB 42542372039, Zrinjevac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SNOOPY j.d.o.o. za ugostiteljstvo i usluge</item>
      <item>RHA MF PU PODRUČNI URED OSIJEK</item>
    </izvorni_sadrzaj>
    <derivirana_varijabla naziv="DomainObject.Predmet.SudioniciListNaziv_1">
      <item>SNOOPY j.d.o.o. za ugostiteljstvo i usluge</item>
      <item>RHA MF PU PODRUČNI URED OSIJEK</item>
    </derivirana_varijabla>
  </DomainObject.Predmet.SudioniciListNaziv>
  <DomainObject.Predmet.SudioniciListAdressOIB>
    <izvorni_sadrzaj>
      <item>SNOOPY j.d.o.o. za ugostiteljstvo i usluge, OIB 42542372039, Zrinjevac 0,31000 Osijek</item>
      <item>RHA MF PU PODRUČNI URED OSIJEK, OIB 52634238587</item>
    </izvorni_sadrzaj>
    <derivirana_varijabla naziv="DomainObject.Predmet.SudioniciListAdressOIB_1">
      <item>SNOOPY j.d.o.o. za ugostiteljstvo i usluge, OIB 42542372039, Zrinjevac 0,31000 Osijek</item>
      <item>RHA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42542372039</item>
      <item>, OIB 52634238587</item>
    </izvorni_sadrzaj>
    <derivirana_varijabla naziv="DomainObject.Predmet.SudioniciListNazivOIB_1">
      <item>, OIB 42542372039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7A125-44C2-4F1B-8B75-7C003271C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2755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2018-04-26T12:14:00Z</dcterms:created>
  <dc:creator>hermanj</dc:creator>
  <cp:lastModifiedBy>Danijela Sekulić</cp:lastModifiedBy>
  <cp:lastPrinted>2018-05-14T06:34:00Z</cp:lastPrinted>
  <dcterms:modified xmlns:xsi="http://www.w3.org/2001/XMLSchema-instance" xsi:type="dcterms:W3CDTF">2018-05-14T06:35:00Z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(BANDIĆ.docx)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