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0ed6" w14:paraId="88c0ed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3141F">
        <w:t>218</w:t>
      </w:r>
      <w:r w:rsidR="00AA2FC4">
        <w:t>/</w:t>
      </w:r>
      <w:r w:rsidR="0019301D">
        <w:t>1</w:t>
      </w:r>
      <w:r w:rsidR="00291E09">
        <w:t>8-</w:t>
      </w:r>
      <w:r w:rsidR="0023141F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3141F">
        <w:t xml:space="preserve">KALELARGA </w:t>
      </w:r>
      <w:r w:rsidR="0023141F" w:rsidRPr="00A56DCC">
        <w:t xml:space="preserve">d.o.o., </w:t>
      </w:r>
      <w:r w:rsidR="0023141F">
        <w:t>Zadar</w:t>
      </w:r>
      <w:r w:rsidR="0023141F" w:rsidRPr="00A56DCC">
        <w:t xml:space="preserve">, </w:t>
      </w:r>
      <w:r w:rsidR="0023141F">
        <w:t>Put Nina 134</w:t>
      </w:r>
      <w:r w:rsidR="0023141F" w:rsidRPr="00A56DCC">
        <w:t xml:space="preserve">, OIB: </w:t>
      </w:r>
      <w:r w:rsidR="0023141F">
        <w:t>19405917018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3141F">
        <w:t>8</w:t>
      </w:r>
      <w:r w:rsidR="00076762">
        <w:t>,</w:t>
      </w:r>
      <w:r w:rsidR="00291E09">
        <w:t>2</w:t>
      </w:r>
      <w:r w:rsidR="00FC51D9">
        <w:t>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FC51D9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B130DE">
        <w:t xml:space="preserve">za Rh Lidija </w:t>
      </w:r>
      <w:proofErr w:type="spellStart"/>
      <w:r w:rsidR="00B130DE">
        <w:t>Vitaljić</w:t>
      </w:r>
      <w:proofErr w:type="spellEnd"/>
      <w:r w:rsidR="00B130DE">
        <w:t>, zamjenica u ŽDO-u</w:t>
      </w:r>
    </w:p>
    <w:p w:rsidRDefault="002C6673" w:rsidP="002C6673" w:rsidR="002C6673">
      <w:pPr>
        <w:jc w:val="both"/>
      </w:pPr>
    </w:p>
    <w:p w:rsidRDefault="00FC51D9" w:rsidP="00FC51D9" w:rsidR="00FC51D9" w:rsidRPr="002528EB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donosi</w:t>
      </w:r>
    </w:p>
    <w:p w:rsidRDefault="00FC51D9" w:rsidP="00FC51D9" w:rsidR="00FC51D9" w:rsidRPr="002528EB">
      <w:pPr>
        <w:jc w:val="center"/>
      </w:pPr>
      <w:r w:rsidRPr="002528EB">
        <w:t xml:space="preserve">r j e š e nj e </w:t>
      </w:r>
    </w:p>
    <w:p w:rsidRDefault="00FC51D9" w:rsidP="00FC51D9" w:rsidR="00FC51D9" w:rsidRPr="00291347">
      <w:pPr>
        <w:jc w:val="center"/>
      </w:pPr>
    </w:p>
    <w:p w:rsidRDefault="00FC51D9" w:rsidP="00FC51D9" w:rsidR="00FC51D9" w:rsidRPr="00291347">
      <w:pPr>
        <w:jc w:val="both"/>
      </w:pPr>
      <w:r w:rsidRPr="00291347">
        <w:t>Utvrđuje se da nema uvjeta za održavanje današnjeg ročišta, pa će sljedeće biti zakazano naknadno pismenim putem uz nalog za dovođenje zastupnika po zakonu stečajnog dužnika.</w:t>
      </w:r>
    </w:p>
    <w:p w:rsidRDefault="00FC51D9" w:rsidP="00FC51D9" w:rsidR="00FC51D9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FC51D9">
        <w:t>8,28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3141F">
      <w:t>218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3141F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141F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1E09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13EC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30DE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BD0"/>
    <w:rsid w:val="00C675FC"/>
    <w:rsid w:val="00C90A36"/>
    <w:rsid w:val="00C93728"/>
    <w:rsid w:val="00C965F5"/>
    <w:rsid w:val="00C96A4A"/>
    <w:rsid w:val="00CA23A3"/>
    <w:rsid w:val="00CA60FE"/>
    <w:rsid w:val="00CB1C12"/>
    <w:rsid w:val="00CB1C68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1320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C51D9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1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1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08:27</izvorni_sadrzaj>
    <derivirana_varijabla naziv="DomainObject.StvarniPocetakVrijeme_1">08:27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St-218/2018-7</izvorni_sadrzaj>
    <derivirana_varijabla naziv="DomainObject.Zapisnik.Oznaka_1">St-218/2018-7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>
      <item>Robert Karinja</item>
    </izvorni_sadrzaj>
    <derivirana_varijabla naziv="DomainObject.Predmet.OstaliListFormated_1">
      <item>Robert Karinja</item>
    </derivirana_varijabla>
  </DomainObject.Predmet.OstaliListFormated>
  <DomainObject.Predmet.OstaliListFormatedOIB>
    <izvorni_sadrzaj>
      <item>Robert Karinja, OIB 92695253725</item>
    </izvorni_sadrzaj>
    <derivirana_varijabla naziv="DomainObject.Predmet.OstaliListFormatedOIB_1">
      <item>Robert Karinja, OIB 92695253725</item>
    </derivirana_varijabla>
  </DomainObject.Predmet.OstaliListFormatedOIB>
  <DomainObject.Predmet.OstaliListFormatedWithAdress>
    <izvorni_sadrzaj>
      <item>Robert Karinja, Sali Xi 29, 23281 Sali</item>
    </izvorni_sadrzaj>
    <derivirana_varijabla naziv="DomainObject.Predmet.OstaliListFormatedWithAdress_1">
      <item>Robert Karinja, Sali Xi 29, 23281 Sali</item>
    </derivirana_varijabla>
  </DomainObject.Predmet.OstaliListFormatedWithAdress>
  <DomainObject.Predmet.OstaliListFormatedWithAdressOIB>
    <izvorni_sadrzaj>
      <item>Robert Karinja, OIB 92695253725, Sali Xi 29, 23281 Sali</item>
    </izvorni_sadrzaj>
    <derivirana_varijabla naziv="DomainObject.Predmet.OstaliListFormatedWithAdressOIB_1">
      <item>Robert Karinja, OIB 92695253725, Sali Xi 29, 23281 Sali</item>
    </derivirana_varijabla>
  </DomainObject.Predmet.OstaliListFormatedWithAdressOIB>
  <DomainObject.Predmet.OstaliListNazivFormated>
    <izvorni_sadrzaj>
      <item>Robert Karinja</item>
    </izvorni_sadrzaj>
    <derivirana_varijabla naziv="DomainObject.Predmet.OstaliListNazivFormated_1">
      <item>Robert Karinja</item>
    </derivirana_varijabla>
  </DomainObject.Predmet.OstaliListNazivFormated>
  <DomainObject.Predmet.OstaliListNazivFormatedOIB>
    <izvorni_sadrzaj>
      <item>Robert Karinja, OIB 92695253725</item>
    </izvorni_sadrzaj>
    <derivirana_varijabla naziv="DomainObject.Predmet.OstaliListNazivFormatedOIB_1">
      <item>Robert Karinja, OIB 92695253725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St-218/2018-7</izvorni_sadrzaj>
    <derivirana_varijabla naziv="DomainObject.PoslovniBrojDokumenta_1">St-218/2018-7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  <item>Robert Karinja</item>
    </izvorni_sadrzaj>
    <derivirana_varijabla naziv="DomainObject.Predmet.SudioniciListNaziv_1">
      <item>KALELARGA d.o.o. za turizam i usluge</item>
      <item>FINA</item>
      <item>Robert Karinja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  <item>Robert Karinja, OIB 92695253725, Sali Xi 29,23281 Sali</item>
    </izvorni_sadrzaj>
    <derivirana_varijabla naziv="DomainObject.Predmet.SudioniciListAdressOIB_1">
      <item>KALELARGA d.o.o. za turizam i usluge, OIB 19405917018, Put Nina 134,23000 Zadar</item>
      <item>FINA, OIB 85821130368</item>
      <item>Robert Karinja, OIB 92695253725, Sali Xi 29,23281 Sali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  <item>, OIB 92695253725</item>
    </izvorni_sadrzaj>
    <derivirana_varijabla naziv="DomainObject.Predmet.SudioniciListNazivOIB_1">
      <item>, OIB 19405917018</item>
      <item>, OIB 85821130368</item>
      <item>, OIB 92695253725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727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2018-09-03T11:25:00Z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2018-09-05T12:31:00Z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St-218/2018-7 / Zapisnik - Ročište radi izjašnjenja o prijedlogu za otvaranje steč.post (1 St-218-2018-povodom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