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78d7" w14:paraId="f7d78d7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B4D7F">
        <w:rPr>
          <w:rFonts w:hAnsi="Times New Roman" w:ascii="Times New Roman"/>
        </w:rPr>
        <w:t>90</w:t>
      </w:r>
      <w:r w:rsidR="00D72711">
        <w:rPr>
          <w:rFonts w:hAnsi="Times New Roman" w:ascii="Times New Roman"/>
        </w:rPr>
        <w:t>59</w:t>
      </w:r>
      <w:r w:rsidR="00460BEC">
        <w:rPr>
          <w:rFonts w:hAnsi="Times New Roman" w:ascii="Times New Roman"/>
        </w:rPr>
        <w:t>/2015</w:t>
      </w:r>
      <w:r w:rsidR="00D87FBA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72711" w:rsidP="002635B0" w:rsidR="00D72711">
      <w:pPr>
        <w:jc w:val="both"/>
        <w:rPr>
          <w:rFonts w:hAnsi="Times New Roman" w:ascii="Times New Roman"/>
        </w:rPr>
      </w:pPr>
      <w:r w:rsidRPr="00D72711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MERUS-HR d.o.o., Hum Na Sutli (Općina Hum Na Sutli), Druškovec 69/1, OIB: 89728562019, dana 1</w:t>
      </w:r>
      <w:r>
        <w:rPr>
          <w:rFonts w:hAnsi="Times New Roman" w:ascii="Times New Roman"/>
        </w:rPr>
        <w:t>8</w:t>
      </w:r>
      <w:r w:rsidRPr="00D7271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</w:t>
      </w:r>
      <w:r w:rsidRPr="00D72711">
        <w:rPr>
          <w:rFonts w:hAnsi="Times New Roman" w:ascii="Times New Roman"/>
        </w:rPr>
        <w:t xml:space="preserve"> 2016. godine</w:t>
      </w:r>
    </w:p>
    <w:p w:rsidRDefault="00D72711" w:rsidP="002635B0" w:rsidR="00D72711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092BFD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72711" w:rsidRPr="00D72711">
        <w:rPr>
          <w:rFonts w:hAnsi="Times New Roman" w:ascii="Times New Roman"/>
        </w:rPr>
        <w:t>MERUS-HR d.o.o., Hum Na Sutli (Općina Hum Na Sutli), Druškovec 69/1, OIB: 89728562019</w:t>
      </w:r>
    </w:p>
    <w:p w:rsidRDefault="00D72711" w:rsidP="00937E6F" w:rsidR="00D72711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72711">
        <w:rPr>
          <w:rFonts w:hAnsi="Times New Roman" w:ascii="Times New Roman"/>
          <w:lang w:val="hr-HR"/>
        </w:rPr>
        <w:t>594.724,06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092BFD" w:rsidR="000F2BDD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D87FBA" w:rsidP="00532B71" w:rsidR="00D87FBA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D87FBA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</w:t>
      </w:r>
    </w:p>
    <w:p w:rsidRDefault="00D87FBA" w:rsidP="00E91121" w:rsidR="00D87FBA">
      <w:pPr>
        <w:pStyle w:val="Podnaslov"/>
        <w:ind w:firstLine="708" w:left="4956"/>
        <w:rPr>
          <w:rFonts w:hAnsi="Times New Roman" w:ascii="Times New Roman"/>
        </w:rPr>
      </w:pPr>
    </w:p>
    <w:p w:rsidRDefault="00D44D4F" w:rsidP="00E91121" w:rsidR="00D87F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</w:t>
      </w:r>
      <w:r w:rsidR="00D87FB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87FBA" w:rsidP="00E91121" w:rsidR="00D87F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87FBA" w:rsidP="00E91121" w:rsidR="00D87F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87FBA" w:rsidP="00E91121" w:rsidR="00D87F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87FBA" w:rsidP="00E91121" w:rsidR="00D87F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D87FBA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87FBA" w:rsidR="00D87FB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27BC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B4D7F">
          <w:rPr>
            <w:rFonts w:hAnsi="Times New Roman" w:ascii="Times New Roman"/>
          </w:rPr>
          <w:t>90</w:t>
        </w:r>
        <w:r w:rsidR="00D72711">
          <w:rPr>
            <w:rFonts w:hAnsi="Times New Roman" w:ascii="Times New Roman"/>
          </w:rPr>
          <w:t>59</w:t>
        </w:r>
        <w:r w:rsidR="00D51BF3">
          <w:rPr>
            <w:rFonts w:hAnsi="Times New Roman" w:ascii="Times New Roman"/>
          </w:rPr>
          <w:t>/</w:t>
        </w:r>
        <w:r w:rsidR="00460BE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2BFD"/>
    <w:rsid w:val="000B609B"/>
    <w:rsid w:val="000C47B3"/>
    <w:rsid w:val="000F2BDD"/>
    <w:rsid w:val="00112B50"/>
    <w:rsid w:val="00182088"/>
    <w:rsid w:val="002635B0"/>
    <w:rsid w:val="0042162E"/>
    <w:rsid w:val="00460BEC"/>
    <w:rsid w:val="0049510F"/>
    <w:rsid w:val="00532B71"/>
    <w:rsid w:val="005940E9"/>
    <w:rsid w:val="005A3266"/>
    <w:rsid w:val="00614438"/>
    <w:rsid w:val="00616A64"/>
    <w:rsid w:val="006356C5"/>
    <w:rsid w:val="006B4D7F"/>
    <w:rsid w:val="007A29F9"/>
    <w:rsid w:val="007B58BD"/>
    <w:rsid w:val="00840E3D"/>
    <w:rsid w:val="0093081C"/>
    <w:rsid w:val="00937E6F"/>
    <w:rsid w:val="00997BA9"/>
    <w:rsid w:val="00A15EE7"/>
    <w:rsid w:val="00A827BC"/>
    <w:rsid w:val="00A95334"/>
    <w:rsid w:val="00AB7883"/>
    <w:rsid w:val="00AF40B4"/>
    <w:rsid w:val="00B03169"/>
    <w:rsid w:val="00B65D90"/>
    <w:rsid w:val="00CF2939"/>
    <w:rsid w:val="00CF3580"/>
    <w:rsid w:val="00D44D4F"/>
    <w:rsid w:val="00D51BF3"/>
    <w:rsid w:val="00D72711"/>
    <w:rsid w:val="00D87FBA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2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7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2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7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9059</izvorni_sadrzaj>
    <derivirana_varijabla naziv="DomainObject.Predmet.Broj_1">9059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St-9059/2015</izvorni_sadrzaj>
    <derivirana_varijabla naziv="DomainObject.Predmet.OznakaBroj_1">St-9059/2015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MERUS-HR d.o.o.</izvorni_sadrzaj>
    <derivirana_varijabla naziv="DomainObject.Predmet.ProtustrankaFormated_1">  MERUS-HR d.o.o.</derivirana_varijabla>
  </DomainObject.Predmet.ProtustrankaFormated>
  <DomainObject.Predmet.ProtustrankaFormatedOIB>
    <izvorni_sadrzaj>  MERUS-HR d.o.o., OIB 89728562019</izvorni_sadrzaj>
    <derivirana_varijabla naziv="DomainObject.Predmet.ProtustrankaFormatedOIB_1">  MERUS-HR d.o.o., OIB 89728562019</derivirana_varijabla>
  </DomainObject.Predmet.ProtustrankaFormatedOIB>
  <DomainObject.Predmet.ProtustrankaFormatedWithAdress>
    <izvorni_sadrzaj> MERUS-HR d.o.o., Druškovec 69/1, 49231 Hum Na Sutli</izvorni_sadrzaj>
    <derivirana_varijabla naziv="DomainObject.Predmet.ProtustrankaFormatedWithAdress_1"> MERUS-HR d.o.o., Druškovec 69/1, 49231 Hum Na Sutli</derivirana_varijabla>
  </DomainObject.Predmet.ProtustrankaFormatedWithAdress>
  <DomainObject.Predmet.ProtustrankaFormatedWithAdressOIB>
    <izvorni_sadrzaj> MERUS-HR d.o.o., OIB 89728562019, Druškovec 69/1, 49231 Hum Na Sutli</izvorni_sadrzaj>
    <derivirana_varijabla naziv="DomainObject.Predmet.ProtustrankaFormatedWithAdressOIB_1"> MERUS-HR d.o.o., OIB 89728562019, Druškovec 69/1, 49231 Hum Na Sutli</derivirana_varijabla>
  </DomainObject.Predmet.ProtustrankaFormatedWithAdressOIB>
  <DomainObject.Predmet.ProtustrankaWithAdress>
    <izvorni_sadrzaj>MERUS-HR d.o.o. Druškovec 69/1, 49231 Hum Na Sutli</izvorni_sadrzaj>
    <derivirana_varijabla naziv="DomainObject.Predmet.ProtustrankaWithAdress_1">MERUS-HR d.o.o. Druškovec 69/1, 49231 Hum Na Sutli</derivirana_varijabla>
  </DomainObject.Predmet.ProtustrankaWithAdress>
  <DomainObject.Predmet.ProtustrankaWithAdressOIB>
    <izvorni_sadrzaj>MERUS-HR d.o.o., OIB 89728562019, Druškovec 69/1, 49231 Hum Na Sutli</izvorni_sadrzaj>
    <derivirana_varijabla naziv="DomainObject.Predmet.ProtustrankaWithAdressOIB_1">MERUS-HR d.o.o., OIB 89728562019, Druškovec 69/1, 49231 Hum Na Sutli</derivirana_varijabla>
  </DomainObject.Predmet.ProtustrankaWithAdressOIB>
  <DomainObject.Predmet.ProtustrankaNazivFormated>
    <izvorni_sadrzaj>MERUS-HR d.o.o.</izvorni_sadrzaj>
    <derivirana_varijabla naziv="DomainObject.Predmet.ProtustrankaNazivFormated_1">MERUS-HR d.o.o.</derivirana_varijabla>
  </DomainObject.Predmet.ProtustrankaNazivFormated>
  <DomainObject.Predmet.ProtustrankaNazivFormatedOIB>
    <izvorni_sadrzaj>MERUS-HR d.o.o., OIB 89728562019</izvorni_sadrzaj>
    <derivirana_varijabla naziv="DomainObject.Predmet.ProtustrankaNazivFormatedOIB_1">MERUS-HR d.o.o., OIB 89728562019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MERUS-HR d.o.o.</item>
    </izvorni_sadrzaj>
    <derivirana_varijabla naziv="DomainObject.Predmet.ProtuStrankaListFormated_1">
      <item>MERUS-HR d.o.o.</item>
    </derivirana_varijabla>
  </DomainObject.Predmet.ProtuStrankaListFormated>
  <DomainObject.Predmet.ProtuStrankaListFormatedOIB>
    <izvorni_sadrzaj>
      <item>MERUS-HR d.o.o., OIB 89728562019</item>
    </izvorni_sadrzaj>
    <derivirana_varijabla naziv="DomainObject.Predmet.ProtuStrankaListFormatedOIB_1">
      <item>MERUS-HR d.o.o., OIB 89728562019</item>
    </derivirana_varijabla>
  </DomainObject.Predmet.ProtuStrankaListFormatedOIB>
  <DomainObject.Predmet.ProtuStrankaListFormatedWithAdress>
    <izvorni_sadrzaj>
      <item>MERUS-HR d.o.o., Druškovec 69/1, 49231 Hum Na Sutli</item>
    </izvorni_sadrzaj>
    <derivirana_varijabla naziv="DomainObject.Predmet.ProtuStrankaListFormatedWithAdress_1">
      <item>MERUS-HR d.o.o., Druškovec 69/1, 49231 Hum Na Sutli</item>
    </derivirana_varijabla>
  </DomainObject.Predmet.ProtuStrankaListFormatedWithAdress>
  <DomainObject.Predmet.ProtuStrankaListFormatedWithAdressOIB>
    <izvorni_sadrzaj>
      <item>MERUS-HR d.o.o., OIB 89728562019, Druškovec 69/1, 49231 Hum Na Sutli</item>
    </izvorni_sadrzaj>
    <derivirana_varijabla naziv="DomainObject.Predmet.ProtuStrankaListFormatedWithAdressOIB_1">
      <item>MERUS-HR d.o.o., OIB 89728562019, Druškovec 69/1, 49231 Hum Na Sutli</item>
    </derivirana_varijabla>
  </DomainObject.Predmet.ProtuStrankaListFormatedWithAdressOIB>
  <DomainObject.Predmet.ProtuStrankaListNazivFormated>
    <izvorni_sadrzaj>
      <item>MERUS-HR d.o.o.</item>
    </izvorni_sadrzaj>
    <derivirana_varijabla naziv="DomainObject.Predmet.ProtuStrankaListNazivFormated_1">
      <item>MERUS-HR d.o.o.</item>
    </derivirana_varijabla>
  </DomainObject.Predmet.ProtuStrankaListNazivFormated>
  <DomainObject.Predmet.ProtuStrankaListNazivFormatedOIB>
    <izvorni_sadrzaj>
      <item>MERUS-HR d.o.o., OIB 89728562019</item>
    </izvorni_sadrzaj>
    <derivirana_varijabla naziv="DomainObject.Predmet.ProtuStrankaListNazivFormatedOIB_1">
      <item>MERUS-HR d.o.o., OIB 89728562019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MERUS-HR d.o.o.</izvorni_sadrzaj>
    <derivirana_varijabla naziv="DomainObject.Predmet.ProtustrankaIDrugi_1">MERUS-HR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MERUS-HR d.o.o., OIB 89728562019, Druškovec 69/1, 49231 Hum Na Sutli</izvorni_sadrzaj>
    <derivirana_varijabla naziv="DomainObject.Predmet.ProtustrankaIDrugiAdressOIB_1">MERUS-HR d.o.o., OIB 89728562019, Druškovec 69/1,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MERUS-HR d.o.o.</item>
      <item>HRVATSKI ZAVOD ZA MIROVINSKO OSIGURANJE</item>
    </izvorni_sadrzaj>
    <derivirana_varijabla naziv="DomainObject.Predmet.SudioniciListNaziv_1">
      <item>FINA Regionalni centar Zagreb</item>
      <item>MERUS-HR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br.,10000 Zagreb</item>
      <item>MERUS-HR d.o.o., OIB 89728562019, Druškovec 69/1,49231 Hum Na Sutli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br.,10000 Zagreb</item>
      <item>MERUS-HR d.o.o., OIB 89728562019, Druškovec 69/1,49231 Hum Na Sutli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89728562019</item>
      <item>, OIB 84397956623</item>
    </izvorni_sadrzaj>
    <derivirana_varijabla naziv="DomainObject.Predmet.SudioniciListNazivOIB_1">
      <item>, OIB 85821130368</item>
      <item>, OIB 89728562019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385</properties:Words>
  <properties:Characters>2044</properties:Characters>
  <properties:Lines>106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2016-02-18T14:02:00Z</dcterms:created>
  <dc:creator>Sudsko vijeæe</dc:creator>
  <cp:lastModifiedBy>Jadranka Zelić</cp:lastModifiedBy>
  <cp:lastPrinted>2016-02-19T08:55:00Z</cp:lastPrinted>
  <dcterms:modified xmlns:xsi="http://www.w3.org/2001/XMLSchema-instance" xsi:type="dcterms:W3CDTF">2016-02-19T08:55:00Z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