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7fd0" w14:paraId="3917fd0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7A2402">
        <w:rPr>
          <w:noProof/>
        </w:rPr>
        <w:t xml:space="preserve">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C91252">
        <w:rPr>
          <w:lang w:val="pt-BR"/>
        </w:rPr>
        <w:t xml:space="preserve"> St-835/17</w:t>
      </w:r>
      <w:r w:rsidR="007A2402">
        <w:rPr>
          <w:lang w:val="pt-BR"/>
        </w:rPr>
        <w:t>-28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9152DE" w:rsidP="00112374" w:rsidR="005866EA">
      <w:pPr>
        <w:ind w:firstLine="708"/>
        <w:jc w:val="both"/>
      </w:pPr>
      <w:r w:rsidRPr="009152DE">
        <w:t>Trgovački sud u Z</w:t>
      </w:r>
      <w:r w:rsidR="00FD43CC">
        <w:t>agrebu, po sucu Gordanu Zubaku,</w:t>
      </w:r>
      <w:r w:rsidRPr="009152DE">
        <w:t xml:space="preserve"> </w:t>
      </w:r>
      <w:r w:rsidR="00FD43CC">
        <w:rPr>
          <w:lang w:val="pt-BR"/>
        </w:rPr>
        <w:t>u stečajnom postupku</w:t>
      </w:r>
      <w:r w:rsidRPr="009152DE">
        <w:rPr>
          <w:lang w:val="pt-BR"/>
        </w:rPr>
        <w:t xml:space="preserve"> </w:t>
      </w:r>
      <w:r w:rsidRPr="009152DE">
        <w:t xml:space="preserve">nad dužnikom </w:t>
      </w:r>
      <w:r w:rsidR="00C91252" w:rsidRPr="00C91252">
        <w:rPr>
          <w:lang w:val="pt-BR"/>
        </w:rPr>
        <w:t>ART-CENTAR, UDRUGA SAMOSTALNIH LIKOVNIH UMJETNIKA ZAGREB</w:t>
      </w:r>
      <w:r w:rsidR="00C91252">
        <w:rPr>
          <w:lang w:val="pt-BR"/>
        </w:rPr>
        <w:t xml:space="preserve"> u stečaju</w:t>
      </w:r>
      <w:r w:rsidR="00C91252" w:rsidRPr="00C91252">
        <w:rPr>
          <w:lang w:val="pt-BR"/>
        </w:rPr>
        <w:t>, Zagreb, Bogovićeva 7, OIB: 23585423440</w:t>
      </w:r>
      <w:r w:rsidR="00112374" w:rsidRPr="00112374">
        <w:t xml:space="preserve">, </w:t>
      </w:r>
      <w:r w:rsidR="00C91252">
        <w:t>24. svibnja 2018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B6A7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0F026E" w:rsidRPr="000F026E">
        <w:t>Zvonimir</w:t>
      </w:r>
      <w:r w:rsidR="000F026E">
        <w:t>u</w:t>
      </w:r>
      <w:r w:rsidR="000F026E" w:rsidRPr="000F026E">
        <w:t xml:space="preserve"> Bodrožić</w:t>
      </w:r>
      <w:r w:rsidR="000F026E">
        <w:t>u</w:t>
      </w:r>
      <w:r w:rsidR="000F026E" w:rsidRPr="000F026E">
        <w:t xml:space="preserve"> iz Zagreba, Jurišićeva 30, OIB: 85272390668</w:t>
      </w:r>
      <w:r w:rsidR="009152DE">
        <w:t>,</w:t>
      </w:r>
      <w:r w:rsidR="00766798">
        <w:t xml:space="preserve"> određuje se nagrada u iznosu od </w:t>
      </w:r>
      <w:r w:rsidR="000F026E">
        <w:t>4.120,00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152DE" w:rsidP="009E291C" w:rsidR="009152DE">
      <w:pPr>
        <w:ind w:firstLine="720"/>
        <w:jc w:val="both"/>
      </w:pPr>
      <w:r>
        <w:t xml:space="preserve">Podneskom od </w:t>
      </w:r>
      <w:r w:rsidR="000F026E">
        <w:t>23. svibnja 2018</w:t>
      </w:r>
      <w:r>
        <w:t>. stečajni upravitelj obavijestio je sud kako je</w:t>
      </w:r>
      <w:r w:rsidR="00827F7F">
        <w:t xml:space="preserve"> unovčio cjelokupnu dužnikovu</w:t>
      </w:r>
      <w:r w:rsidR="009E291C">
        <w:t xml:space="preserve"> imovinu u iznosu od 25.750,00 kn. </w:t>
      </w:r>
      <w:r>
        <w:t xml:space="preserve">Slijedom navedenog, predložio je određivanje nagrade. </w:t>
      </w:r>
    </w:p>
    <w:p w:rsidRDefault="009152DE" w:rsidP="005866EA" w:rsidR="009152DE">
      <w:pPr>
        <w:ind w:firstLine="720"/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="009E291C">
        <w:t>s</w:t>
      </w:r>
      <w:r w:rsidRPr="009152DE">
        <w:t>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>u ovom stečajnom postupku unovčena imovina stečajnog dužnika</w:t>
      </w:r>
      <w:r w:rsidR="00D50BB6">
        <w:t xml:space="preserve"> (osobni automobil marke Mazde 6, godina proizvodnje 2008)</w:t>
      </w:r>
      <w:r w:rsidR="00766798">
        <w:t xml:space="preserve"> u iznosu od </w:t>
      </w:r>
      <w:r w:rsidR="00D50BB6" w:rsidRPr="00D50BB6">
        <w:lastRenderedPageBreak/>
        <w:t>25.750,00 kn</w:t>
      </w:r>
      <w:r w:rsidR="00D362BD">
        <w:t>,</w:t>
      </w:r>
      <w:r w:rsidR="00CE24E4">
        <w:t xml:space="preserve"> stoga</w:t>
      </w:r>
      <w:r w:rsidR="00766798">
        <w:t xml:space="preserve"> na tem</w:t>
      </w:r>
      <w:r w:rsidR="00DB6A7F">
        <w:t>elju čl. 7. Uredbe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D50BB6">
        <w:t>4.120,00</w:t>
      </w:r>
      <w:r w:rsidR="00D362BD" w:rsidRPr="00D362BD">
        <w:t xml:space="preserve">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D50BB6" w:rsidRPr="00D50BB6">
        <w:t>24. svibnja 2018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7A2402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7A2402" w:rsidP="00400817" w:rsidR="007A2402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A2402" w:rsidP="00400817" w:rsidR="007A2402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7A2402" w:rsidP="005866EA" w:rsidR="007A2402" w:rsidRPr="00F869EF"/>
    <w:sectPr w:rsidSect="001D2443" w:rsidR="007A240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4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D50BB6">
      <w:t>835</w:t>
    </w:r>
    <w:r w:rsidR="005866EA">
      <w:t>/</w:t>
    </w:r>
    <w:r w:rsidR="00D50BB6">
      <w:t>17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026E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A2402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27F7F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52957"/>
    <w:rsid w:val="00973D51"/>
    <w:rsid w:val="009C1C3B"/>
    <w:rsid w:val="009C6D30"/>
    <w:rsid w:val="009E291C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1252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0BB6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3CC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''ART-CENTAR'' - UDRUGA SAMOSTALNIH LIKOVNIH UMJETNIKA ZAGREB zastupanog po punomoćniku Ozana Kostelav Ivan</izvorni_sadrzaj>
    <derivirana_varijabla naziv="DomainObject.Predmet.ProtustrankaFormated_1">  ''ART-CENTAR'' - UDRUGA SAMOSTALNIH LIKOVNIH UMJETNIKA ZAGREB zastupanog po punomoćniku Ozana Kostelav Ivan</derivirana_varijabla>
  </DomainObject.Predmet.ProtustrankaFormated>
  <DomainObject.Predmet.ProtustrankaFormatedOIB>
    <izvorni_sadrzaj>  ''ART-CENTAR'' - UDRUGA SAMOSTALNIH LIKOVNIH UMJETNIKA ZAGREB, OIB 23585423440 zastupanog po punomoćniku Ozana Kostelav Ivan</izvorni_sadrzaj>
    <derivirana_varijabla naziv="DomainObject.Predmet.ProtustrankaFormatedOIB_1">  ''ART-CENTAR'' - UDRUGA SAMOSTALNIH LIKOVNIH UMJETNIKA ZAGREB, OIB 23585423440 zastupanog po punomoćniku Ozana Kostelav Ivan</derivirana_varijabla>
  </DomainObject.Predmet.ProtustrankaFormatedOIB>
  <DomainObject.Predmet.ProtustrankaFormatedWithAdress>
    <izvorni_sadrzaj> ''ART-CENTAR'' - UDRUGA SAMOSTALNIH LIKOVNIH UMJETNIKA ZAGREB, Bogovićeva 7, 10000 Zagreb zastupanog po punomoćniku Ozana Kostelav Ivan</izvorni_sadrzaj>
    <derivirana_varijabla naziv="DomainObject.Predmet.ProtustrankaFormatedWithAdress_1"> ''ART-CENTAR'' - UDRUGA SAMOSTALNIH LIKOVNIH UMJETNIKA ZAGREB, Bogovićeva 7, 10000 Zagreb zastupanog po punomoćniku Ozana Kostelav Ivan</derivirana_varijabla>
  </DomainObject.Predmet.ProtustrankaFormatedWithAdress>
  <DomainObject.Predmet.ProtustrankaFormatedWithAdressOIB>
    <izvorni_sadrzaj> ''ART-CENTAR'' - UDRUGA SAMOSTALNIH LIKOVNIH UMJETNIKA ZAGREB, OIB 23585423440, Bogovićeva 7, 10000 Zagreb zastupanog po punomoćniku Ozana Kostelav Ivan</izvorni_sadrzaj>
    <derivirana_varijabla naziv="DomainObject.Predmet.ProtustrankaFormatedWithAdressOIB_1"> ''ART-CENTAR'' - UDRUGA SAMOSTALNIH LIKOVNIH UMJETNIKA ZAGREB, OIB 23585423440, Bogovićeva 7, 10000 Zagreb zastupanog po punomoćniku Ozana Kostelav Ivan</derivirana_varijabla>
  </DomainObject.Predmet.ProtustrankaFormatedWithAdressOIB>
  <DomainObject.Predmet.ProtustrankaWithAdress>
    <izvorni_sadrzaj>''ART-CENTAR'' - UDRUGA SAMOSTALNIH LIKOVNIH UMJETNIKA ZAGREB Bogovićeva 7, 10000 Zagreb</izvorni_sadrzaj>
    <derivirana_varijabla naziv="DomainObject.Predmet.ProtustrankaWithAdress_1">''ART-CENTAR'' - UDRUGA SAMOSTALNIH LIKOVNIH UMJETNIKA ZAGREB Bogovićeva 7, 10000 Zagreb</derivirana_varijabla>
  </DomainObject.Predmet.ProtustrankaWithAdress>
  <DomainObject.Predmet.ProtustrankaWithAdressOIB>
    <izvorni_sadrzaj>''ART-CENTAR'' - UDRUGA SAMOSTALNIH LIKOVNIH UMJETNIKA ZAGREB, OIB 23585423440, Bogovićeva 7, 10000 Zagreb</izvorni_sadrzaj>
    <derivirana_varijabla naziv="DomainObject.Predmet.ProtustrankaWithAdressOIB_1">''ART-CENTAR'' - UDRUGA SAMOSTALNIH LIKOVNIH UMJETNIKA ZAGREB, OIB 23585423440, Bogovićeva 7, 10000 Zagreb</derivirana_varijabla>
  </DomainObject.Predmet.ProtustrankaWithAdressOIB>
  <DomainObject.Predmet.ProtustrankaNazivFormated>
    <izvorni_sadrzaj>''ART-CENTAR'' - UDRUGA SAMOSTALNIH LIKOVNIH UMJETNIKA ZAGREB</izvorni_sadrzaj>
    <derivirana_varijabla naziv="DomainObject.Predmet.ProtustrankaNazivFormated_1">''ART-CENTAR'' - UDRUGA SAMOSTALNIH LIKOVNIH UMJETNIKA ZAGREB</derivirana_varijabla>
  </DomainObject.Predmet.ProtustrankaNazivFormated>
  <DomainObject.Predmet.ProtustrankaNazivFormatedOIB>
    <izvorni_sadrzaj>''ART-CENTAR'' - UDRUGA SAMOSTALNIH LIKOVNIH UMJETNIKA ZAGREB, OIB 23585423440</izvorni_sadrzaj>
    <derivirana_varijabla naziv="DomainObject.Predmet.ProtustrankaNazivFormatedOIB_1">''ART-CENTAR'' - UDRUGA SAMOSTALNIH LIKOVNIH UMJETNIKA ZAGREB, OIB 23585423440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Katančićeva 5,10000 Zagreb</izvorni_sadrzaj>
    <derivirana_varijabla naziv="DomainObject.Predmet.StrankaWithAdress_1">FINA Regionalni centar Zagreb Trg svibanjskih žrtava 1995. 1,10000 Zagreb,REPUBLIKA HRVATSKA,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''ART-CENTAR'' - UDRUGA SAMOSTALNIH LIKOVNIH UMJETNIKA ZAGREB zastupanog po punomoćniku Ozana Kostelav Ivan</item>
    </izvorni_sadrzaj>
    <derivirana_varijabla naziv="DomainObject.Predmet.ProtuStrankaListFormated_1">
      <item>''ART-CENTAR'' - UDRUGA SAMOSTALNIH LIKOVNIH UMJETNIKA ZAGREB zastupanog po punomoćniku Ozana Kostelav Ivan</item>
    </derivirana_varijabla>
  </DomainObject.Predmet.ProtuStrankaListFormated>
  <DomainObject.Predmet.ProtuStrankaListFormatedOIB>
    <izvorni_sadrzaj>
      <item>''ART-CENTAR'' - UDRUGA SAMOSTALNIH LIKOVNIH UMJETNIKA ZAGREB, OIB 23585423440 zastupanog po punomoćniku Ozana Kostelav Ivan</item>
    </izvorni_sadrzaj>
    <derivirana_varijabla naziv="DomainObject.Predmet.ProtuStrankaListFormatedOIB_1">
      <item>''ART-CENTAR'' - UDRUGA SAMOSTALNIH LIKOVNIH UMJETNIKA ZAGREB, OIB 23585423440 zastupanog po punomoćniku Ozana Kostelav Ivan</item>
    </derivirana_varijabla>
  </DomainObject.Predmet.ProtuStrankaListFormatedOIB>
  <DomainObject.Predmet.ProtuStrankaListFormatedWithAdress>
    <izvorni_sadrzaj>
      <item>''ART-CENTAR'' - UDRUGA SAMOSTALNIH LIKOVNIH UMJETNIKA ZAGREB, Bogovićeva 7, 10000 Zagreb zastupanog po punomoćniku Ozana Kostelav Ivan</item>
    </izvorni_sadrzaj>
    <derivirana_varijabla naziv="DomainObject.Predmet.ProtuStrankaListFormatedWithAdress_1">
      <item>''ART-CENTAR'' - UDRUGA SAMOSTALNIH LIKOVNIH UMJETNIKA ZAGREB, Bogovićeva 7, 10000 Zagreb zastupanog po punomoćniku Ozana Kostelav Ivan</item>
    </derivirana_varijabla>
  </DomainObject.Predmet.ProtuStrankaListFormatedWithAdress>
  <DomainObject.Predmet.ProtuStrankaListFormatedWithAdressOIB>
    <izvorni_sadrzaj>
      <item>''ART-CENTAR'' - UDRUGA SAMOSTALNIH LIKOVNIH UMJETNIKA ZAGREB, OIB 23585423440, Bogovićeva 7, 10000 Zagreb zastupanog po punomoćniku Ozana Kostelav Ivan</item>
    </izvorni_sadrzaj>
    <derivirana_varijabla naziv="DomainObject.Predmet.ProtuStrankaListFormatedWithAdressOIB_1">
      <item>''ART-CENTAR'' - UDRUGA SAMOSTALNIH LIKOVNIH UMJETNIKA ZAGREB, OIB 23585423440, Bogovićeva 7, 10000 Zagreb zastupanog po punomoćniku Ozana Kostelav Ivan</item>
    </derivirana_varijabla>
  </DomainObject.Predmet.ProtuStrankaListFormatedWithAdressOIB>
  <DomainObject.Predmet.ProtuStrankaListNazivFormated>
    <izvorni_sadrzaj>
      <item>''ART-CENTAR'' - UDRUGA SAMOSTALNIH LIKOVNIH UMJETNIKA ZAGREB</item>
    </izvorni_sadrzaj>
    <derivirana_varijabla naziv="DomainObject.Predmet.ProtuStrankaListNazivFormated_1">
      <item>''ART-CENTAR'' - UDRUGA SAMOSTALNIH LIKOVNIH UMJETNIKA ZAGREB</item>
    </derivirana_varijabla>
  </DomainObject.Predmet.ProtuStrankaListNazivFormated>
  <DomainObject.Predmet.ProtuStrankaListNazivFormatedOIB>
    <izvorni_sadrzaj>
      <item>''ART-CENTAR'' - UDRUGA SAMOSTALNIH LIKOVNIH UMJETNIKA ZAGREB, OIB 23585423440</item>
    </izvorni_sadrzaj>
    <derivirana_varijabla naziv="DomainObject.Predmet.ProtuStrankaListNazivFormatedOIB_1">
      <item>''ART-CENTAR'' - UDRUGA SAMOSTALNIH LIKOVNIH UMJETNIKA ZAGREB, OIB 23585423440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Ozana Kostelav Ivan</item>
      <item>ZABA d.d.</item>
    </izvorni_sadrzaj>
    <derivirana_varijabla naziv="DomainObject.Predmet.OstaliListNazivFormated_1">
      <item>Županijsko državno odvjetništvo u Zagrebu</item>
      <item>Ozana Kostelav Ivan</item>
      <item>ZABA d.d.</item>
    </derivirana_varijabla>
  </DomainObject.Predmet.OstaliListNazivFormated>
  <DomainObject.Predmet.OstaliListNazivFormatedOIB>
    <izvorni_sadrzaj>
      <item>Županijsko državno odvjetništvo u Zagrebu, OIB 16488001145</item>
      <item>Ozana Kostelav Ivan</item>
      <item>ZABA d.d.</item>
    </izvorni_sadrzaj>
    <derivirana_varijabla naziv="DomainObject.Predmet.OstaliListNazivFormatedOIB_1">
      <item>Županijsko državno odvjetništvo u Zagrebu, OIB 16488001145</item>
      <item>Ozana Kostelav Ivan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''ART-CENTAR'' - UDRUGA SAMOSTALNIH LIKOVNIH UMJETNIKA ZAGREB</izvorni_sadrzaj>
    <derivirana_varijabla naziv="DomainObject.Predmet.ProtustrankaIDrugi_1">''ART-CENTAR'' - UDRUGA SAMOSTALNIH LIKOVNIH UMJETNIKA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''ART-CENTAR'' - UDRUGA SAMOSTALNIH LIKOVNIH UMJETNIKA ZAGREB, OIB 23585423440, Bogovićeva 7, 10000 Zagreb</izvorni_sadrzaj>
    <derivirana_varijabla naziv="DomainObject.Predmet.ProtustrankaIDrugiAdressOIB_1">''ART-CENTAR'' - UDRUGA SAMOSTALNIH LIKOVNIH UMJETNIKA ZAGREB, OIB 23585423440,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izvorni_sadrzaj>
    <derivirana_varijabla naziv="DomainObject.Predmet.SudioniciListNaziv_1"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derivirana_varijabla>
  </DomainObject.Predmet.SudioniciListNaziv>
  <DomainObject.Predmet.SudioniciListAdressOIB>
    <izvorni_sadrzaj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izvorni_sadrzaj>
    <derivirana_varijabla naziv="DomainObject.Predmet.SudioniciListAdressOIB_1"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23585423440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23585423440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1953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2018-05-24T09:11:00Z</dcterms:created>
  <dc:creator>Korisnik</dc:creator>
  <cp:lastModifiedBy>Dijana Hadžić</cp:lastModifiedBy>
  <cp:lastPrinted>2017-11-08T09:39:00Z</cp:lastPrinted>
  <dcterms:modified xmlns:xsi="http://www.w3.org/2001/XMLSchema-instance" xsi:type="dcterms:W3CDTF">2018-05-24T09:18:00Z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