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f4f6" w14:paraId="21df4f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9A5E54">
        <w:rPr>
          <w:rStyle w:val="Naglaeno"/>
          <w:b w:val="false"/>
        </w:rPr>
        <w:t>12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Podružnica Osijek,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9A5E54">
        <w:t>L.G.M. j.d.o.o. za ugostiteljstvo, Tenja, Vlahe Bukovca 8</w:t>
      </w:r>
      <w:r w:rsidR="00331402">
        <w:t xml:space="preserve">, MBS: </w:t>
      </w:r>
      <w:r w:rsidR="003D6B3E">
        <w:t>0</w:t>
      </w:r>
      <w:r w:rsidR="001B4101">
        <w:t>3</w:t>
      </w:r>
      <w:r w:rsidR="00D32BDC">
        <w:t>0</w:t>
      </w:r>
      <w:r w:rsidR="009A5E54">
        <w:t>152267</w:t>
      </w:r>
      <w:r w:rsidR="00331402">
        <w:t xml:space="preserve">, OIB: </w:t>
      </w:r>
      <w:r w:rsidR="001C5A93">
        <w:t>76694326663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767F2">
        <w:t>1</w:t>
      </w:r>
      <w:r w:rsidR="001C5A93">
        <w:t>0</w:t>
      </w:r>
      <w:r w:rsidR="000408AE">
        <w:t xml:space="preserve">. </w:t>
      </w:r>
      <w:r w:rsidR="00316796">
        <w:t>siječnj</w:t>
      </w:r>
      <w:r w:rsidR="00867612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1C5A93">
        <w:t>L.G.M. j.d.o.o. za ugostiteljstvo, Tenja, Vlahe Bukovca 8, MBS: 030152267, OIB: 76694326663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F76E18">
        <w:t>7.822,71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F76E18">
        <w:t>Brankica Blažević, Tenja, Vlahe Bukovca 8</w:t>
      </w:r>
      <w:r w:rsidR="005167FF">
        <w:t xml:space="preserve">, OIB </w:t>
      </w:r>
      <w:r w:rsidR="00F76E18">
        <w:t>21844769705</w:t>
      </w:r>
      <w:r w:rsidR="00037CE9">
        <w:t xml:space="preserve">, </w:t>
      </w:r>
      <w:r w:rsidR="008852E9">
        <w:t xml:space="preserve">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0C1C20">
        <w:t>12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44186">
        <w:t>1</w:t>
      </w:r>
      <w:r w:rsidR="00EA3887">
        <w:t>0</w:t>
      </w:r>
      <w:r w:rsidR="000408AE">
        <w:t xml:space="preserve">. </w:t>
      </w:r>
      <w:r w:rsidR="00A519A5">
        <w:t>siječnj</w:t>
      </w:r>
      <w:r w:rsidR="00E313B6">
        <w:t>a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EA3887">
        <w:t>10</w:t>
      </w:r>
      <w:r w:rsidR="00530A9B">
        <w:t>/</w:t>
      </w:r>
      <w:r w:rsidR="00E27BF4">
        <w:t>3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B0AB6"/>
    <w:rsid w:val="007C1B5B"/>
    <w:rsid w:val="007C3B06"/>
    <w:rsid w:val="007D0512"/>
    <w:rsid w:val="007E7376"/>
    <w:rsid w:val="007F1C41"/>
    <w:rsid w:val="008023F7"/>
    <w:rsid w:val="008074C1"/>
    <w:rsid w:val="00817C66"/>
    <w:rsid w:val="00823E3F"/>
    <w:rsid w:val="00834492"/>
    <w:rsid w:val="00836CE2"/>
    <w:rsid w:val="00837E4A"/>
    <w:rsid w:val="0084069A"/>
    <w:rsid w:val="008476F8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17F4"/>
    <w:rsid w:val="00AD251E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DF6"/>
    <w:rsid w:val="00DA4636"/>
    <w:rsid w:val="00DB4D59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7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476F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476F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6F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6F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7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476F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476F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6F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6F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L.G.M. j.d.o.o. za ugostiteljstvo</izvorni_sadrzaj>
    <derivirana_varijabla naziv="DomainObject.Predmet.ProtustrankaFormated_1">  L.G.M. j.d.o.o. za ugostiteljstvo</derivirana_varijabla>
  </DomainObject.Predmet.ProtustrankaFormated>
  <DomainObject.Predmet.ProtustrankaFormatedOIB>
    <izvorni_sadrzaj>  L.G.M. j.d.o.o. za ugostiteljstvo, OIB 76694326663</izvorni_sadrzaj>
    <derivirana_varijabla naziv="DomainObject.Predmet.ProtustrankaFormatedOIB_1">  L.G.M. j.d.o.o. za ugostiteljstvo, OIB 76694326663</derivirana_varijabla>
  </DomainObject.Predmet.ProtustrankaFormatedOIB>
  <DomainObject.Predmet.ProtustrankaFormatedWithAdress>
    <izvorni_sadrzaj> L.G.M. j.d.o.o. za ugostiteljstvo, Vlahe Bukovca 8, 31207 Tenja</izvorni_sadrzaj>
    <derivirana_varijabla naziv="DomainObject.Predmet.ProtustrankaFormatedWithAdress_1"> L.G.M. j.d.o.o. za ugostiteljstvo, Vlahe Bukovca 8, 31207 Tenja</derivirana_varijabla>
  </DomainObject.Predmet.ProtustrankaFormatedWithAdress>
  <DomainObject.Predmet.ProtustrankaFormatedWithAdressOIB>
    <izvorni_sadrzaj> L.G.M. j.d.o.o. za ugostiteljstvo, OIB 76694326663, Vlahe Bukovca 8, 31207 Tenja</izvorni_sadrzaj>
    <derivirana_varijabla naziv="DomainObject.Predmet.ProtustrankaFormatedWithAdressOIB_1"> L.G.M. j.d.o.o. za ugostiteljstvo, OIB 76694326663, Vlahe Bukovca 8, 31207 Tenja</derivirana_varijabla>
  </DomainObject.Predmet.ProtustrankaFormatedWithAdressOIB>
  <DomainObject.Predmet.ProtustrankaWithAdress>
    <izvorni_sadrzaj>L.G.M. j.d.o.o. za ugostiteljstvo Vlahe Bukovca 8, 31207 Tenja</izvorni_sadrzaj>
    <derivirana_varijabla naziv="DomainObject.Predmet.ProtustrankaWithAdress_1">L.G.M. j.d.o.o. za ugostiteljstvo Vlahe Bukovca 8, 31207 Tenja</derivirana_varijabla>
  </DomainObject.Predmet.ProtustrankaWithAdress>
  <DomainObject.Predmet.ProtustrankaWithAdressOIB>
    <izvorni_sadrzaj>L.G.M. j.d.o.o. za ugostiteljstvo, OIB 76694326663, Vlahe Bukovca 8, 31207 Tenja</izvorni_sadrzaj>
    <derivirana_varijabla naziv="DomainObject.Predmet.ProtustrankaWithAdressOIB_1">L.G.M. j.d.o.o. za ugostiteljstvo, OIB 76694326663, Vlahe Bukovca 8, 31207 Tenja</derivirana_varijabla>
  </DomainObject.Predmet.ProtustrankaWithAdressOIB>
  <DomainObject.Predmet.ProtustrankaNazivFormated>
    <izvorni_sadrzaj>L.G.M. j.d.o.o. za ugostiteljstvo</izvorni_sadrzaj>
    <derivirana_varijabla naziv="DomainObject.Predmet.ProtustrankaNazivFormated_1">L.G.M. j.d.o.o. za ugostiteljstvo</derivirana_varijabla>
  </DomainObject.Predmet.ProtustrankaNazivFormated>
  <DomainObject.Predmet.ProtustrankaNazivFormatedOIB>
    <izvorni_sadrzaj>L.G.M. j.d.o.o. za ugostiteljstvo, OIB 76694326663</izvorni_sadrzaj>
    <derivirana_varijabla naziv="DomainObject.Predmet.ProtustrankaNazivFormatedOIB_1">L.G.M. j.d.o.o. za ugostiteljstvo, OIB 76694326663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L.G.M. j.d.o.o. za ugostiteljstvo</item>
    </izvorni_sadrzaj>
    <derivirana_varijabla naziv="DomainObject.Predmet.ProtuStrankaListFormated_1">
      <item>L.G.M. j.d.o.o. za ugostiteljstvo</item>
    </derivirana_varijabla>
  </DomainObject.Predmet.ProtuStrankaListFormated>
  <DomainObject.Predmet.ProtuStrankaListFormatedOIB>
    <izvorni_sadrzaj>
      <item>L.G.M. j.d.o.o. za ugostiteljstvo, OIB 76694326663</item>
    </izvorni_sadrzaj>
    <derivirana_varijabla naziv="DomainObject.Predmet.ProtuStrankaListFormatedOIB_1">
      <item>L.G.M. j.d.o.o. za ugostiteljstvo, OIB 76694326663</item>
    </derivirana_varijabla>
  </DomainObject.Predmet.ProtuStrankaListFormatedOIB>
  <DomainObject.Predmet.ProtuStrankaListFormatedWithAdress>
    <izvorni_sadrzaj>
      <item>L.G.M. j.d.o.o. za ugostiteljstvo, Vlahe Bukovca 8, 31207 Tenja</item>
    </izvorni_sadrzaj>
    <derivirana_varijabla naziv="DomainObject.Predmet.ProtuStrankaListFormatedWithAdress_1">
      <item>L.G.M. j.d.o.o. za ugostiteljstvo, Vlahe Bukovca 8, 31207 Tenja</item>
    </derivirana_varijabla>
  </DomainObject.Predmet.ProtuStrankaListFormatedWithAdress>
  <DomainObject.Predmet.ProtuStrankaListFormatedWithAdressOIB>
    <izvorni_sadrzaj>
      <item>L.G.M. j.d.o.o. za ugostiteljstvo, OIB 76694326663, Vlahe Bukovca 8, 31207 Tenja</item>
    </izvorni_sadrzaj>
    <derivirana_varijabla naziv="DomainObject.Predmet.ProtuStrankaListFormatedWithAdressOIB_1">
      <item>L.G.M. j.d.o.o. za ugostiteljstvo, OIB 76694326663, Vlahe Bukovca 8, 31207 Tenja</item>
    </derivirana_varijabla>
  </DomainObject.Predmet.ProtuStrankaListFormatedWithAdressOIB>
  <DomainObject.Predmet.ProtuStrankaListNazivFormated>
    <izvorni_sadrzaj>
      <item>L.G.M. j.d.o.o. za ugostiteljstvo</item>
    </izvorni_sadrzaj>
    <derivirana_varijabla naziv="DomainObject.Predmet.ProtuStrankaListNazivFormated_1">
      <item>L.G.M. j.d.o.o. za ugostiteljstvo</item>
    </derivirana_varijabla>
  </DomainObject.Predmet.ProtuStrankaListNazivFormated>
  <DomainObject.Predmet.ProtuStrankaListNazivFormatedOIB>
    <izvorni_sadrzaj>
      <item>L.G.M. j.d.o.o. za ugostiteljstvo, OIB 76694326663</item>
    </izvorni_sadrzaj>
    <derivirana_varijabla naziv="DomainObject.Predmet.ProtuStrankaListNazivFormatedOIB_1">
      <item>L.G.M. j.d.o.o. za ugostiteljstvo, OIB 76694326663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L.G.M. j.d.o.o. za ugostiteljstvo</izvorni_sadrzaj>
    <derivirana_varijabla naziv="DomainObject.Predmet.ProtustrankaIDrugi_1">L.G.M.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L.G.M. j.d.o.o. za ugostiteljstvo, OIB 76694326663, Vlahe Bukovca 8, 31207 Tenja</izvorni_sadrzaj>
    <derivirana_varijabla naziv="DomainObject.Predmet.ProtustrankaIDrugiAdressOIB_1">L.G.M. j.d.o.o. za ugostiteljstvo, OIB 76694326663, Vlahe Bukovca 8,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L.G.M. j.d.o.o. za ugostiteljstvo</item>
    </izvorni_sadrzaj>
    <derivirana_varijabla naziv="DomainObject.Predmet.SudioniciListNaziv_1">
      <item>FINA RC OSIJEK</item>
      <item>L.G.M. j.d.o.o. za ugostiteljstvo</item>
    </derivirana_varijabla>
  </DomainObject.Predmet.SudioniciListNaziv>
  <DomainObject.Predmet.SudioniciListAdressOIB>
    <izvorni_sadrzaj>
      <item>FINA RC OSIJEK, OIB 85821130368</item>
      <item>L.G.M. j.d.o.o. za ugostiteljstvo, OIB 76694326663, Vlahe Bukovca 8,31207 Tenja</item>
    </izvorni_sadrzaj>
    <derivirana_varijabla naziv="DomainObject.Predmet.SudioniciListAdressOIB_1">
      <item>FINA RC OSIJEK, OIB 85821130368</item>
      <item>L.G.M. j.d.o.o. za ugostiteljstvo, OIB 76694326663, Vlahe Bukovca 8,31207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76694326663</item>
    </izvorni_sadrzaj>
    <derivirana_varijabla naziv="DomainObject.Predmet.SudioniciListNazivOIB_1">
      <item>, OIB 85821130368</item>
      <item>, OIB 76694326663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1A7008-6784-4749-922E-9590AEC132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401</properties:Words>
  <properties:Characters>2144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2017-01-10T09:17:00Z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