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49832" w14:paraId="7a49832" w:rsidRDefault="0043367C" w:rsidP="00B77702" w:rsidR="00B70C46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 St-337</w:t>
      </w:r>
      <w:r w:rsidR="00B77702">
        <w:rPr>
          <w:rFonts w:cs="Times New Roman" w:hAnsi="Times New Roman" w:ascii="Times New Roman"/>
          <w:sz w:val="24"/>
          <w:szCs w:val="24"/>
        </w:rPr>
        <w:t>/15</w:t>
      </w:r>
    </w:p>
    <w:p w:rsidRDefault="00B77702" w:rsidP="00B77702" w:rsidR="00B7770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4A2D98" w:rsidR="00B7770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</w:t>
      </w:r>
      <w:r w:rsidR="0043367C" w:rsidRPr="00F96A2F">
        <w:rPr>
          <w:rFonts w:cs="Times New Roman" w:hAnsi="Times New Roman" w:ascii="Times New Roman"/>
          <w:sz w:val="24"/>
          <w:szCs w:val="24"/>
        </w:rPr>
        <w:t>OIB</w:t>
      </w:r>
      <w:r w:rsidR="0043367C">
        <w:rPr>
          <w:rFonts w:cs="Times New Roman" w:hAnsi="Times New Roman" w:ascii="Times New Roman"/>
          <w:sz w:val="24"/>
          <w:szCs w:val="24"/>
        </w:rPr>
        <w:t>:</w:t>
      </w:r>
      <w:r w:rsidR="0043367C" w:rsidRPr="00F96A2F">
        <w:rPr>
          <w:rFonts w:cs="Times New Roman" w:hAnsi="Times New Roman" w:ascii="Times New Roman"/>
          <w:sz w:val="24"/>
          <w:szCs w:val="24"/>
        </w:rPr>
        <w:t xml:space="preserve"> 39670464653</w:t>
      </w:r>
      <w:r w:rsidR="0043367C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po stečajnom sucu Terezija Goreta, odlučujući o prijedlogu FINE – Regionalni centar Split, Podružnica Šibenik, </w:t>
      </w:r>
      <w:r w:rsidR="0043367C">
        <w:rPr>
          <w:rFonts w:cs="Times New Roman" w:hAnsi="Times New Roman" w:ascii="Times New Roman"/>
          <w:sz w:val="24"/>
          <w:szCs w:val="24"/>
        </w:rPr>
        <w:t xml:space="preserve">Perivoj Luje Maruna 1, </w:t>
      </w:r>
      <w:r>
        <w:rPr>
          <w:rFonts w:cs="Times New Roman" w:hAnsi="Times New Roman" w:ascii="Times New Roman"/>
          <w:sz w:val="24"/>
          <w:szCs w:val="24"/>
        </w:rPr>
        <w:t xml:space="preserve">za </w:t>
      </w:r>
      <w:r w:rsidR="0043367C">
        <w:rPr>
          <w:rFonts w:cs="Times New Roman" w:hAnsi="Times New Roman" w:ascii="Times New Roman"/>
          <w:sz w:val="24"/>
          <w:szCs w:val="24"/>
        </w:rPr>
        <w:t>pokretanje</w:t>
      </w:r>
      <w:r>
        <w:rPr>
          <w:rFonts w:cs="Times New Roman" w:hAnsi="Times New Roman" w:ascii="Times New Roman"/>
          <w:sz w:val="24"/>
          <w:szCs w:val="24"/>
        </w:rPr>
        <w:t xml:space="preserve"> skraćenog s</w:t>
      </w:r>
      <w:r w:rsidR="00B213A6">
        <w:rPr>
          <w:rFonts w:cs="Times New Roman" w:hAnsi="Times New Roman" w:ascii="Times New Roman"/>
          <w:sz w:val="24"/>
          <w:szCs w:val="24"/>
        </w:rPr>
        <w:t xml:space="preserve">tečajnog postupka nad dužnikom </w:t>
      </w:r>
      <w:r w:rsidR="0043367C">
        <w:rPr>
          <w:rFonts w:cs="Times New Roman" w:hAnsi="Times New Roman" w:ascii="Times New Roman"/>
          <w:sz w:val="24"/>
          <w:szCs w:val="24"/>
        </w:rPr>
        <w:t>BABA DELICIJE d.o.o., Drniš, Kralja Zvonimira 4/3, OIB: 02199274127, izvan ročišta, dana 16</w:t>
      </w:r>
      <w:r>
        <w:rPr>
          <w:rFonts w:cs="Times New Roman" w:hAnsi="Times New Roman" w:ascii="Times New Roman"/>
          <w:sz w:val="24"/>
          <w:szCs w:val="24"/>
        </w:rPr>
        <w:t>. prosinca 2015. godine,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30525" w:rsidP="00B77702" w:rsidR="0003052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Odbacuje se </w:t>
      </w:r>
      <w:r w:rsidR="0043367C">
        <w:rPr>
          <w:rFonts w:cs="Times New Roman" w:hAnsi="Times New Roman" w:ascii="Times New Roman"/>
          <w:sz w:val="24"/>
          <w:szCs w:val="24"/>
        </w:rPr>
        <w:t>prijedlog</w:t>
      </w:r>
      <w:r>
        <w:rPr>
          <w:rFonts w:cs="Times New Roman" w:hAnsi="Times New Roman" w:ascii="Times New Roman"/>
          <w:sz w:val="24"/>
          <w:szCs w:val="24"/>
        </w:rPr>
        <w:t xml:space="preserve"> za </w:t>
      </w:r>
      <w:r w:rsidR="0043367C">
        <w:rPr>
          <w:rFonts w:cs="Times New Roman" w:hAnsi="Times New Roman" w:ascii="Times New Roman"/>
          <w:sz w:val="24"/>
          <w:szCs w:val="24"/>
        </w:rPr>
        <w:t>otvaranje</w:t>
      </w:r>
      <w:r>
        <w:rPr>
          <w:rFonts w:cs="Times New Roman" w:hAnsi="Times New Roman" w:ascii="Times New Roman"/>
          <w:sz w:val="24"/>
          <w:szCs w:val="24"/>
        </w:rPr>
        <w:t xml:space="preserve"> skraćenog stečajnog postupka nad dužnikom </w:t>
      </w:r>
      <w:r w:rsidR="0043367C">
        <w:rPr>
          <w:rFonts w:cs="Times New Roman" w:hAnsi="Times New Roman" w:ascii="Times New Roman"/>
          <w:sz w:val="24"/>
          <w:szCs w:val="24"/>
        </w:rPr>
        <w:t>BABA DELICIJE d.o.o., Drniš, Kralja Zvonimira 4/3, OIB: 02199274127 od 02</w:t>
      </w:r>
      <w:r>
        <w:rPr>
          <w:rFonts w:cs="Times New Roman" w:hAnsi="Times New Roman" w:ascii="Times New Roman"/>
          <w:sz w:val="24"/>
          <w:szCs w:val="24"/>
        </w:rPr>
        <w:t>. studenog 2015. godine.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30525" w:rsidP="00B77702" w:rsidR="000305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30525" w:rsidP="00B77702" w:rsidR="0003052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FINA – Regionalni centar Split, Podružnica Šibenik podnijela je </w:t>
      </w:r>
      <w:r w:rsidR="00875260">
        <w:rPr>
          <w:rFonts w:cs="Times New Roman" w:hAnsi="Times New Roman" w:ascii="Times New Roman"/>
          <w:sz w:val="24"/>
          <w:szCs w:val="24"/>
        </w:rPr>
        <w:t>ovom</w:t>
      </w:r>
      <w:r w:rsidR="0043367C">
        <w:rPr>
          <w:rFonts w:cs="Times New Roman" w:hAnsi="Times New Roman" w:ascii="Times New Roman"/>
          <w:sz w:val="24"/>
          <w:szCs w:val="24"/>
        </w:rPr>
        <w:t xml:space="preserve"> sudu preko pošte preporučeno 02</w:t>
      </w:r>
      <w:r w:rsidR="00875260">
        <w:rPr>
          <w:rFonts w:cs="Times New Roman" w:hAnsi="Times New Roman" w:ascii="Times New Roman"/>
          <w:sz w:val="24"/>
          <w:szCs w:val="24"/>
        </w:rPr>
        <w:t>. studenog 2015. godine zahtjev za pokretanje skraćenog stečajnog postupka nad dužnikom. U prijedlogu se u b</w:t>
      </w:r>
      <w:r w:rsidR="0043367C">
        <w:rPr>
          <w:rFonts w:cs="Times New Roman" w:hAnsi="Times New Roman" w:ascii="Times New Roman"/>
          <w:sz w:val="24"/>
          <w:szCs w:val="24"/>
        </w:rPr>
        <w:t>itnom navodi da dužnik na dan 01</w:t>
      </w:r>
      <w:r w:rsidR="00875260">
        <w:rPr>
          <w:rFonts w:cs="Times New Roman" w:hAnsi="Times New Roman" w:ascii="Times New Roman"/>
          <w:sz w:val="24"/>
          <w:szCs w:val="24"/>
        </w:rPr>
        <w:t xml:space="preserve">. rujna 2015. godine u Očevidniku redoslijeda osnova za plaćanje ima evidentirane neizvršene osnove za plaćanje u ukupnom iznosu od </w:t>
      </w:r>
      <w:r w:rsidR="0043367C">
        <w:rPr>
          <w:rFonts w:cs="Times New Roman" w:hAnsi="Times New Roman" w:ascii="Times New Roman"/>
          <w:sz w:val="24"/>
          <w:szCs w:val="24"/>
        </w:rPr>
        <w:t>6.416.932,58 kuna</w:t>
      </w:r>
      <w:r w:rsidR="00875260">
        <w:rPr>
          <w:rFonts w:cs="Times New Roman" w:hAnsi="Times New Roman" w:ascii="Times New Roman"/>
          <w:sz w:val="24"/>
          <w:szCs w:val="24"/>
        </w:rPr>
        <w:t xml:space="preserve">, u koji iznos je uračunata kamata i naknada Financijske agencije za provedbu ovrhe na novčanim sredstvima, te da dužnik nema zaposlenih, da ima račun kod </w:t>
      </w:r>
      <w:r w:rsidR="0043367C">
        <w:rPr>
          <w:rFonts w:cs="Times New Roman" w:hAnsi="Times New Roman" w:ascii="Times New Roman"/>
          <w:sz w:val="24"/>
          <w:szCs w:val="24"/>
        </w:rPr>
        <w:t>Raiffeisenbank Austria d.d. i Hrvatska poštanska banka d.d.</w:t>
      </w:r>
      <w:r w:rsidR="00875260">
        <w:rPr>
          <w:rFonts w:cs="Times New Roman" w:hAnsi="Times New Roman" w:ascii="Times New Roman"/>
          <w:sz w:val="24"/>
          <w:szCs w:val="24"/>
        </w:rPr>
        <w:t>, te da nema zaplijenjenih sredstava za namirenje troškova stečajnog pos</w:t>
      </w:r>
      <w:r w:rsidR="0043367C">
        <w:rPr>
          <w:rFonts w:cs="Times New Roman" w:hAnsi="Times New Roman" w:ascii="Times New Roman"/>
          <w:sz w:val="24"/>
          <w:szCs w:val="24"/>
        </w:rPr>
        <w:t>tupka, pa da se sukladno čl. 444</w:t>
      </w:r>
      <w:r w:rsidR="00875260">
        <w:rPr>
          <w:rFonts w:cs="Times New Roman" w:hAnsi="Times New Roman" w:ascii="Times New Roman"/>
          <w:sz w:val="24"/>
          <w:szCs w:val="24"/>
        </w:rPr>
        <w:t>. st. 1. Stečajnog zakona podnosi zahtjev za proved</w:t>
      </w:r>
      <w:r w:rsidR="0043367C">
        <w:rPr>
          <w:rFonts w:cs="Times New Roman" w:hAnsi="Times New Roman" w:ascii="Times New Roman"/>
          <w:sz w:val="24"/>
          <w:szCs w:val="24"/>
        </w:rPr>
        <w:t>bu skraćenog stečajnog postupka nad dužnikom.</w:t>
      </w:r>
    </w:p>
    <w:p w:rsidRDefault="00875260" w:rsidP="00B77702" w:rsidR="008752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3367C" w:rsidP="00B77702" w:rsidR="004336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Sukladno čl. 428. Stečajnog zakona (NN 71/2015, dalje u tekstu: SZ), sud će provesti skraćeni stečajni postupak ako su ispunjene pretpostavke: (1) da dužnik nema zaposlenih, (2) ako u Očevidniku redoslijeda osnova za plaćanje dužnik ima evidentirane neizvršene osnove za plaćanje u neprekinutom razdoblju od 120 dana i (3) ako nisu ispunjene pretpostavke za pokretanje drugog postupka radi brisanja iz sudskog registra, a za dužnike koji na dan stupanja Stečajnog zakona (1. </w:t>
      </w:r>
      <w:r w:rsidR="00A84C02">
        <w:rPr>
          <w:rFonts w:cs="Times New Roman" w:hAnsi="Times New Roman" w:ascii="Times New Roman"/>
          <w:sz w:val="24"/>
          <w:szCs w:val="24"/>
        </w:rPr>
        <w:t>r</w:t>
      </w:r>
      <w:r>
        <w:rPr>
          <w:rFonts w:cs="Times New Roman" w:hAnsi="Times New Roman" w:ascii="Times New Roman"/>
          <w:sz w:val="24"/>
          <w:szCs w:val="24"/>
        </w:rPr>
        <w:t xml:space="preserve">ujna 2015. </w:t>
      </w:r>
      <w:r w:rsidR="00A84C02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 xml:space="preserve">odine) imaju evidentirane neizvršene osnove za plaćanje u neprekinutom razdoblju duljem od 120 dana iznimno od roka iz čl. 429. SZ. </w:t>
      </w:r>
      <w:r>
        <w:rPr>
          <w:rFonts w:cs="Times New Roman" w:hAnsi="Times New Roman" w:ascii="Times New Roman"/>
          <w:sz w:val="24"/>
          <w:szCs w:val="24"/>
        </w:rPr>
        <w:lastRenderedPageBreak/>
        <w:t>Financijska agencija će podnijeti zahtjev za provedbu skraćenog stečajnog postupka u roku od četiri mjeseca, ali ne ranije od dva mjeseca od dana stupanja na snagu stečajnog zakona (čl. 444. SZ).</w:t>
      </w:r>
    </w:p>
    <w:p w:rsidRDefault="00875260" w:rsidP="00B77702" w:rsidR="008752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75260" w:rsidP="00B77702" w:rsidR="008752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Međutim, </w:t>
      </w:r>
      <w:r w:rsidR="0043367C">
        <w:rPr>
          <w:rFonts w:cs="Times New Roman" w:hAnsi="Times New Roman" w:ascii="Times New Roman"/>
          <w:sz w:val="24"/>
          <w:szCs w:val="24"/>
        </w:rPr>
        <w:t>predmetni zahtjev za provedbu skraćenog stečajnog postupka nad dužnikom nije dopušten. Naime, temeljem čl. 15. SZ ako je pokrenut predstečajni postupak, do njegova završetka nije dopušteno pokretanje stečajnog postup</w:t>
      </w:r>
      <w:r w:rsidR="009C7345">
        <w:rPr>
          <w:rFonts w:cs="Times New Roman" w:hAnsi="Times New Roman" w:ascii="Times New Roman"/>
          <w:sz w:val="24"/>
          <w:szCs w:val="24"/>
        </w:rPr>
        <w:t>ka. Dužnik u spis (list spisa 6-8</w:t>
      </w:r>
      <w:r w:rsidR="0043367C">
        <w:rPr>
          <w:rFonts w:cs="Times New Roman" w:hAnsi="Times New Roman" w:ascii="Times New Roman"/>
          <w:sz w:val="24"/>
          <w:szCs w:val="24"/>
        </w:rPr>
        <w:t>) dostavlja podatak da je dužnik prije stupanja na snagu Stečajnog zakona pokrenuo postupak radi sklapanja predstečajne nagodbe i da je u tom postupku primio zaključak FINA – RC Zagreb</w:t>
      </w:r>
      <w:r w:rsidR="00A84C02">
        <w:rPr>
          <w:rFonts w:cs="Times New Roman" w:hAnsi="Times New Roman" w:ascii="Times New Roman"/>
          <w:sz w:val="24"/>
          <w:szCs w:val="24"/>
        </w:rPr>
        <w:t>, Klasa: UP-I/110/07/15-01/8799</w:t>
      </w:r>
      <w:r w:rsidR="009C7345">
        <w:rPr>
          <w:rFonts w:cs="Times New Roman" w:hAnsi="Times New Roman" w:ascii="Times New Roman"/>
          <w:sz w:val="24"/>
          <w:szCs w:val="24"/>
        </w:rPr>
        <w:t>, Ur.broj: 04-06-15-8799-1 od 07</w:t>
      </w:r>
      <w:r w:rsidR="00A84C02">
        <w:rPr>
          <w:rFonts w:cs="Times New Roman" w:hAnsi="Times New Roman" w:ascii="Times New Roman"/>
          <w:sz w:val="24"/>
          <w:szCs w:val="24"/>
        </w:rPr>
        <w:t xml:space="preserve">. </w:t>
      </w:r>
      <w:r w:rsidR="009C7345">
        <w:rPr>
          <w:rFonts w:cs="Times New Roman" w:hAnsi="Times New Roman" w:ascii="Times New Roman"/>
          <w:sz w:val="24"/>
          <w:szCs w:val="24"/>
        </w:rPr>
        <w:t>rujn</w:t>
      </w:r>
      <w:r w:rsidR="00A84C02">
        <w:rPr>
          <w:rFonts w:cs="Times New Roman" w:hAnsi="Times New Roman" w:ascii="Times New Roman"/>
          <w:sz w:val="24"/>
          <w:szCs w:val="24"/>
        </w:rPr>
        <w:t>a 2015. godine. Pregledom web stranica Financijske agencije (fina.hr) utvrđeno je da je ovaj postupak evidentiran i da je posljednja odluka u predmetu</w:t>
      </w:r>
      <w:r w:rsidR="009C7345">
        <w:rPr>
          <w:rFonts w:cs="Times New Roman" w:hAnsi="Times New Roman" w:ascii="Times New Roman"/>
          <w:sz w:val="24"/>
          <w:szCs w:val="24"/>
        </w:rPr>
        <w:t xml:space="preserve"> upravo označeni zaključak od 07</w:t>
      </w:r>
      <w:r w:rsidR="00A84C02">
        <w:rPr>
          <w:rFonts w:cs="Times New Roman" w:hAnsi="Times New Roman" w:ascii="Times New Roman"/>
          <w:sz w:val="24"/>
          <w:szCs w:val="24"/>
        </w:rPr>
        <w:t xml:space="preserve">. </w:t>
      </w:r>
      <w:r w:rsidR="009C7345">
        <w:rPr>
          <w:rFonts w:cs="Times New Roman" w:hAnsi="Times New Roman" w:ascii="Times New Roman"/>
          <w:sz w:val="24"/>
          <w:szCs w:val="24"/>
        </w:rPr>
        <w:t>rujn</w:t>
      </w:r>
      <w:r w:rsidR="00A84C02">
        <w:rPr>
          <w:rFonts w:cs="Times New Roman" w:hAnsi="Times New Roman" w:ascii="Times New Roman"/>
          <w:sz w:val="24"/>
          <w:szCs w:val="24"/>
        </w:rPr>
        <w:t>a 2015. godine.</w:t>
      </w:r>
    </w:p>
    <w:p w:rsidRDefault="00A84C02" w:rsidP="00B77702" w:rsidR="00A84C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84C02" w:rsidP="00A84C02" w:rsidR="008752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Prema čl. 442. SZ postupci predstečajne nagodbe pokrenuti prema Zakonu o financijskom poslovanju i predstečajnoj nagodbi (NN 108/12, 81/13, 112/13) dovršit će se prema odredbama tog Zakona. Dakle, sve dok se pokrenuti postupak radi sklapanja predstečajne nagodbe u postupku pred Financijskom agencijom ili sudom ne okonča, nije dopušteno pokretanje stečajnog postupka.</w:t>
      </w:r>
    </w:p>
    <w:p w:rsidRDefault="00875260" w:rsidP="00B77702" w:rsidR="008752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75260" w:rsidP="00B77702" w:rsidR="008752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Zbog navedenog, na temelju navedenih propisa, odlučeno je kao u izreci.</w:t>
      </w:r>
    </w:p>
    <w:p w:rsidRDefault="00875260" w:rsidP="00B77702" w:rsidR="008752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75260" w:rsidP="00B77702" w:rsidR="008752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84C02" w:rsidP="00875260" w:rsidR="0087526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16</w:t>
      </w:r>
      <w:r w:rsidR="00875260">
        <w:rPr>
          <w:rFonts w:cs="Times New Roman" w:hAnsi="Times New Roman" w:ascii="Times New Roman"/>
          <w:sz w:val="24"/>
          <w:szCs w:val="24"/>
        </w:rPr>
        <w:t xml:space="preserve">. prosinca 2015. godine </w:t>
      </w:r>
    </w:p>
    <w:p w:rsidRDefault="0081151E" w:rsidP="00875260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STEČAJNI SUDAC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Terezija Goreta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Protiv ovog rješenja </w:t>
      </w:r>
      <w:r w:rsidR="00875260">
        <w:rPr>
          <w:rFonts w:cs="Times New Roman" w:hAnsi="Times New Roman" w:ascii="Times New Roman"/>
          <w:sz w:val="24"/>
          <w:szCs w:val="24"/>
        </w:rPr>
        <w:t>dopuštena je žalba</w:t>
      </w:r>
      <w:r>
        <w:rPr>
          <w:rFonts w:cs="Times New Roman" w:hAnsi="Times New Roman" w:ascii="Times New Roman"/>
          <w:sz w:val="24"/>
          <w:szCs w:val="24"/>
        </w:rPr>
        <w:t xml:space="preserve"> Visokom trgovačkom sudu Republike Hrvatske u roku od 8 dana </w:t>
      </w:r>
      <w:r w:rsidR="00885558">
        <w:rPr>
          <w:rFonts w:cs="Times New Roman" w:hAnsi="Times New Roman" w:ascii="Times New Roman"/>
          <w:sz w:val="24"/>
          <w:szCs w:val="24"/>
        </w:rPr>
        <w:t>od dana dostave</w:t>
      </w:r>
      <w:r>
        <w:rPr>
          <w:rFonts w:cs="Times New Roman" w:hAnsi="Times New Roman" w:ascii="Times New Roman"/>
          <w:sz w:val="24"/>
          <w:szCs w:val="24"/>
        </w:rPr>
        <w:t xml:space="preserve"> rješenja, </w:t>
      </w:r>
      <w:r w:rsidR="00885558">
        <w:rPr>
          <w:rFonts w:cs="Times New Roman" w:hAnsi="Times New Roman" w:ascii="Times New Roman"/>
          <w:sz w:val="24"/>
          <w:szCs w:val="24"/>
        </w:rPr>
        <w:t>ovom sudu pozivom na gornji poslovni broj i žalba ne zadržava provedbu rješenja.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81151E" w:rsidP="0081151E" w:rsidR="0081151E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FINA-RC Split, Podružnica Šibenik</w:t>
      </w:r>
    </w:p>
    <w:p w:rsidRDefault="0081151E" w:rsidP="0081151E" w:rsidR="0081151E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</w:t>
      </w:r>
    </w:p>
    <w:p w:rsidRDefault="00B77702" w:rsidP="00B77702" w:rsidR="00B77702" w:rsidRP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FC66B4" w:rsidR="00B77702" w:rsidRPr="00B7770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677B" w:rsidP="00FC66B4" w:rsidR="00A4677B">
      <w:pPr>
        <w:spacing w:lineRule="auto" w:line="240" w:after="0"/>
      </w:pPr>
      <w:r>
        <w:separator/>
      </w:r>
    </w:p>
  </w:endnote>
  <w:endnote w:id="0" w:type="continuationSeparator">
    <w:p w:rsidRDefault="00A4677B" w:rsidP="00FC66B4" w:rsidR="00A4677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677B" w:rsidP="00FC66B4" w:rsidR="00A4677B">
      <w:pPr>
        <w:spacing w:lineRule="auto" w:line="240" w:after="0"/>
      </w:pPr>
      <w:r>
        <w:separator/>
      </w:r>
    </w:p>
  </w:footnote>
  <w:footnote w:id="0" w:type="continuationSeparator">
    <w:p w:rsidRDefault="00A4677B" w:rsidP="00FC66B4" w:rsidR="00A4677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415031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FC66B4" w:rsidR="00FC66B4" w:rsidRPr="00FC66B4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    </w:t>
        </w:r>
        <w:r w:rsidRPr="00FC66B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C66B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C66B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116EE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FC66B4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FC66B4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</w:t>
        </w:r>
        <w:r w:rsidR="0043367C">
          <w:rPr>
            <w:rFonts w:cs="Times New Roman" w:hAnsi="Times New Roman" w:ascii="Times New Roman"/>
            <w:sz w:val="24"/>
            <w:szCs w:val="24"/>
          </w:rPr>
          <w:t>9 St-337</w:t>
        </w:r>
        <w:r w:rsidRPr="00FC66B4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FC66B4" w:rsidR="00FC66B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267718D"/>
    <w:multiLevelType w:val="hybridMultilevel"/>
    <w:tmpl w:val="1A7211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7702"/>
    <w:rsid w:val="00030525"/>
    <w:rsid w:val="00077A47"/>
    <w:rsid w:val="000C0973"/>
    <w:rsid w:val="00130F10"/>
    <w:rsid w:val="001376B1"/>
    <w:rsid w:val="001A5FA2"/>
    <w:rsid w:val="002958C0"/>
    <w:rsid w:val="0031025E"/>
    <w:rsid w:val="003554B5"/>
    <w:rsid w:val="00362E8C"/>
    <w:rsid w:val="00365306"/>
    <w:rsid w:val="003C4A8A"/>
    <w:rsid w:val="003E1F65"/>
    <w:rsid w:val="003E5B38"/>
    <w:rsid w:val="003E6381"/>
    <w:rsid w:val="0043367C"/>
    <w:rsid w:val="00433A4F"/>
    <w:rsid w:val="004671CB"/>
    <w:rsid w:val="004A2D98"/>
    <w:rsid w:val="004A4C08"/>
    <w:rsid w:val="004B0742"/>
    <w:rsid w:val="004B5848"/>
    <w:rsid w:val="004B7AF9"/>
    <w:rsid w:val="00532204"/>
    <w:rsid w:val="007C643B"/>
    <w:rsid w:val="0081151E"/>
    <w:rsid w:val="008116EE"/>
    <w:rsid w:val="00835EB4"/>
    <w:rsid w:val="00875260"/>
    <w:rsid w:val="00885558"/>
    <w:rsid w:val="008C2ADC"/>
    <w:rsid w:val="008C6213"/>
    <w:rsid w:val="0095382F"/>
    <w:rsid w:val="0098182A"/>
    <w:rsid w:val="009C7345"/>
    <w:rsid w:val="00A427DF"/>
    <w:rsid w:val="00A4677B"/>
    <w:rsid w:val="00A50591"/>
    <w:rsid w:val="00A84C02"/>
    <w:rsid w:val="00AA3AA1"/>
    <w:rsid w:val="00B213A6"/>
    <w:rsid w:val="00B2548B"/>
    <w:rsid w:val="00B70C46"/>
    <w:rsid w:val="00B77702"/>
    <w:rsid w:val="00BA0819"/>
    <w:rsid w:val="00BD06D6"/>
    <w:rsid w:val="00CC0DA0"/>
    <w:rsid w:val="00D30321"/>
    <w:rsid w:val="00D43A5B"/>
    <w:rsid w:val="00D934C5"/>
    <w:rsid w:val="00DF176F"/>
    <w:rsid w:val="00F846F9"/>
    <w:rsid w:val="00F956AC"/>
    <w:rsid w:val="00FC2669"/>
    <w:rsid w:val="00FC6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77702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C66B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C66B4"/>
  </w:style>
  <w:style w:styleId="Podnoje" w:type="paragraph">
    <w:name w:val="footer"/>
    <w:basedOn w:val="Normal"/>
    <w:link w:val="PodnojeChar"/>
    <w:uiPriority w:val="99"/>
    <w:unhideWhenUsed/>
    <w:rsid w:val="00FC66B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C66B4"/>
  </w:style>
  <w:style w:styleId="Tekstrezerviranogmjesta" w:type="character">
    <w:name w:val="Placeholder Text"/>
    <w:basedOn w:val="Zadanifontodlomka"/>
    <w:uiPriority w:val="99"/>
    <w:semiHidden/>
    <w:rsid w:val="001376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76B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76B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76B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76B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77702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C66B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C66B4"/>
  </w:style>
  <w:style w:styleId="Podnoje" w:type="paragraph">
    <w:name w:val="footer"/>
    <w:basedOn w:val="Normal"/>
    <w:link w:val="PodnojeChar"/>
    <w:uiPriority w:val="99"/>
    <w:unhideWhenUsed/>
    <w:rsid w:val="00FC66B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C66B4"/>
  </w:style>
  <w:style w:styleId="Tekstrezerviranogmjesta" w:type="character">
    <w:name w:val="Placeholder Text"/>
    <w:basedOn w:val="Zadanifontodlomka"/>
    <w:uiPriority w:val="99"/>
    <w:semiHidden/>
    <w:rsid w:val="001376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76B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76B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76B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76B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St-337/2015</izvorni_sadrzaj>
    <derivirana_varijabla naziv="DomainObject.Predmet.OznakaBroj_1">St-337/2015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BABA DELICIJE d.o.o. za pripremanje hrane</izvorni_sadrzaj>
    <derivirana_varijabla naziv="DomainObject.Predmet.ProtustrankaFormated_1">  BABA DELICIJE d.o.o. za pripremanje hrane</derivirana_varijabla>
  </DomainObject.Predmet.ProtustrankaFormated>
  <DomainObject.Predmet.ProtustrankaFormatedOIB>
    <izvorni_sadrzaj>  BABA DELICIJE d.o.o. za pripremanje hrane, OIB 02199274127</izvorni_sadrzaj>
    <derivirana_varijabla naziv="DomainObject.Predmet.ProtustrankaFormatedOIB_1">  BABA DELICIJE d.o.o. za pripremanje hrane, OIB 02199274127</derivirana_varijabla>
  </DomainObject.Predmet.ProtustrankaFormatedOIB>
  <DomainObject.Predmet.ProtustrankaFormatedWithAdress>
    <izvorni_sadrzaj> BABA DELICIJE d.o.o. za pripremanje hrane, Kralja Zvonimira 43, 22320 Drniš</izvorni_sadrzaj>
    <derivirana_varijabla naziv="DomainObject.Predmet.ProtustrankaFormatedWithAdress_1"> BABA DELICIJE d.o.o. za pripremanje hrane, Kralja Zvonimira 43, 22320 Drniš</derivirana_varijabla>
  </DomainObject.Predmet.ProtustrankaFormatedWithAdress>
  <DomainObject.Predmet.ProtustrankaFormatedWithAdressOIB>
    <izvorni_sadrzaj> BABA DELICIJE d.o.o. za pripremanje hrane, OIB 02199274127, Kralja Zvonimira 43, 22320 Drniš</izvorni_sadrzaj>
    <derivirana_varijabla naziv="DomainObject.Predmet.ProtustrankaFormatedWithAdressOIB_1"> BABA DELICIJE d.o.o. za pripremanje hrane, OIB 02199274127, Kralja Zvonimira 43, 22320 Drniš</derivirana_varijabla>
  </DomainObject.Predmet.ProtustrankaFormatedWithAdressOIB>
  <DomainObject.Predmet.ProtustrankaWithAdress>
    <izvorni_sadrzaj>BABA DELICIJE d.o.o. za pripremanje hrane Kralja Zvonimira 43, 22320 Drniš</izvorni_sadrzaj>
    <derivirana_varijabla naziv="DomainObject.Predmet.ProtustrankaWithAdress_1">BABA DELICIJE d.o.o. za pripremanje hrane Kralja Zvonimira 43, 22320 Drniš</derivirana_varijabla>
  </DomainObject.Predmet.ProtustrankaWithAdress>
  <DomainObject.Predmet.ProtustrankaWithAdressOIB>
    <izvorni_sadrzaj>BABA DELICIJE d.o.o. za pripremanje hrane, OIB 02199274127, Kralja Zvonimira 43, 22320 Drniš</izvorni_sadrzaj>
    <derivirana_varijabla naziv="DomainObject.Predmet.ProtustrankaWithAdressOIB_1">BABA DELICIJE d.o.o. za pripremanje hrane, OIB 02199274127, Kralja Zvonimira 43, 22320 Drniš</derivirana_varijabla>
  </DomainObject.Predmet.ProtustrankaWithAdressOIB>
  <DomainObject.Predmet.ProtustrankaNazivFormated>
    <izvorni_sadrzaj>BABA DELICIJE d.o.o. za pripremanje hrane</izvorni_sadrzaj>
    <derivirana_varijabla naziv="DomainObject.Predmet.ProtustrankaNazivFormated_1">BABA DELICIJE d.o.o. za pripremanje hrane</derivirana_varijabla>
  </DomainObject.Predmet.ProtustrankaNazivFormated>
  <DomainObject.Predmet.ProtustrankaNazivFormatedOIB>
    <izvorni_sadrzaj>BABA DELICIJE d.o.o. za pripremanje hrane, OIB 02199274127</izvorni_sadrzaj>
    <derivirana_varijabla naziv="DomainObject.Predmet.ProtustrankaNazivFormatedOIB_1">BABA DELICIJE d.o.o. za pripremanje hrane, OIB 02199274127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</izvorni_sadrzaj>
    <derivirana_varijabla naziv="DomainObject.Predmet.StrankaFormatedOIB_1">  FINA - RC Split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Mažuranićevo šetalište 24 b, 21000 Split</izvorni_sadrzaj>
    <derivirana_varijabla naziv="DomainObject.Predmet.StrankaFormatedWithAdressOIB_1"> FINA - RC Split,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Mažuranićevo šetalište 24 b,21000 Split</izvorni_sadrzaj>
    <derivirana_varijabla naziv="DomainObject.Predmet.StrankaWithAdressOIB_1">FINA - RC Split,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</izvorni_sadrzaj>
    <derivirana_varijabla naziv="DomainObject.Predmet.StrankaNazivFormatedOIB_1">FINA - RC Split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</item>
    </izvorni_sadrzaj>
    <derivirana_varijabla naziv="DomainObject.Predmet.StrankaListFormatedOIB_1">
      <item>FINA - RC Split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Mažuranićevo šetalište 24 b, 21000 Split</item>
    </izvorni_sadrzaj>
    <derivirana_varijabla naziv="DomainObject.Predmet.StrankaListFormatedWithAdressOIB_1">
      <item>FINA - RC Split,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</item>
    </izvorni_sadrzaj>
    <derivirana_varijabla naziv="DomainObject.Predmet.StrankaListNazivFormatedOIB_1">
      <item>FINA - RC Split</item>
    </derivirana_varijabla>
  </DomainObject.Predmet.StrankaListNazivFormatedOIB>
  <DomainObject.Predmet.ProtuStrankaListFormated>
    <izvorni_sadrzaj>
      <item>BABA DELICIJE d.o.o. za pripremanje hrane</item>
    </izvorni_sadrzaj>
    <derivirana_varijabla naziv="DomainObject.Predmet.ProtuStrankaListFormated_1">
      <item>BABA DELICIJE d.o.o. za pripremanje hrane</item>
    </derivirana_varijabla>
  </DomainObject.Predmet.ProtuStrankaListFormated>
  <DomainObject.Predmet.ProtuStrankaListFormatedOIB>
    <izvorni_sadrzaj>
      <item>BABA DELICIJE d.o.o. za pripremanje hrane, OIB 02199274127</item>
    </izvorni_sadrzaj>
    <derivirana_varijabla naziv="DomainObject.Predmet.ProtuStrankaListFormatedOIB_1">
      <item>BABA DELICIJE d.o.o. za pripremanje hrane, OIB 02199274127</item>
    </derivirana_varijabla>
  </DomainObject.Predmet.ProtuStrankaListFormatedOIB>
  <DomainObject.Predmet.ProtuStrankaListFormatedWithAdress>
    <izvorni_sadrzaj>
      <item>BABA DELICIJE d.o.o. za pripremanje hrane, Kralja Zvonimira 43, 22320 Drniš</item>
    </izvorni_sadrzaj>
    <derivirana_varijabla naziv="DomainObject.Predmet.ProtuStrankaListFormatedWithAdress_1">
      <item>BABA DELICIJE d.o.o. za pripremanje hrane, Kralja Zvonimira 43, 22320 Drniš</item>
    </derivirana_varijabla>
  </DomainObject.Predmet.ProtuStrankaListFormatedWithAdress>
  <DomainObject.Predmet.ProtuStrankaListFormatedWithAdressOIB>
    <izvorni_sadrzaj>
      <item>BABA DELICIJE d.o.o. za pripremanje hrane, OIB 02199274127, Kralja Zvonimira 43, 22320 Drniš</item>
    </izvorni_sadrzaj>
    <derivirana_varijabla naziv="DomainObject.Predmet.ProtuStrankaListFormatedWithAdressOIB_1">
      <item>BABA DELICIJE d.o.o. za pripremanje hrane, OIB 02199274127, Kralja Zvonimira 43, 22320 Drniš</item>
    </derivirana_varijabla>
  </DomainObject.Predmet.ProtuStrankaListFormatedWithAdressOIB>
  <DomainObject.Predmet.ProtuStrankaListNazivFormated>
    <izvorni_sadrzaj>
      <item>BABA DELICIJE d.o.o. za pripremanje hrane</item>
    </izvorni_sadrzaj>
    <derivirana_varijabla naziv="DomainObject.Predmet.ProtuStrankaListNazivFormated_1">
      <item>BABA DELICIJE d.o.o. za pripremanje hrane</item>
    </derivirana_varijabla>
  </DomainObject.Predmet.ProtuStrankaListNazivFormated>
  <DomainObject.Predmet.ProtuStrankaListNazivFormatedOIB>
    <izvorni_sadrzaj>
      <item>BABA DELICIJE d.o.o. za pripremanje hrane, OIB 02199274127</item>
    </izvorni_sadrzaj>
    <derivirana_varijabla naziv="DomainObject.Predmet.ProtuStrankaListNazivFormatedOIB_1">
      <item>BABA DELICIJE d.o.o. za pripremanje hrane, OIB 02199274127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BABA DELICIJE d.o.o. za pripremanje hrane</izvorni_sadrzaj>
    <derivirana_varijabla naziv="DomainObject.Predmet.ProtustrankaIDrugi_1">BABA DELICIJE d.o.o. za pripremanje hrane</derivirana_varijabla>
  </DomainObject.Predmet.ProtustrankaIDrugi>
  <DomainObject.Predmet.StrankaIDrugiAdressOIB>
    <izvorni_sadrzaj>FINA - RC Split, Mažuranićevo šetalište 24 b, 21000 Split</izvorni_sadrzaj>
    <derivirana_varijabla naziv="DomainObject.Predmet.StrankaIDrugiAdressOIB_1">FINA - RC Split, Mažuranićevo šetalište 24 b, 21000 Split</derivirana_varijabla>
  </DomainObject.Predmet.StrankaIDrugiAdressOIB>
  <DomainObject.Predmet.ProtustrankaIDrugiAdressOIB>
    <izvorni_sadrzaj>BABA DELICIJE d.o.o. za pripremanje hrane, OIB 02199274127, Kralja Zvonimira 43, 22320 Drniš</izvorni_sadrzaj>
    <derivirana_varijabla naziv="DomainObject.Predmet.ProtustrankaIDrugiAdressOIB_1">BABA DELICIJE d.o.o. za pripremanje hrane, OIB 02199274127, Kralja Zvonimira 43, 22320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Split</item>
      <item>BABA DELICIJE d.o.o. za pripremanje hrane</item>
    </izvorni_sadrzaj>
    <derivirana_varijabla naziv="DomainObject.Predmet.SudioniciListNaziv_1">
      <item>FINA - RC Split</item>
      <item>BABA DELICIJE d.o.o. za pripremanje hrane</item>
    </derivirana_varijabla>
  </DomainObject.Predmet.SudioniciListNaziv>
  <DomainObject.Predmet.SudioniciListAdressOIB>
    <izvorni_sadrzaj>
      <item>FINA - RC Split, Mažuranićevo šetalište 24 b,21000 Split</item>
      <item>BABA DELICIJE d.o.o. za pripremanje hrane, OIB 02199274127, Kralja Zvonimira 43,22320 Drniš</item>
    </izvorni_sadrzaj>
    <derivirana_varijabla naziv="DomainObject.Predmet.SudioniciListAdressOIB_1">
      <item>FINA - RC Split, Mažuranićevo šetalište 24 b,21000 Split</item>
      <item>BABA DELICIJE d.o.o. za pripremanje hrane, OIB 02199274127, Kralja Zvonimira 43,22320 Drniš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02199274127</item>
    </izvorni_sadrzaj>
    <derivirana_varijabla naziv="DomainObject.Predmet.SudioniciListNazivOIB_1">
      <item>, OIB null</item>
      <item>, OIB 02199274127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586</properties:Words>
  <properties:Characters>3256</properties:Characters>
  <properties:Lines>91</properties:Lines>
  <properties:Paragraphs>23</properties:Paragraphs>
  <properties:TotalTime>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2015-12-01T09:31:00Z</dcterms:created>
  <dc:creator>Katarina Benić</dc:creator>
  <cp:lastModifiedBy>Katarina Benić</cp:lastModifiedBy>
  <cp:lastPrinted>2015-12-16T12:45:00Z</cp:lastPrinted>
  <dcterms:modified xmlns:xsi="http://www.w3.org/2001/XMLSchema-instance" xsi:type="dcterms:W3CDTF">2015-12-16T12:57:00Z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